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4.xml" ContentType="application/vnd.openxmlformats-officedocument.wordprocessingml.foot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739E54" w14:textId="77777777" w:rsidR="009B02F5" w:rsidRPr="00A265F8" w:rsidRDefault="009B02F5" w:rsidP="00202FE7">
      <w:pPr>
        <w:widowControl w:val="0"/>
        <w:tabs>
          <w:tab w:val="left" w:pos="-1134"/>
          <w:tab w:val="left" w:pos="-567"/>
          <w:tab w:val="left" w:pos="567"/>
          <w:tab w:val="left" w:pos="1560"/>
          <w:tab w:val="left" w:pos="1698"/>
          <w:tab w:val="left" w:pos="2552"/>
          <w:tab w:val="left" w:pos="2977"/>
          <w:tab w:val="left" w:pos="3963"/>
          <w:tab w:val="left" w:pos="4530"/>
          <w:tab w:val="left" w:pos="5662"/>
          <w:tab w:val="left" w:pos="6795"/>
          <w:tab w:val="left" w:pos="7362"/>
          <w:tab w:val="left" w:pos="7928"/>
          <w:tab w:val="left" w:pos="8494"/>
          <w:tab w:val="left" w:pos="9627"/>
        </w:tabs>
        <w:ind w:left="2268" w:hanging="2977"/>
        <w:jc w:val="center"/>
        <w:rPr>
          <w:rFonts w:ascii="Arial" w:hAnsi="Arial" w:cs="Arial"/>
          <w:sz w:val="56"/>
          <w:szCs w:val="56"/>
        </w:rPr>
      </w:pPr>
      <w:r w:rsidRPr="00A265F8">
        <w:rPr>
          <w:rFonts w:ascii="Arial" w:hAnsi="Arial" w:cs="Arial"/>
          <w:sz w:val="56"/>
          <w:szCs w:val="56"/>
        </w:rPr>
        <w:t>Kommunalteknisk VA norm for</w:t>
      </w:r>
    </w:p>
    <w:p w14:paraId="448DD455" w14:textId="77777777" w:rsidR="009B02F5" w:rsidRPr="00A265F8" w:rsidRDefault="009B02F5" w:rsidP="000B539C">
      <w:pPr>
        <w:widowControl w:val="0"/>
        <w:tabs>
          <w:tab w:val="left" w:pos="-1134"/>
          <w:tab w:val="left" w:pos="-567"/>
          <w:tab w:val="left" w:pos="567"/>
          <w:tab w:val="left" w:pos="1560"/>
          <w:tab w:val="left" w:pos="1698"/>
          <w:tab w:val="left" w:pos="2552"/>
          <w:tab w:val="left" w:pos="2977"/>
          <w:tab w:val="left" w:pos="3963"/>
          <w:tab w:val="left" w:pos="4530"/>
          <w:tab w:val="left" w:pos="5662"/>
          <w:tab w:val="left" w:pos="6795"/>
          <w:tab w:val="left" w:pos="7362"/>
          <w:tab w:val="left" w:pos="7928"/>
          <w:tab w:val="left" w:pos="8494"/>
          <w:tab w:val="left" w:pos="9627"/>
        </w:tabs>
        <w:ind w:left="2268" w:hanging="2977"/>
        <w:rPr>
          <w:rFonts w:ascii="Arial" w:hAnsi="Arial" w:cs="Arial"/>
          <w:sz w:val="28"/>
        </w:rPr>
      </w:pPr>
    </w:p>
    <w:p w14:paraId="1017963A" w14:textId="7B62D67B" w:rsidR="00D61B9A" w:rsidRPr="00A265F8" w:rsidRDefault="007169E6" w:rsidP="00202FE7">
      <w:pPr>
        <w:widowControl w:val="0"/>
        <w:tabs>
          <w:tab w:val="left" w:pos="-1134"/>
          <w:tab w:val="left" w:pos="-567"/>
          <w:tab w:val="left" w:pos="567"/>
          <w:tab w:val="left" w:pos="1560"/>
          <w:tab w:val="left" w:pos="1698"/>
          <w:tab w:val="left" w:pos="2552"/>
          <w:tab w:val="left" w:pos="2977"/>
          <w:tab w:val="left" w:pos="3963"/>
          <w:tab w:val="left" w:pos="4530"/>
          <w:tab w:val="left" w:pos="5662"/>
          <w:tab w:val="left" w:pos="6795"/>
          <w:tab w:val="left" w:pos="7362"/>
          <w:tab w:val="left" w:pos="7928"/>
          <w:tab w:val="left" w:pos="8494"/>
          <w:tab w:val="left" w:pos="9627"/>
        </w:tabs>
        <w:ind w:left="2268" w:hanging="2977"/>
        <w:jc w:val="center"/>
      </w:pPr>
      <w:r w:rsidRPr="00A265F8">
        <w:rPr>
          <w:noProof/>
        </w:rPr>
        <w:drawing>
          <wp:inline distT="0" distB="0" distL="0" distR="0" wp14:anchorId="332A05CE" wp14:editId="06D7656D">
            <wp:extent cx="907415" cy="852805"/>
            <wp:effectExtent l="0" t="0" r="0" b="0"/>
            <wp:docPr id="1" name="Bilde 2" descr="LogoAskvollSort-word-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 descr="LogoAskvollSort-word-small"/>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07415" cy="852805"/>
                    </a:xfrm>
                    <a:prstGeom prst="rect">
                      <a:avLst/>
                    </a:prstGeom>
                    <a:noFill/>
                    <a:ln>
                      <a:noFill/>
                    </a:ln>
                  </pic:spPr>
                </pic:pic>
              </a:graphicData>
            </a:graphic>
          </wp:inline>
        </w:drawing>
      </w:r>
      <w:r w:rsidR="00202FE7" w:rsidRPr="00A265F8">
        <w:rPr>
          <w:noProof/>
        </w:rPr>
        <w:t xml:space="preserve">  </w:t>
      </w:r>
      <w:r w:rsidR="00202FE7" w:rsidRPr="00A265F8">
        <w:rPr>
          <w:noProof/>
          <w:sz w:val="20"/>
        </w:rPr>
        <w:t xml:space="preserve"> </w:t>
      </w:r>
      <w:r w:rsidRPr="00A265F8">
        <w:rPr>
          <w:noProof/>
        </w:rPr>
        <w:drawing>
          <wp:inline distT="0" distB="0" distL="0" distR="0" wp14:anchorId="6E2D8F5E" wp14:editId="6FB15081">
            <wp:extent cx="894080" cy="1043940"/>
            <wp:effectExtent l="0" t="0" r="0" b="0"/>
            <wp:docPr id="2" name="Bilet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94080" cy="1043940"/>
                    </a:xfrm>
                    <a:prstGeom prst="rect">
                      <a:avLst/>
                    </a:prstGeom>
                    <a:noFill/>
                    <a:ln>
                      <a:noFill/>
                    </a:ln>
                  </pic:spPr>
                </pic:pic>
              </a:graphicData>
            </a:graphic>
          </wp:inline>
        </w:drawing>
      </w:r>
      <w:r w:rsidR="00202FE7" w:rsidRPr="00A265F8">
        <w:rPr>
          <w:noProof/>
          <w:sz w:val="20"/>
        </w:rPr>
        <w:t xml:space="preserve"> </w:t>
      </w:r>
      <w:r w:rsidRPr="00A265F8">
        <w:rPr>
          <w:noProof/>
          <w:sz w:val="28"/>
        </w:rPr>
        <w:drawing>
          <wp:inline distT="0" distB="0" distL="0" distR="0" wp14:anchorId="64E1F9B0" wp14:editId="4DF4C3B5">
            <wp:extent cx="709930" cy="873760"/>
            <wp:effectExtent l="0" t="0" r="0" b="0"/>
            <wp:docPr id="3" name="Bilde 15" descr="Fja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5" descr="Fjal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09930" cy="873760"/>
                    </a:xfrm>
                    <a:prstGeom prst="rect">
                      <a:avLst/>
                    </a:prstGeom>
                    <a:noFill/>
                    <a:ln>
                      <a:noFill/>
                    </a:ln>
                  </pic:spPr>
                </pic:pic>
              </a:graphicData>
            </a:graphic>
          </wp:inline>
        </w:drawing>
      </w:r>
      <w:r w:rsidR="00112B27" w:rsidRPr="00A265F8">
        <w:rPr>
          <w:noProof/>
          <w:sz w:val="28"/>
        </w:rPr>
        <w:t xml:space="preserve"> </w:t>
      </w:r>
      <w:r w:rsidRPr="00A265F8">
        <w:rPr>
          <w:noProof/>
          <w:sz w:val="28"/>
        </w:rPr>
        <w:drawing>
          <wp:inline distT="0" distB="0" distL="0" distR="0" wp14:anchorId="4C34CE8C" wp14:editId="3A247E39">
            <wp:extent cx="675640" cy="852805"/>
            <wp:effectExtent l="0" t="0" r="0" b="0"/>
            <wp:docPr id="4" name="Bilde 12" descr="Kommunevåpen Hyllest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2" descr="Kommunevåpen Hyllesta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75640" cy="852805"/>
                    </a:xfrm>
                    <a:prstGeom prst="rect">
                      <a:avLst/>
                    </a:prstGeom>
                    <a:noFill/>
                    <a:ln>
                      <a:noFill/>
                    </a:ln>
                  </pic:spPr>
                </pic:pic>
              </a:graphicData>
            </a:graphic>
          </wp:inline>
        </w:drawing>
      </w:r>
      <w:r w:rsidR="00202FE7" w:rsidRPr="00A265F8">
        <w:t xml:space="preserve">   </w:t>
      </w:r>
      <w:r w:rsidR="00112B27" w:rsidRPr="00A265F8">
        <w:t xml:space="preserve"> </w:t>
      </w:r>
      <w:r w:rsidR="00D61B9A" w:rsidRPr="00A265F8">
        <w:rPr>
          <w:noProof/>
        </w:rPr>
        <w:t xml:space="preserve">   </w:t>
      </w:r>
    </w:p>
    <w:p w14:paraId="73EADE46" w14:textId="49613F9F" w:rsidR="00781FAB" w:rsidRPr="00A265F8" w:rsidRDefault="00401547" w:rsidP="00202FE7">
      <w:pPr>
        <w:widowControl w:val="0"/>
        <w:tabs>
          <w:tab w:val="left" w:pos="-1134"/>
          <w:tab w:val="left" w:pos="-567"/>
          <w:tab w:val="left" w:pos="567"/>
          <w:tab w:val="left" w:pos="1560"/>
          <w:tab w:val="left" w:pos="1698"/>
          <w:tab w:val="left" w:pos="2552"/>
          <w:tab w:val="left" w:pos="2977"/>
          <w:tab w:val="left" w:pos="3963"/>
          <w:tab w:val="left" w:pos="4530"/>
          <w:tab w:val="left" w:pos="5662"/>
          <w:tab w:val="left" w:pos="6795"/>
          <w:tab w:val="left" w:pos="7362"/>
          <w:tab w:val="left" w:pos="7928"/>
          <w:tab w:val="left" w:pos="8494"/>
          <w:tab w:val="left" w:pos="9627"/>
        </w:tabs>
        <w:ind w:left="2268" w:hanging="2977"/>
        <w:jc w:val="center"/>
        <w:rPr>
          <w:rFonts w:ascii="Arial" w:hAnsi="Arial" w:cs="Arial"/>
          <w:sz w:val="28"/>
        </w:rPr>
      </w:pPr>
      <w:r w:rsidRPr="00A265F8">
        <w:rPr>
          <w:noProof/>
          <w:sz w:val="28"/>
        </w:rPr>
        <w:t xml:space="preserve">         </w:t>
      </w:r>
      <w:r w:rsidR="00112B27" w:rsidRPr="00A265F8">
        <w:rPr>
          <w:noProof/>
          <w:sz w:val="28"/>
        </w:rPr>
        <w:t xml:space="preserve"> </w:t>
      </w:r>
      <w:r w:rsidRPr="00A265F8">
        <w:rPr>
          <w:noProof/>
          <w:sz w:val="28"/>
        </w:rPr>
        <w:t xml:space="preserve"> </w:t>
      </w:r>
      <w:r w:rsidR="007169E6" w:rsidRPr="00A265F8">
        <w:rPr>
          <w:noProof/>
          <w:sz w:val="20"/>
        </w:rPr>
        <w:drawing>
          <wp:inline distT="0" distB="0" distL="0" distR="0" wp14:anchorId="20E4A322" wp14:editId="03E47D8E">
            <wp:extent cx="852805" cy="914400"/>
            <wp:effectExtent l="0" t="0" r="0" b="0"/>
            <wp:docPr id="5" name="Bilet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52805" cy="914400"/>
                    </a:xfrm>
                    <a:prstGeom prst="rect">
                      <a:avLst/>
                    </a:prstGeom>
                    <a:noFill/>
                    <a:ln>
                      <a:noFill/>
                    </a:ln>
                  </pic:spPr>
                </pic:pic>
              </a:graphicData>
            </a:graphic>
          </wp:inline>
        </w:drawing>
      </w:r>
      <w:r w:rsidR="007169E6" w:rsidRPr="00A265F8">
        <w:rPr>
          <w:noProof/>
        </w:rPr>
        <w:drawing>
          <wp:inline distT="0" distB="0" distL="0" distR="0" wp14:anchorId="7E5313C2" wp14:editId="7EF87DF4">
            <wp:extent cx="688975" cy="859790"/>
            <wp:effectExtent l="0" t="0" r="0" b="0"/>
            <wp:docPr id="6" name="Bilde 16" descr="1412 KOMMUNEVÅ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6" descr="1412 KOMMUNEVÅPE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8975" cy="859790"/>
                    </a:xfrm>
                    <a:prstGeom prst="rect">
                      <a:avLst/>
                    </a:prstGeom>
                    <a:noFill/>
                    <a:ln>
                      <a:noFill/>
                    </a:ln>
                  </pic:spPr>
                </pic:pic>
              </a:graphicData>
            </a:graphic>
          </wp:inline>
        </w:drawing>
      </w:r>
      <w:r w:rsidRPr="00A265F8">
        <w:rPr>
          <w:noProof/>
        </w:rPr>
        <w:t xml:space="preserve"> </w:t>
      </w:r>
      <w:r w:rsidR="007169E6" w:rsidRPr="00A265F8">
        <w:rPr>
          <w:noProof/>
        </w:rPr>
        <w:drawing>
          <wp:inline distT="0" distB="0" distL="0" distR="0" wp14:anchorId="5429F375" wp14:editId="6D89C206">
            <wp:extent cx="661670" cy="859790"/>
            <wp:effectExtent l="0" t="0" r="0" b="0"/>
            <wp:docPr id="7" name="Bilet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61670" cy="859790"/>
                    </a:xfrm>
                    <a:prstGeom prst="rect">
                      <a:avLst/>
                    </a:prstGeom>
                    <a:noFill/>
                    <a:ln>
                      <a:noFill/>
                    </a:ln>
                  </pic:spPr>
                </pic:pic>
              </a:graphicData>
            </a:graphic>
          </wp:inline>
        </w:drawing>
      </w:r>
      <w:r w:rsidRPr="00A265F8">
        <w:t xml:space="preserve">  </w:t>
      </w:r>
      <w:r w:rsidR="007169E6" w:rsidRPr="00A265F8">
        <w:rPr>
          <w:noProof/>
        </w:rPr>
        <w:drawing>
          <wp:inline distT="0" distB="0" distL="0" distR="0" wp14:anchorId="686DC49D" wp14:editId="7B6F7C7A">
            <wp:extent cx="764540" cy="873760"/>
            <wp:effectExtent l="0" t="0" r="0" b="0"/>
            <wp:docPr id="8" name="Bilet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64540" cy="873760"/>
                    </a:xfrm>
                    <a:prstGeom prst="rect">
                      <a:avLst/>
                    </a:prstGeom>
                    <a:noFill/>
                    <a:ln>
                      <a:noFill/>
                    </a:ln>
                  </pic:spPr>
                </pic:pic>
              </a:graphicData>
            </a:graphic>
          </wp:inline>
        </w:drawing>
      </w:r>
      <w:r w:rsidRPr="00A265F8">
        <w:t xml:space="preserve"> </w:t>
      </w:r>
      <w:r w:rsidR="007169E6" w:rsidRPr="00A265F8">
        <w:rPr>
          <w:noProof/>
        </w:rPr>
        <w:drawing>
          <wp:inline distT="0" distB="0" distL="0" distR="0" wp14:anchorId="561CB791" wp14:editId="55DDF6A9">
            <wp:extent cx="839470" cy="962025"/>
            <wp:effectExtent l="0" t="0" r="0" b="0"/>
            <wp:docPr id="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39470" cy="962025"/>
                    </a:xfrm>
                    <a:prstGeom prst="rect">
                      <a:avLst/>
                    </a:prstGeom>
                    <a:noFill/>
                    <a:ln>
                      <a:noFill/>
                    </a:ln>
                  </pic:spPr>
                </pic:pic>
              </a:graphicData>
            </a:graphic>
          </wp:inline>
        </w:drawing>
      </w:r>
      <w:r w:rsidR="00D61B9A" w:rsidRPr="00A265F8">
        <w:rPr>
          <w:noProof/>
        </w:rPr>
        <w:t xml:space="preserve">    </w:t>
      </w:r>
      <w:r w:rsidR="00015CCE" w:rsidRPr="00A265F8">
        <w:fldChar w:fldCharType="begin"/>
      </w:r>
      <w:r w:rsidR="00015CCE" w:rsidRPr="00A265F8">
        <w:instrText xml:space="preserve"> INCLUDEPICTURE "https://sunnfjord.kommune.no/design/sunnfjord_kommune/Sunnfjord/v2018/assets/images/logo-Sunnfjord.svg" \* MERGEFORMATINET </w:instrText>
      </w:r>
      <w:r w:rsidR="00015CCE" w:rsidRPr="00A265F8">
        <w:fldChar w:fldCharType="separate"/>
      </w:r>
      <w:r w:rsidR="008F22AD">
        <w:pict w14:anchorId="26BB0B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5pt;height:28.55pt"/>
        </w:pict>
      </w:r>
      <w:r w:rsidR="00015CCE" w:rsidRPr="00A265F8">
        <w:fldChar w:fldCharType="end"/>
      </w:r>
      <w:r w:rsidR="008844EB" w:rsidRPr="00A265F8">
        <w:rPr>
          <w:noProof/>
          <w:sz w:val="20"/>
        </w:rPr>
        <w:t xml:space="preserve"> </w:t>
      </w:r>
      <w:r w:rsidR="00202FE7" w:rsidRPr="00A265F8">
        <w:rPr>
          <w:noProof/>
          <w:sz w:val="20"/>
        </w:rPr>
        <w:t xml:space="preserve">     </w:t>
      </w:r>
    </w:p>
    <w:p w14:paraId="145E0DE8" w14:textId="77777777" w:rsidR="009B02F5" w:rsidRPr="00A265F8" w:rsidRDefault="00D85EC4" w:rsidP="00C53A13">
      <w:pPr>
        <w:widowControl w:val="0"/>
        <w:tabs>
          <w:tab w:val="left" w:pos="-1134"/>
          <w:tab w:val="left" w:pos="-567"/>
          <w:tab w:val="left" w:pos="567"/>
          <w:tab w:val="left" w:pos="1560"/>
          <w:tab w:val="left" w:pos="1698"/>
          <w:tab w:val="left" w:pos="2552"/>
          <w:tab w:val="left" w:pos="2977"/>
          <w:tab w:val="left" w:pos="3963"/>
          <w:tab w:val="left" w:pos="4530"/>
          <w:tab w:val="left" w:pos="5662"/>
          <w:tab w:val="left" w:pos="6795"/>
          <w:tab w:val="left" w:pos="7362"/>
          <w:tab w:val="left" w:pos="7928"/>
          <w:tab w:val="left" w:pos="8494"/>
          <w:tab w:val="left" w:pos="9627"/>
        </w:tabs>
        <w:ind w:left="2268" w:hanging="2268"/>
        <w:jc w:val="center"/>
        <w:rPr>
          <w:rFonts w:ascii="Arial" w:hAnsi="Arial" w:cs="Arial"/>
          <w:sz w:val="28"/>
        </w:rPr>
      </w:pPr>
      <w:r w:rsidRPr="00A265F8">
        <w:rPr>
          <w:rFonts w:ascii="Arial" w:hAnsi="Arial" w:cs="Arial"/>
          <w:sz w:val="28"/>
        </w:rPr>
        <w:br/>
      </w:r>
    </w:p>
    <w:p w14:paraId="7748351A" w14:textId="09DF9E0D" w:rsidR="009B02F5" w:rsidRPr="00A265F8" w:rsidRDefault="007169E6" w:rsidP="00C53A13">
      <w:pPr>
        <w:widowControl w:val="0"/>
        <w:tabs>
          <w:tab w:val="left" w:pos="-1134"/>
          <w:tab w:val="left" w:pos="-567"/>
          <w:tab w:val="left" w:pos="567"/>
          <w:tab w:val="left" w:pos="1698"/>
          <w:tab w:val="left" w:pos="2830"/>
          <w:tab w:val="left" w:pos="3963"/>
          <w:tab w:val="left" w:pos="4530"/>
          <w:tab w:val="left" w:pos="5662"/>
          <w:tab w:val="left" w:pos="6795"/>
          <w:tab w:val="left" w:pos="7362"/>
          <w:tab w:val="left" w:pos="7928"/>
          <w:tab w:val="left" w:pos="8494"/>
          <w:tab w:val="left" w:pos="9627"/>
        </w:tabs>
        <w:jc w:val="center"/>
        <w:rPr>
          <w:rFonts w:ascii="Arial" w:hAnsi="Arial" w:cs="Arial"/>
          <w:sz w:val="28"/>
        </w:rPr>
      </w:pPr>
      <w:r w:rsidRPr="00A265F8">
        <w:rPr>
          <w:rFonts w:ascii="Arial" w:hAnsi="Arial" w:cs="Arial"/>
          <w:noProof/>
          <w:sz w:val="28"/>
        </w:rPr>
        <w:drawing>
          <wp:inline distT="0" distB="0" distL="0" distR="0" wp14:anchorId="70A85420" wp14:editId="6280FFBB">
            <wp:extent cx="5247640" cy="4319270"/>
            <wp:effectExtent l="0" t="0" r="0" b="0"/>
            <wp:docPr id="1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47640" cy="4319270"/>
                    </a:xfrm>
                    <a:prstGeom prst="rect">
                      <a:avLst/>
                    </a:prstGeom>
                    <a:noFill/>
                    <a:ln>
                      <a:noFill/>
                    </a:ln>
                  </pic:spPr>
                </pic:pic>
              </a:graphicData>
            </a:graphic>
          </wp:inline>
        </w:drawing>
      </w:r>
    </w:p>
    <w:p w14:paraId="282A0CA6" w14:textId="77777777" w:rsidR="006677D7" w:rsidRPr="00A265F8" w:rsidRDefault="006677D7" w:rsidP="00B55128">
      <w:pPr>
        <w:widowControl w:val="0"/>
        <w:tabs>
          <w:tab w:val="left" w:pos="-1134"/>
          <w:tab w:val="left" w:pos="-567"/>
          <w:tab w:val="left" w:pos="567"/>
          <w:tab w:val="left" w:pos="993"/>
          <w:tab w:val="left" w:pos="1276"/>
          <w:tab w:val="left" w:pos="2830"/>
          <w:tab w:val="left" w:pos="3963"/>
          <w:tab w:val="left" w:pos="4530"/>
          <w:tab w:val="left" w:pos="5662"/>
          <w:tab w:val="left" w:pos="6795"/>
          <w:tab w:val="left" w:pos="7362"/>
          <w:tab w:val="left" w:pos="7928"/>
          <w:tab w:val="left" w:pos="8494"/>
          <w:tab w:val="left" w:pos="9627"/>
        </w:tabs>
        <w:ind w:left="709" w:hanging="2268"/>
        <w:rPr>
          <w:rFonts w:ascii="Arial" w:hAnsi="Arial" w:cs="Arial"/>
          <w:sz w:val="28"/>
        </w:rPr>
      </w:pPr>
      <w:r w:rsidRPr="00A265F8">
        <w:rPr>
          <w:rFonts w:ascii="Arial" w:hAnsi="Arial" w:cs="Arial"/>
          <w:sz w:val="28"/>
        </w:rPr>
        <w:tab/>
      </w:r>
      <w:r w:rsidRPr="00A265F8">
        <w:rPr>
          <w:rFonts w:ascii="Arial" w:hAnsi="Arial" w:cs="Arial"/>
          <w:sz w:val="28"/>
        </w:rPr>
        <w:tab/>
      </w:r>
      <w:r w:rsidRPr="00A265F8">
        <w:rPr>
          <w:rFonts w:ascii="Arial" w:hAnsi="Arial" w:cs="Arial"/>
          <w:sz w:val="28"/>
        </w:rPr>
        <w:tab/>
      </w:r>
      <w:r w:rsidRPr="00A265F8">
        <w:rPr>
          <w:rFonts w:ascii="Arial" w:hAnsi="Arial" w:cs="Arial"/>
          <w:sz w:val="28"/>
        </w:rPr>
        <w:tab/>
      </w:r>
    </w:p>
    <w:p w14:paraId="70340CDA" w14:textId="0A78432A" w:rsidR="00B36363" w:rsidRPr="00A265F8" w:rsidRDefault="00B36363" w:rsidP="00E6203C">
      <w:pPr>
        <w:widowControl w:val="0"/>
        <w:tabs>
          <w:tab w:val="left" w:pos="-1134"/>
          <w:tab w:val="left" w:pos="-567"/>
          <w:tab w:val="left" w:pos="567"/>
          <w:tab w:val="left" w:pos="1698"/>
          <w:tab w:val="left" w:pos="2830"/>
          <w:tab w:val="left" w:pos="3963"/>
          <w:tab w:val="left" w:pos="4530"/>
          <w:tab w:val="left" w:pos="5662"/>
          <w:tab w:val="left" w:pos="6795"/>
          <w:tab w:val="left" w:pos="7362"/>
          <w:tab w:val="left" w:pos="7928"/>
          <w:tab w:val="left" w:pos="8505"/>
          <w:tab w:val="left" w:pos="9627"/>
        </w:tabs>
        <w:ind w:left="2268" w:hanging="2268"/>
        <w:rPr>
          <w:rFonts w:ascii="Arial" w:hAnsi="Arial" w:cs="Arial"/>
          <w:sz w:val="28"/>
        </w:rPr>
      </w:pPr>
    </w:p>
    <w:p w14:paraId="15A01038" w14:textId="23A40C88" w:rsidR="00AB6E4A" w:rsidRPr="00A265F8" w:rsidRDefault="00B36363" w:rsidP="00AB6E4A">
      <w:pPr>
        <w:widowControl w:val="0"/>
        <w:tabs>
          <w:tab w:val="left" w:pos="-1134"/>
          <w:tab w:val="left" w:pos="-567"/>
          <w:tab w:val="left" w:pos="567"/>
          <w:tab w:val="left" w:pos="1698"/>
          <w:tab w:val="left" w:pos="2830"/>
          <w:tab w:val="left" w:pos="3963"/>
          <w:tab w:val="left" w:pos="4530"/>
          <w:tab w:val="left" w:pos="5662"/>
          <w:tab w:val="left" w:pos="6795"/>
          <w:tab w:val="left" w:pos="7362"/>
          <w:tab w:val="left" w:pos="7928"/>
          <w:tab w:val="left" w:pos="8494"/>
          <w:tab w:val="left" w:pos="9627"/>
        </w:tabs>
        <w:ind w:left="2268" w:hanging="2268"/>
        <w:rPr>
          <w:rFonts w:ascii="Arial" w:hAnsi="Arial" w:cs="Arial"/>
          <w:sz w:val="28"/>
        </w:rPr>
      </w:pPr>
      <w:r w:rsidRPr="00A265F8">
        <w:rPr>
          <w:noProof/>
        </w:rPr>
        <w:t xml:space="preserve"> </w:t>
      </w:r>
      <w:r w:rsidR="00742DFA">
        <w:rPr>
          <w:noProof/>
        </w:rPr>
        <w:t>19. mai 2026</w:t>
      </w:r>
    </w:p>
    <w:p w14:paraId="5F54DD71" w14:textId="50C66366" w:rsidR="00BB2820" w:rsidRPr="00A265F8" w:rsidRDefault="00B36363" w:rsidP="007470CF">
      <w:pPr>
        <w:widowControl w:val="0"/>
        <w:tabs>
          <w:tab w:val="left" w:pos="-1134"/>
          <w:tab w:val="left" w:pos="-567"/>
          <w:tab w:val="left" w:pos="567"/>
          <w:tab w:val="left" w:pos="1698"/>
          <w:tab w:val="left" w:pos="2830"/>
          <w:tab w:val="left" w:pos="3963"/>
          <w:tab w:val="left" w:pos="4530"/>
          <w:tab w:val="left" w:pos="5662"/>
          <w:tab w:val="left" w:pos="6795"/>
          <w:tab w:val="left" w:pos="7362"/>
          <w:tab w:val="left" w:pos="7928"/>
          <w:tab w:val="left" w:pos="8505"/>
          <w:tab w:val="left" w:pos="9627"/>
        </w:tabs>
        <w:rPr>
          <w:rFonts w:ascii="Arial" w:hAnsi="Arial" w:cs="Arial"/>
          <w:sz w:val="28"/>
        </w:rPr>
      </w:pPr>
      <w:r w:rsidRPr="00A265F8">
        <w:rPr>
          <w:rFonts w:ascii="Arial" w:hAnsi="Arial" w:cs="Arial"/>
          <w:sz w:val="28"/>
        </w:rPr>
        <w:br w:type="page"/>
      </w:r>
      <w:r w:rsidR="00E6203C" w:rsidRPr="00A265F8">
        <w:rPr>
          <w:rFonts w:ascii="Arial" w:hAnsi="Arial" w:cs="Arial"/>
          <w:sz w:val="28"/>
        </w:rPr>
        <w:lastRenderedPageBreak/>
        <w:t xml:space="preserve">                                                             </w:t>
      </w:r>
      <w:r w:rsidR="00E6203C" w:rsidRPr="00A265F8">
        <w:rPr>
          <w:noProof/>
        </w:rPr>
        <w:t xml:space="preserve">                                                                                                       </w:t>
      </w:r>
      <w:r w:rsidR="00F47A9C" w:rsidRPr="00A265F8">
        <w:rPr>
          <w:b/>
          <w:bCs/>
        </w:rPr>
        <w:t>FORORD</w:t>
      </w:r>
    </w:p>
    <w:p w14:paraId="48831B12" w14:textId="21345159" w:rsidR="00BB2820" w:rsidRPr="00A265F8" w:rsidRDefault="00120FA9" w:rsidP="00BB2820">
      <w:r w:rsidRPr="00A265F8">
        <w:t>…….</w:t>
      </w:r>
      <w:r w:rsidR="00BB2820" w:rsidRPr="00A265F8">
        <w:t xml:space="preserve"> kommun</w:t>
      </w:r>
      <w:r w:rsidR="000B6BBF" w:rsidRPr="00A265F8">
        <w:t>e</w:t>
      </w:r>
      <w:r w:rsidRPr="00A265F8">
        <w:t xml:space="preserve"> </w:t>
      </w:r>
      <w:r w:rsidR="00BB2820" w:rsidRPr="00A265F8">
        <w:t xml:space="preserve">har med dette dokumentet utarbeidd  kommunalteknisk VA norm som gjeld for heile kommunen.  Denne norma er vedteken i kommunestyret i sak …..…… </w:t>
      </w:r>
    </w:p>
    <w:p w14:paraId="1FD82DD9" w14:textId="5714CDB1" w:rsidR="00BB2820" w:rsidRPr="00A265F8" w:rsidRDefault="00BB2820" w:rsidP="00BB2820">
      <w:r w:rsidRPr="00A265F8">
        <w:t>VA norma representerer førehandgodkjente løysingar på korleis dei kommunaltekniske anlegga skal utformast. Det blir i stor grad vist til N</w:t>
      </w:r>
      <w:r w:rsidR="00BF6710" w:rsidRPr="00A265F8">
        <w:t>orsk</w:t>
      </w:r>
      <w:r w:rsidRPr="00A265F8">
        <w:t xml:space="preserve"> Vann/Norsk </w:t>
      </w:r>
      <w:proofErr w:type="spellStart"/>
      <w:r w:rsidRPr="00A265F8">
        <w:t>Rørsenter</w:t>
      </w:r>
      <w:proofErr w:type="spellEnd"/>
      <w:r w:rsidRPr="00A265F8">
        <w:t xml:space="preserve"> sine VA miljøblad for detaljutforming av ulike anleggsdelar. </w:t>
      </w:r>
    </w:p>
    <w:p w14:paraId="61AFC87E" w14:textId="73BE7442" w:rsidR="00BB2820" w:rsidRPr="00A265F8" w:rsidRDefault="00BB2820" w:rsidP="00BB2820">
      <w:r w:rsidRPr="00A265F8">
        <w:t>Bruk av alternative løysingar/materiale er ikkje forbode, men i slike tilfelle skal desse godkjennast særskilt av VA ansvarleg i kommunen</w:t>
      </w:r>
    </w:p>
    <w:p w14:paraId="61328080" w14:textId="2342A6E0" w:rsidR="00BB2820" w:rsidRPr="00A265F8" w:rsidRDefault="00BB2820" w:rsidP="00BB2820">
      <w:r w:rsidRPr="00A265F8">
        <w:t xml:space="preserve">VA norma for </w:t>
      </w:r>
      <w:r w:rsidR="00015CCE" w:rsidRPr="00A265F8">
        <w:t>Fjordane</w:t>
      </w:r>
      <w:r w:rsidR="00D7788C" w:rsidRPr="00A265F8">
        <w:t xml:space="preserve"> og Ytre Sogn</w:t>
      </w:r>
      <w:r w:rsidRPr="00A265F8">
        <w:t xml:space="preserve"> </w:t>
      </w:r>
      <w:r w:rsidR="004F2E0A" w:rsidRPr="00A265F8">
        <w:t xml:space="preserve">kan lastast ned </w:t>
      </w:r>
      <w:r w:rsidR="00D7788C" w:rsidRPr="00A265F8">
        <w:t>på kommunens heimeside.</w:t>
      </w:r>
    </w:p>
    <w:p w14:paraId="72F9FB53" w14:textId="75E9A637" w:rsidR="00F97D68" w:rsidRPr="00A265F8" w:rsidRDefault="00F97D68" w:rsidP="00E91E5E">
      <w:pPr>
        <w:rPr>
          <w:sz w:val="20"/>
          <w:highlight w:val="yellow"/>
        </w:rPr>
      </w:pPr>
      <w:r w:rsidRPr="00A265F8">
        <w:t>Revisjon</w:t>
      </w:r>
      <w:r w:rsidR="00BB2820" w:rsidRPr="00A265F8">
        <w:t xml:space="preserve"> av norma har blitt gjennomført</w:t>
      </w:r>
      <w:r w:rsidRPr="00A265F8">
        <w:t xml:space="preserve"> i 2025</w:t>
      </w:r>
      <w:r w:rsidR="005F7D0F" w:rsidRPr="00A265F8">
        <w:t>-2026</w:t>
      </w:r>
      <w:r w:rsidR="00E91E5E" w:rsidRPr="00A265F8">
        <w:t>.</w:t>
      </w:r>
    </w:p>
    <w:p w14:paraId="33A8D721" w14:textId="77777777" w:rsidR="00EB4D1D" w:rsidRPr="00A265F8" w:rsidRDefault="00EB4D1D" w:rsidP="00415C1F">
      <w:pPr>
        <w:ind w:left="425"/>
        <w:rPr>
          <w:sz w:val="20"/>
        </w:rPr>
      </w:pPr>
    </w:p>
    <w:p w14:paraId="7F6FFBE3" w14:textId="77777777" w:rsidR="00D34FBA" w:rsidRPr="00A265F8" w:rsidRDefault="00F47A9C">
      <w:pPr>
        <w:tabs>
          <w:tab w:val="left" w:pos="8505"/>
        </w:tabs>
        <w:rPr>
          <w:b/>
          <w:bCs/>
          <w:sz w:val="20"/>
        </w:rPr>
      </w:pPr>
      <w:r w:rsidRPr="00A265F8">
        <w:rPr>
          <w:b/>
          <w:bCs/>
        </w:rPr>
        <w:br w:type="page"/>
      </w:r>
      <w:r w:rsidR="005E65A6" w:rsidRPr="00A265F8">
        <w:rPr>
          <w:b/>
          <w:bCs/>
        </w:rPr>
        <w:lastRenderedPageBreak/>
        <w:t>Innhald</w:t>
      </w:r>
      <w:r w:rsidR="005E65A6" w:rsidRPr="00A265F8">
        <w:tab/>
      </w:r>
    </w:p>
    <w:p w14:paraId="51D4514F" w14:textId="77777777" w:rsidR="00D7788C" w:rsidRPr="00A265F8" w:rsidRDefault="00D34FBA">
      <w:pPr>
        <w:pStyle w:val="INNH1"/>
        <w:tabs>
          <w:tab w:val="right" w:pos="9061"/>
        </w:tabs>
        <w:rPr>
          <w:rFonts w:asciiTheme="minorHAnsi" w:hAnsiTheme="minorHAnsi"/>
          <w:b w:val="0"/>
          <w:bCs w:val="0"/>
          <w:caps w:val="0"/>
          <w:noProof/>
          <w:kern w:val="2"/>
          <w:sz w:val="24"/>
          <w:szCs w:val="24"/>
          <w14:ligatures w14:val="standardContextual"/>
        </w:rPr>
      </w:pPr>
      <w:r w:rsidRPr="00A265F8">
        <w:fldChar w:fldCharType="begin"/>
      </w:r>
      <w:r w:rsidRPr="00A265F8">
        <w:instrText xml:space="preserve"> TOC \o "1-3" \h \z \u </w:instrText>
      </w:r>
      <w:r w:rsidRPr="00A265F8">
        <w:fldChar w:fldCharType="separate"/>
      </w:r>
      <w:hyperlink w:anchor="_Toc211949795" w:history="1">
        <w:r w:rsidR="00D7788C" w:rsidRPr="00A265F8">
          <w:rPr>
            <w:rStyle w:val="Hyperkopling"/>
            <w:noProof/>
          </w:rPr>
          <w:t>1. Heimelsdokument (lover og forskrifter)</w:t>
        </w:r>
        <w:r w:rsidR="00D7788C" w:rsidRPr="00A265F8">
          <w:rPr>
            <w:noProof/>
            <w:webHidden/>
          </w:rPr>
          <w:tab/>
        </w:r>
        <w:r w:rsidR="00D7788C" w:rsidRPr="00A265F8">
          <w:rPr>
            <w:noProof/>
            <w:webHidden/>
          </w:rPr>
          <w:fldChar w:fldCharType="begin"/>
        </w:r>
        <w:r w:rsidR="00D7788C" w:rsidRPr="00A265F8">
          <w:rPr>
            <w:noProof/>
            <w:webHidden/>
          </w:rPr>
          <w:instrText xml:space="preserve"> PAGEREF _Toc211949795 \h </w:instrText>
        </w:r>
        <w:r w:rsidR="00D7788C" w:rsidRPr="00A265F8">
          <w:rPr>
            <w:noProof/>
            <w:webHidden/>
          </w:rPr>
        </w:r>
        <w:r w:rsidR="00D7788C" w:rsidRPr="00A265F8">
          <w:rPr>
            <w:noProof/>
            <w:webHidden/>
          </w:rPr>
          <w:fldChar w:fldCharType="separate"/>
        </w:r>
        <w:r w:rsidR="00D7788C" w:rsidRPr="00A265F8">
          <w:rPr>
            <w:noProof/>
            <w:webHidden/>
          </w:rPr>
          <w:t>1</w:t>
        </w:r>
        <w:r w:rsidR="00D7788C" w:rsidRPr="00A265F8">
          <w:rPr>
            <w:noProof/>
            <w:webHidden/>
          </w:rPr>
          <w:fldChar w:fldCharType="end"/>
        </w:r>
      </w:hyperlink>
    </w:p>
    <w:p w14:paraId="594022C8" w14:textId="201B58D5" w:rsidR="00D7788C" w:rsidRPr="00A265F8" w:rsidRDefault="00D7788C">
      <w:pPr>
        <w:pStyle w:val="INNH1"/>
        <w:tabs>
          <w:tab w:val="right" w:pos="9061"/>
        </w:tabs>
        <w:rPr>
          <w:rFonts w:asciiTheme="minorHAnsi" w:hAnsiTheme="minorHAnsi"/>
          <w:b w:val="0"/>
          <w:bCs w:val="0"/>
          <w:caps w:val="0"/>
          <w:noProof/>
          <w:kern w:val="2"/>
          <w:sz w:val="24"/>
          <w:szCs w:val="24"/>
          <w14:ligatures w14:val="standardContextual"/>
        </w:rPr>
      </w:pPr>
      <w:hyperlink w:anchor="_Toc211949796" w:history="1">
        <w:r w:rsidRPr="00A265F8">
          <w:rPr>
            <w:rStyle w:val="Hyperkopling"/>
            <w:noProof/>
          </w:rPr>
          <w:t>2. Funksjonskrav</w:t>
        </w:r>
        <w:r w:rsidRPr="00A265F8">
          <w:rPr>
            <w:noProof/>
            <w:webHidden/>
          </w:rPr>
          <w:tab/>
        </w:r>
        <w:r w:rsidRPr="00A265F8">
          <w:rPr>
            <w:noProof/>
            <w:webHidden/>
          </w:rPr>
          <w:fldChar w:fldCharType="begin"/>
        </w:r>
        <w:r w:rsidRPr="00A265F8">
          <w:rPr>
            <w:noProof/>
            <w:webHidden/>
          </w:rPr>
          <w:instrText xml:space="preserve"> PAGEREF _Toc211949796 \h </w:instrText>
        </w:r>
        <w:r w:rsidRPr="00A265F8">
          <w:rPr>
            <w:noProof/>
            <w:webHidden/>
          </w:rPr>
        </w:r>
        <w:r w:rsidRPr="00A265F8">
          <w:rPr>
            <w:noProof/>
            <w:webHidden/>
          </w:rPr>
          <w:fldChar w:fldCharType="separate"/>
        </w:r>
        <w:r w:rsidRPr="00A265F8">
          <w:rPr>
            <w:noProof/>
            <w:webHidden/>
          </w:rPr>
          <w:t>3</w:t>
        </w:r>
        <w:r w:rsidRPr="00A265F8">
          <w:rPr>
            <w:noProof/>
            <w:webHidden/>
          </w:rPr>
          <w:fldChar w:fldCharType="end"/>
        </w:r>
      </w:hyperlink>
    </w:p>
    <w:p w14:paraId="0C833FC1" w14:textId="273E819F"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797" w:history="1">
        <w:r w:rsidRPr="00A265F8">
          <w:rPr>
            <w:rStyle w:val="Hyperkopling"/>
            <w:noProof/>
          </w:rPr>
          <w:t>2.0 Berekraftige VA – anlegg</w:t>
        </w:r>
        <w:r w:rsidRPr="00A265F8">
          <w:rPr>
            <w:noProof/>
            <w:webHidden/>
          </w:rPr>
          <w:tab/>
        </w:r>
        <w:r w:rsidRPr="00A265F8">
          <w:rPr>
            <w:noProof/>
            <w:webHidden/>
          </w:rPr>
          <w:fldChar w:fldCharType="begin"/>
        </w:r>
        <w:r w:rsidRPr="00A265F8">
          <w:rPr>
            <w:noProof/>
            <w:webHidden/>
          </w:rPr>
          <w:instrText xml:space="preserve"> PAGEREF _Toc211949797 \h </w:instrText>
        </w:r>
        <w:r w:rsidRPr="00A265F8">
          <w:rPr>
            <w:noProof/>
            <w:webHidden/>
          </w:rPr>
        </w:r>
        <w:r w:rsidRPr="00A265F8">
          <w:rPr>
            <w:noProof/>
            <w:webHidden/>
          </w:rPr>
          <w:fldChar w:fldCharType="separate"/>
        </w:r>
        <w:r w:rsidRPr="00A265F8">
          <w:rPr>
            <w:noProof/>
            <w:webHidden/>
          </w:rPr>
          <w:t>3</w:t>
        </w:r>
        <w:r w:rsidRPr="00A265F8">
          <w:rPr>
            <w:noProof/>
            <w:webHidden/>
          </w:rPr>
          <w:fldChar w:fldCharType="end"/>
        </w:r>
      </w:hyperlink>
    </w:p>
    <w:p w14:paraId="22319493" w14:textId="197E5546"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798" w:history="1">
        <w:r w:rsidRPr="00A265F8">
          <w:rPr>
            <w:rStyle w:val="Hyperkopling"/>
            <w:noProof/>
          </w:rPr>
          <w:t>VA – anlegga skal vere berekraftige</w:t>
        </w:r>
        <w:r w:rsidRPr="00A265F8">
          <w:rPr>
            <w:noProof/>
            <w:webHidden/>
          </w:rPr>
          <w:tab/>
        </w:r>
        <w:r w:rsidRPr="00A265F8">
          <w:rPr>
            <w:noProof/>
            <w:webHidden/>
          </w:rPr>
          <w:fldChar w:fldCharType="begin"/>
        </w:r>
        <w:r w:rsidRPr="00A265F8">
          <w:rPr>
            <w:noProof/>
            <w:webHidden/>
          </w:rPr>
          <w:instrText xml:space="preserve"> PAGEREF _Toc211949798 \h </w:instrText>
        </w:r>
        <w:r w:rsidRPr="00A265F8">
          <w:rPr>
            <w:noProof/>
            <w:webHidden/>
          </w:rPr>
        </w:r>
        <w:r w:rsidRPr="00A265F8">
          <w:rPr>
            <w:noProof/>
            <w:webHidden/>
          </w:rPr>
          <w:fldChar w:fldCharType="separate"/>
        </w:r>
        <w:r w:rsidRPr="00A265F8">
          <w:rPr>
            <w:noProof/>
            <w:webHidden/>
          </w:rPr>
          <w:t>3</w:t>
        </w:r>
        <w:r w:rsidRPr="00A265F8">
          <w:rPr>
            <w:noProof/>
            <w:webHidden/>
          </w:rPr>
          <w:fldChar w:fldCharType="end"/>
        </w:r>
      </w:hyperlink>
    </w:p>
    <w:p w14:paraId="631D8D7D" w14:textId="1726A909"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799" w:history="1">
        <w:r w:rsidRPr="00A265F8">
          <w:rPr>
            <w:rStyle w:val="Hyperkopling"/>
            <w:noProof/>
          </w:rPr>
          <w:t>2.1 Prosjektdokumentasjon</w:t>
        </w:r>
        <w:r w:rsidRPr="00A265F8">
          <w:rPr>
            <w:noProof/>
            <w:webHidden/>
          </w:rPr>
          <w:tab/>
        </w:r>
        <w:r w:rsidRPr="00A265F8">
          <w:rPr>
            <w:noProof/>
            <w:webHidden/>
          </w:rPr>
          <w:fldChar w:fldCharType="begin"/>
        </w:r>
        <w:r w:rsidRPr="00A265F8">
          <w:rPr>
            <w:noProof/>
            <w:webHidden/>
          </w:rPr>
          <w:instrText xml:space="preserve"> PAGEREF _Toc211949799 \h </w:instrText>
        </w:r>
        <w:r w:rsidRPr="00A265F8">
          <w:rPr>
            <w:noProof/>
            <w:webHidden/>
          </w:rPr>
        </w:r>
        <w:r w:rsidRPr="00A265F8">
          <w:rPr>
            <w:noProof/>
            <w:webHidden/>
          </w:rPr>
          <w:fldChar w:fldCharType="separate"/>
        </w:r>
        <w:r w:rsidRPr="00A265F8">
          <w:rPr>
            <w:noProof/>
            <w:webHidden/>
          </w:rPr>
          <w:t>3</w:t>
        </w:r>
        <w:r w:rsidRPr="00A265F8">
          <w:rPr>
            <w:noProof/>
            <w:webHidden/>
          </w:rPr>
          <w:fldChar w:fldCharType="end"/>
        </w:r>
      </w:hyperlink>
    </w:p>
    <w:p w14:paraId="7FC9D630" w14:textId="54621B9A"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00" w:history="1">
        <w:r w:rsidRPr="00A265F8">
          <w:rPr>
            <w:rStyle w:val="Hyperkopling"/>
            <w:noProof/>
          </w:rPr>
          <w:t>2.2 Grøfter og leidningsutføring</w:t>
        </w:r>
        <w:r w:rsidRPr="00A265F8">
          <w:rPr>
            <w:noProof/>
            <w:webHidden/>
          </w:rPr>
          <w:tab/>
        </w:r>
        <w:r w:rsidRPr="00A265F8">
          <w:rPr>
            <w:noProof/>
            <w:webHidden/>
          </w:rPr>
          <w:fldChar w:fldCharType="begin"/>
        </w:r>
        <w:r w:rsidRPr="00A265F8">
          <w:rPr>
            <w:noProof/>
            <w:webHidden/>
          </w:rPr>
          <w:instrText xml:space="preserve"> PAGEREF _Toc211949800 \h </w:instrText>
        </w:r>
        <w:r w:rsidRPr="00A265F8">
          <w:rPr>
            <w:noProof/>
            <w:webHidden/>
          </w:rPr>
        </w:r>
        <w:r w:rsidRPr="00A265F8">
          <w:rPr>
            <w:noProof/>
            <w:webHidden/>
          </w:rPr>
          <w:fldChar w:fldCharType="separate"/>
        </w:r>
        <w:r w:rsidRPr="00A265F8">
          <w:rPr>
            <w:noProof/>
            <w:webHidden/>
          </w:rPr>
          <w:t>4</w:t>
        </w:r>
        <w:r w:rsidRPr="00A265F8">
          <w:rPr>
            <w:noProof/>
            <w:webHidden/>
          </w:rPr>
          <w:fldChar w:fldCharType="end"/>
        </w:r>
      </w:hyperlink>
    </w:p>
    <w:p w14:paraId="7D2AF136" w14:textId="200EA02F"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01" w:history="1">
        <w:r w:rsidRPr="00A265F8">
          <w:rPr>
            <w:rStyle w:val="Hyperkopling"/>
            <w:noProof/>
          </w:rPr>
          <w:t>2.3. Transportsystem - vassforsyning</w:t>
        </w:r>
        <w:r w:rsidRPr="00A265F8">
          <w:rPr>
            <w:noProof/>
            <w:webHidden/>
          </w:rPr>
          <w:tab/>
        </w:r>
        <w:r w:rsidRPr="00A265F8">
          <w:rPr>
            <w:noProof/>
            <w:webHidden/>
          </w:rPr>
          <w:fldChar w:fldCharType="begin"/>
        </w:r>
        <w:r w:rsidRPr="00A265F8">
          <w:rPr>
            <w:noProof/>
            <w:webHidden/>
          </w:rPr>
          <w:instrText xml:space="preserve"> PAGEREF _Toc211949801 \h </w:instrText>
        </w:r>
        <w:r w:rsidRPr="00A265F8">
          <w:rPr>
            <w:noProof/>
            <w:webHidden/>
          </w:rPr>
        </w:r>
        <w:r w:rsidRPr="00A265F8">
          <w:rPr>
            <w:noProof/>
            <w:webHidden/>
          </w:rPr>
          <w:fldChar w:fldCharType="separate"/>
        </w:r>
        <w:r w:rsidRPr="00A265F8">
          <w:rPr>
            <w:noProof/>
            <w:webHidden/>
          </w:rPr>
          <w:t>4</w:t>
        </w:r>
        <w:r w:rsidRPr="00A265F8">
          <w:rPr>
            <w:noProof/>
            <w:webHidden/>
          </w:rPr>
          <w:fldChar w:fldCharType="end"/>
        </w:r>
      </w:hyperlink>
    </w:p>
    <w:p w14:paraId="73749588" w14:textId="3C397E0D"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02" w:history="1">
        <w:r w:rsidRPr="00A265F8">
          <w:rPr>
            <w:rStyle w:val="Hyperkopling"/>
            <w:noProof/>
          </w:rPr>
          <w:t>2.4. Transportsystem – spillvatn/ avløp felles</w:t>
        </w:r>
        <w:r w:rsidRPr="00A265F8">
          <w:rPr>
            <w:noProof/>
            <w:webHidden/>
          </w:rPr>
          <w:tab/>
        </w:r>
        <w:r w:rsidRPr="00A265F8">
          <w:rPr>
            <w:noProof/>
            <w:webHidden/>
          </w:rPr>
          <w:fldChar w:fldCharType="begin"/>
        </w:r>
        <w:r w:rsidRPr="00A265F8">
          <w:rPr>
            <w:noProof/>
            <w:webHidden/>
          </w:rPr>
          <w:instrText xml:space="preserve"> PAGEREF _Toc211949802 \h </w:instrText>
        </w:r>
        <w:r w:rsidRPr="00A265F8">
          <w:rPr>
            <w:noProof/>
            <w:webHidden/>
          </w:rPr>
        </w:r>
        <w:r w:rsidRPr="00A265F8">
          <w:rPr>
            <w:noProof/>
            <w:webHidden/>
          </w:rPr>
          <w:fldChar w:fldCharType="separate"/>
        </w:r>
        <w:r w:rsidRPr="00A265F8">
          <w:rPr>
            <w:noProof/>
            <w:webHidden/>
          </w:rPr>
          <w:t>4</w:t>
        </w:r>
        <w:r w:rsidRPr="00A265F8">
          <w:rPr>
            <w:noProof/>
            <w:webHidden/>
          </w:rPr>
          <w:fldChar w:fldCharType="end"/>
        </w:r>
      </w:hyperlink>
    </w:p>
    <w:p w14:paraId="5A99786B" w14:textId="5F9B287B"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03" w:history="1">
        <w:r w:rsidRPr="00A265F8">
          <w:rPr>
            <w:rStyle w:val="Hyperkopling"/>
            <w:noProof/>
          </w:rPr>
          <w:t>2.5. Transportsystem - overvatn</w:t>
        </w:r>
        <w:r w:rsidRPr="00A265F8">
          <w:rPr>
            <w:noProof/>
            <w:webHidden/>
          </w:rPr>
          <w:tab/>
        </w:r>
        <w:r w:rsidRPr="00A265F8">
          <w:rPr>
            <w:noProof/>
            <w:webHidden/>
          </w:rPr>
          <w:fldChar w:fldCharType="begin"/>
        </w:r>
        <w:r w:rsidRPr="00A265F8">
          <w:rPr>
            <w:noProof/>
            <w:webHidden/>
          </w:rPr>
          <w:instrText xml:space="preserve"> PAGEREF _Toc211949803 \h </w:instrText>
        </w:r>
        <w:r w:rsidRPr="00A265F8">
          <w:rPr>
            <w:noProof/>
            <w:webHidden/>
          </w:rPr>
        </w:r>
        <w:r w:rsidRPr="00A265F8">
          <w:rPr>
            <w:noProof/>
            <w:webHidden/>
          </w:rPr>
          <w:fldChar w:fldCharType="separate"/>
        </w:r>
        <w:r w:rsidRPr="00A265F8">
          <w:rPr>
            <w:noProof/>
            <w:webHidden/>
          </w:rPr>
          <w:t>5</w:t>
        </w:r>
        <w:r w:rsidRPr="00A265F8">
          <w:rPr>
            <w:noProof/>
            <w:webHidden/>
          </w:rPr>
          <w:fldChar w:fldCharType="end"/>
        </w:r>
      </w:hyperlink>
    </w:p>
    <w:p w14:paraId="4CAD7E02" w14:textId="13E3C42D" w:rsidR="00D7788C" w:rsidRPr="00A265F8" w:rsidRDefault="00D7788C">
      <w:pPr>
        <w:pStyle w:val="INNH1"/>
        <w:tabs>
          <w:tab w:val="right" w:pos="9061"/>
        </w:tabs>
        <w:rPr>
          <w:rFonts w:asciiTheme="minorHAnsi" w:hAnsiTheme="minorHAnsi"/>
          <w:b w:val="0"/>
          <w:bCs w:val="0"/>
          <w:caps w:val="0"/>
          <w:noProof/>
          <w:kern w:val="2"/>
          <w:sz w:val="24"/>
          <w:szCs w:val="24"/>
          <w14:ligatures w14:val="standardContextual"/>
        </w:rPr>
      </w:pPr>
      <w:hyperlink w:anchor="_Toc211949804" w:history="1">
        <w:r w:rsidRPr="00A265F8">
          <w:rPr>
            <w:rStyle w:val="Hyperkopling"/>
            <w:noProof/>
          </w:rPr>
          <w:t>3. Prosjektdokumentasjon</w:t>
        </w:r>
        <w:r w:rsidRPr="00A265F8">
          <w:rPr>
            <w:noProof/>
            <w:webHidden/>
          </w:rPr>
          <w:tab/>
        </w:r>
        <w:r w:rsidRPr="00A265F8">
          <w:rPr>
            <w:noProof/>
            <w:webHidden/>
          </w:rPr>
          <w:fldChar w:fldCharType="begin"/>
        </w:r>
        <w:r w:rsidRPr="00A265F8">
          <w:rPr>
            <w:noProof/>
            <w:webHidden/>
          </w:rPr>
          <w:instrText xml:space="preserve"> PAGEREF _Toc211949804 \h </w:instrText>
        </w:r>
        <w:r w:rsidRPr="00A265F8">
          <w:rPr>
            <w:noProof/>
            <w:webHidden/>
          </w:rPr>
        </w:r>
        <w:r w:rsidRPr="00A265F8">
          <w:rPr>
            <w:noProof/>
            <w:webHidden/>
          </w:rPr>
          <w:fldChar w:fldCharType="separate"/>
        </w:r>
        <w:r w:rsidRPr="00A265F8">
          <w:rPr>
            <w:noProof/>
            <w:webHidden/>
          </w:rPr>
          <w:t>6</w:t>
        </w:r>
        <w:r w:rsidRPr="00A265F8">
          <w:rPr>
            <w:noProof/>
            <w:webHidden/>
          </w:rPr>
          <w:fldChar w:fldCharType="end"/>
        </w:r>
      </w:hyperlink>
    </w:p>
    <w:p w14:paraId="36C7E419" w14:textId="57518CE4"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05" w:history="1">
        <w:r w:rsidRPr="00A265F8">
          <w:rPr>
            <w:rStyle w:val="Hyperkopling"/>
            <w:noProof/>
          </w:rPr>
          <w:t>3.0 Generelle vilkår</w:t>
        </w:r>
        <w:r w:rsidRPr="00A265F8">
          <w:rPr>
            <w:noProof/>
            <w:webHidden/>
          </w:rPr>
          <w:tab/>
        </w:r>
        <w:r w:rsidRPr="00A265F8">
          <w:rPr>
            <w:noProof/>
            <w:webHidden/>
          </w:rPr>
          <w:fldChar w:fldCharType="begin"/>
        </w:r>
        <w:r w:rsidRPr="00A265F8">
          <w:rPr>
            <w:noProof/>
            <w:webHidden/>
          </w:rPr>
          <w:instrText xml:space="preserve"> PAGEREF _Toc211949805 \h </w:instrText>
        </w:r>
        <w:r w:rsidRPr="00A265F8">
          <w:rPr>
            <w:noProof/>
            <w:webHidden/>
          </w:rPr>
        </w:r>
        <w:r w:rsidRPr="00A265F8">
          <w:rPr>
            <w:noProof/>
            <w:webHidden/>
          </w:rPr>
          <w:fldChar w:fldCharType="separate"/>
        </w:r>
        <w:r w:rsidRPr="00A265F8">
          <w:rPr>
            <w:noProof/>
            <w:webHidden/>
          </w:rPr>
          <w:t>6</w:t>
        </w:r>
        <w:r w:rsidRPr="00A265F8">
          <w:rPr>
            <w:noProof/>
            <w:webHidden/>
          </w:rPr>
          <w:fldChar w:fldCharType="end"/>
        </w:r>
      </w:hyperlink>
    </w:p>
    <w:p w14:paraId="2D8676F7" w14:textId="2D4CD0C3"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06" w:history="1">
        <w:r w:rsidRPr="00A265F8">
          <w:rPr>
            <w:rStyle w:val="Hyperkopling"/>
            <w:noProof/>
          </w:rPr>
          <w:t>3.1 Mengdeberekning</w:t>
        </w:r>
        <w:r w:rsidRPr="00A265F8">
          <w:rPr>
            <w:noProof/>
            <w:webHidden/>
          </w:rPr>
          <w:tab/>
        </w:r>
        <w:r w:rsidRPr="00A265F8">
          <w:rPr>
            <w:noProof/>
            <w:webHidden/>
          </w:rPr>
          <w:fldChar w:fldCharType="begin"/>
        </w:r>
        <w:r w:rsidRPr="00A265F8">
          <w:rPr>
            <w:noProof/>
            <w:webHidden/>
          </w:rPr>
          <w:instrText xml:space="preserve"> PAGEREF _Toc211949806 \h </w:instrText>
        </w:r>
        <w:r w:rsidRPr="00A265F8">
          <w:rPr>
            <w:noProof/>
            <w:webHidden/>
          </w:rPr>
        </w:r>
        <w:r w:rsidRPr="00A265F8">
          <w:rPr>
            <w:noProof/>
            <w:webHidden/>
          </w:rPr>
          <w:fldChar w:fldCharType="separate"/>
        </w:r>
        <w:r w:rsidRPr="00A265F8">
          <w:rPr>
            <w:noProof/>
            <w:webHidden/>
          </w:rPr>
          <w:t>7</w:t>
        </w:r>
        <w:r w:rsidRPr="00A265F8">
          <w:rPr>
            <w:noProof/>
            <w:webHidden/>
          </w:rPr>
          <w:fldChar w:fldCharType="end"/>
        </w:r>
      </w:hyperlink>
    </w:p>
    <w:p w14:paraId="1A8E9A14" w14:textId="29FE784E"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07" w:history="1">
        <w:r w:rsidRPr="00A265F8">
          <w:rPr>
            <w:rStyle w:val="Hyperkopling"/>
            <w:noProof/>
          </w:rPr>
          <w:t>3.2 Målestokk</w:t>
        </w:r>
        <w:r w:rsidRPr="00A265F8">
          <w:rPr>
            <w:noProof/>
            <w:webHidden/>
          </w:rPr>
          <w:tab/>
        </w:r>
        <w:r w:rsidRPr="00A265F8">
          <w:rPr>
            <w:noProof/>
            <w:webHidden/>
          </w:rPr>
          <w:fldChar w:fldCharType="begin"/>
        </w:r>
        <w:r w:rsidRPr="00A265F8">
          <w:rPr>
            <w:noProof/>
            <w:webHidden/>
          </w:rPr>
          <w:instrText xml:space="preserve"> PAGEREF _Toc211949807 \h </w:instrText>
        </w:r>
        <w:r w:rsidRPr="00A265F8">
          <w:rPr>
            <w:noProof/>
            <w:webHidden/>
          </w:rPr>
        </w:r>
        <w:r w:rsidRPr="00A265F8">
          <w:rPr>
            <w:noProof/>
            <w:webHidden/>
          </w:rPr>
          <w:fldChar w:fldCharType="separate"/>
        </w:r>
        <w:r w:rsidRPr="00A265F8">
          <w:rPr>
            <w:noProof/>
            <w:webHidden/>
          </w:rPr>
          <w:t>7</w:t>
        </w:r>
        <w:r w:rsidRPr="00A265F8">
          <w:rPr>
            <w:noProof/>
            <w:webHidden/>
          </w:rPr>
          <w:fldChar w:fldCharType="end"/>
        </w:r>
      </w:hyperlink>
    </w:p>
    <w:p w14:paraId="6BB9BB84" w14:textId="7511FEB5"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08" w:history="1">
        <w:r w:rsidRPr="00A265F8">
          <w:rPr>
            <w:rStyle w:val="Hyperkopling"/>
            <w:noProof/>
          </w:rPr>
          <w:t>3.3 Kartteikn og teiknesymbol</w:t>
        </w:r>
        <w:r w:rsidRPr="00A265F8">
          <w:rPr>
            <w:noProof/>
            <w:webHidden/>
          </w:rPr>
          <w:tab/>
        </w:r>
        <w:r w:rsidRPr="00A265F8">
          <w:rPr>
            <w:noProof/>
            <w:webHidden/>
          </w:rPr>
          <w:fldChar w:fldCharType="begin"/>
        </w:r>
        <w:r w:rsidRPr="00A265F8">
          <w:rPr>
            <w:noProof/>
            <w:webHidden/>
          </w:rPr>
          <w:instrText xml:space="preserve"> PAGEREF _Toc211949808 \h </w:instrText>
        </w:r>
        <w:r w:rsidRPr="00A265F8">
          <w:rPr>
            <w:noProof/>
            <w:webHidden/>
          </w:rPr>
        </w:r>
        <w:r w:rsidRPr="00A265F8">
          <w:rPr>
            <w:noProof/>
            <w:webHidden/>
          </w:rPr>
          <w:fldChar w:fldCharType="separate"/>
        </w:r>
        <w:r w:rsidRPr="00A265F8">
          <w:rPr>
            <w:noProof/>
            <w:webHidden/>
          </w:rPr>
          <w:t>8</w:t>
        </w:r>
        <w:r w:rsidRPr="00A265F8">
          <w:rPr>
            <w:noProof/>
            <w:webHidden/>
          </w:rPr>
          <w:fldChar w:fldCharType="end"/>
        </w:r>
      </w:hyperlink>
    </w:p>
    <w:p w14:paraId="4F5BB761" w14:textId="2407EE1D"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09" w:history="1">
        <w:r w:rsidRPr="00A265F8">
          <w:rPr>
            <w:rStyle w:val="Hyperkopling"/>
            <w:noProof/>
          </w:rPr>
          <w:t>3.4 Teikningsformat</w:t>
        </w:r>
        <w:r w:rsidRPr="00A265F8">
          <w:rPr>
            <w:noProof/>
            <w:webHidden/>
          </w:rPr>
          <w:tab/>
        </w:r>
        <w:r w:rsidRPr="00A265F8">
          <w:rPr>
            <w:noProof/>
            <w:webHidden/>
          </w:rPr>
          <w:fldChar w:fldCharType="begin"/>
        </w:r>
        <w:r w:rsidRPr="00A265F8">
          <w:rPr>
            <w:noProof/>
            <w:webHidden/>
          </w:rPr>
          <w:instrText xml:space="preserve"> PAGEREF _Toc211949809 \h </w:instrText>
        </w:r>
        <w:r w:rsidRPr="00A265F8">
          <w:rPr>
            <w:noProof/>
            <w:webHidden/>
          </w:rPr>
        </w:r>
        <w:r w:rsidRPr="00A265F8">
          <w:rPr>
            <w:noProof/>
            <w:webHidden/>
          </w:rPr>
          <w:fldChar w:fldCharType="separate"/>
        </w:r>
        <w:r w:rsidRPr="00A265F8">
          <w:rPr>
            <w:noProof/>
            <w:webHidden/>
          </w:rPr>
          <w:t>8</w:t>
        </w:r>
        <w:r w:rsidRPr="00A265F8">
          <w:rPr>
            <w:noProof/>
            <w:webHidden/>
          </w:rPr>
          <w:fldChar w:fldCharType="end"/>
        </w:r>
      </w:hyperlink>
    </w:p>
    <w:p w14:paraId="0C96EAF8" w14:textId="31D93D87"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10" w:history="1">
        <w:r w:rsidRPr="00A265F8">
          <w:rPr>
            <w:rStyle w:val="Hyperkopling"/>
            <w:noProof/>
          </w:rPr>
          <w:t>3.5 Revisjoner</w:t>
        </w:r>
        <w:r w:rsidRPr="00A265F8">
          <w:rPr>
            <w:noProof/>
            <w:webHidden/>
          </w:rPr>
          <w:tab/>
        </w:r>
        <w:r w:rsidRPr="00A265F8">
          <w:rPr>
            <w:noProof/>
            <w:webHidden/>
          </w:rPr>
          <w:fldChar w:fldCharType="begin"/>
        </w:r>
        <w:r w:rsidRPr="00A265F8">
          <w:rPr>
            <w:noProof/>
            <w:webHidden/>
          </w:rPr>
          <w:instrText xml:space="preserve"> PAGEREF _Toc211949810 \h </w:instrText>
        </w:r>
        <w:r w:rsidRPr="00A265F8">
          <w:rPr>
            <w:noProof/>
            <w:webHidden/>
          </w:rPr>
        </w:r>
        <w:r w:rsidRPr="00A265F8">
          <w:rPr>
            <w:noProof/>
            <w:webHidden/>
          </w:rPr>
          <w:fldChar w:fldCharType="separate"/>
        </w:r>
        <w:r w:rsidRPr="00A265F8">
          <w:rPr>
            <w:noProof/>
            <w:webHidden/>
          </w:rPr>
          <w:t>9</w:t>
        </w:r>
        <w:r w:rsidRPr="00A265F8">
          <w:rPr>
            <w:noProof/>
            <w:webHidden/>
          </w:rPr>
          <w:fldChar w:fldCharType="end"/>
        </w:r>
      </w:hyperlink>
    </w:p>
    <w:p w14:paraId="14C0E0B2" w14:textId="6435A1C5"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11" w:history="1">
        <w:r w:rsidRPr="00A265F8">
          <w:rPr>
            <w:rStyle w:val="Hyperkopling"/>
            <w:noProof/>
          </w:rPr>
          <w:t>3.6 Krav til plandokumentasjon</w:t>
        </w:r>
        <w:r w:rsidRPr="00A265F8">
          <w:rPr>
            <w:noProof/>
            <w:webHidden/>
          </w:rPr>
          <w:tab/>
        </w:r>
        <w:r w:rsidRPr="00A265F8">
          <w:rPr>
            <w:noProof/>
            <w:webHidden/>
          </w:rPr>
          <w:fldChar w:fldCharType="begin"/>
        </w:r>
        <w:r w:rsidRPr="00A265F8">
          <w:rPr>
            <w:noProof/>
            <w:webHidden/>
          </w:rPr>
          <w:instrText xml:space="preserve"> PAGEREF _Toc211949811 \h </w:instrText>
        </w:r>
        <w:r w:rsidRPr="00A265F8">
          <w:rPr>
            <w:noProof/>
            <w:webHidden/>
          </w:rPr>
        </w:r>
        <w:r w:rsidRPr="00A265F8">
          <w:rPr>
            <w:noProof/>
            <w:webHidden/>
          </w:rPr>
          <w:fldChar w:fldCharType="separate"/>
        </w:r>
        <w:r w:rsidRPr="00A265F8">
          <w:rPr>
            <w:noProof/>
            <w:webHidden/>
          </w:rPr>
          <w:t>9</w:t>
        </w:r>
        <w:r w:rsidRPr="00A265F8">
          <w:rPr>
            <w:noProof/>
            <w:webHidden/>
          </w:rPr>
          <w:fldChar w:fldCharType="end"/>
        </w:r>
      </w:hyperlink>
    </w:p>
    <w:p w14:paraId="4678D3C5" w14:textId="28D2909C"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12" w:history="1">
        <w:r w:rsidRPr="00A265F8">
          <w:rPr>
            <w:rStyle w:val="Hyperkopling"/>
            <w:noProof/>
          </w:rPr>
          <w:t>3.7 Grøftetverrsnitt</w:t>
        </w:r>
        <w:r w:rsidRPr="00A265F8">
          <w:rPr>
            <w:noProof/>
            <w:webHidden/>
          </w:rPr>
          <w:tab/>
        </w:r>
        <w:r w:rsidRPr="00A265F8">
          <w:rPr>
            <w:noProof/>
            <w:webHidden/>
          </w:rPr>
          <w:fldChar w:fldCharType="begin"/>
        </w:r>
        <w:r w:rsidRPr="00A265F8">
          <w:rPr>
            <w:noProof/>
            <w:webHidden/>
          </w:rPr>
          <w:instrText xml:space="preserve"> PAGEREF _Toc211949812 \h </w:instrText>
        </w:r>
        <w:r w:rsidRPr="00A265F8">
          <w:rPr>
            <w:noProof/>
            <w:webHidden/>
          </w:rPr>
        </w:r>
        <w:r w:rsidRPr="00A265F8">
          <w:rPr>
            <w:noProof/>
            <w:webHidden/>
          </w:rPr>
          <w:fldChar w:fldCharType="separate"/>
        </w:r>
        <w:r w:rsidRPr="00A265F8">
          <w:rPr>
            <w:noProof/>
            <w:webHidden/>
          </w:rPr>
          <w:t>11</w:t>
        </w:r>
        <w:r w:rsidRPr="00A265F8">
          <w:rPr>
            <w:noProof/>
            <w:webHidden/>
          </w:rPr>
          <w:fldChar w:fldCharType="end"/>
        </w:r>
      </w:hyperlink>
    </w:p>
    <w:p w14:paraId="246114DE" w14:textId="4760AE18"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13" w:history="1">
        <w:r w:rsidRPr="00A265F8">
          <w:rPr>
            <w:rStyle w:val="Hyperkopling"/>
            <w:noProof/>
          </w:rPr>
          <w:t>3.8. Kumteikningar</w:t>
        </w:r>
        <w:r w:rsidRPr="00A265F8">
          <w:rPr>
            <w:noProof/>
            <w:webHidden/>
          </w:rPr>
          <w:tab/>
        </w:r>
        <w:r w:rsidRPr="00A265F8">
          <w:rPr>
            <w:noProof/>
            <w:webHidden/>
          </w:rPr>
          <w:fldChar w:fldCharType="begin"/>
        </w:r>
        <w:r w:rsidRPr="00A265F8">
          <w:rPr>
            <w:noProof/>
            <w:webHidden/>
          </w:rPr>
          <w:instrText xml:space="preserve"> PAGEREF _Toc211949813 \h </w:instrText>
        </w:r>
        <w:r w:rsidRPr="00A265F8">
          <w:rPr>
            <w:noProof/>
            <w:webHidden/>
          </w:rPr>
        </w:r>
        <w:r w:rsidRPr="00A265F8">
          <w:rPr>
            <w:noProof/>
            <w:webHidden/>
          </w:rPr>
          <w:fldChar w:fldCharType="separate"/>
        </w:r>
        <w:r w:rsidRPr="00A265F8">
          <w:rPr>
            <w:noProof/>
            <w:webHidden/>
          </w:rPr>
          <w:t>12</w:t>
        </w:r>
        <w:r w:rsidRPr="00A265F8">
          <w:rPr>
            <w:noProof/>
            <w:webHidden/>
          </w:rPr>
          <w:fldChar w:fldCharType="end"/>
        </w:r>
      </w:hyperlink>
    </w:p>
    <w:p w14:paraId="3B6A5C7E" w14:textId="1C2D213B"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14" w:history="1">
        <w:r w:rsidRPr="00A265F8">
          <w:rPr>
            <w:rStyle w:val="Hyperkopling"/>
            <w:noProof/>
          </w:rPr>
          <w:t>3.9 Krav til sluttdokumentasjon</w:t>
        </w:r>
        <w:r w:rsidRPr="00A265F8">
          <w:rPr>
            <w:noProof/>
            <w:webHidden/>
          </w:rPr>
          <w:tab/>
        </w:r>
        <w:r w:rsidRPr="00A265F8">
          <w:rPr>
            <w:noProof/>
            <w:webHidden/>
          </w:rPr>
          <w:fldChar w:fldCharType="begin"/>
        </w:r>
        <w:r w:rsidRPr="00A265F8">
          <w:rPr>
            <w:noProof/>
            <w:webHidden/>
          </w:rPr>
          <w:instrText xml:space="preserve"> PAGEREF _Toc211949814 \h </w:instrText>
        </w:r>
        <w:r w:rsidRPr="00A265F8">
          <w:rPr>
            <w:noProof/>
            <w:webHidden/>
          </w:rPr>
        </w:r>
        <w:r w:rsidRPr="00A265F8">
          <w:rPr>
            <w:noProof/>
            <w:webHidden/>
          </w:rPr>
          <w:fldChar w:fldCharType="separate"/>
        </w:r>
        <w:r w:rsidRPr="00A265F8">
          <w:rPr>
            <w:noProof/>
            <w:webHidden/>
          </w:rPr>
          <w:t>13</w:t>
        </w:r>
        <w:r w:rsidRPr="00A265F8">
          <w:rPr>
            <w:noProof/>
            <w:webHidden/>
          </w:rPr>
          <w:fldChar w:fldCharType="end"/>
        </w:r>
      </w:hyperlink>
    </w:p>
    <w:p w14:paraId="7A6B316D" w14:textId="35C6363F"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15" w:history="1">
        <w:r w:rsidRPr="00A265F8">
          <w:rPr>
            <w:rStyle w:val="Hyperkopling"/>
            <w:noProof/>
          </w:rPr>
          <w:t>3.10 Graveløyve</w:t>
        </w:r>
        <w:r w:rsidRPr="00A265F8">
          <w:rPr>
            <w:noProof/>
            <w:webHidden/>
          </w:rPr>
          <w:tab/>
        </w:r>
        <w:r w:rsidRPr="00A265F8">
          <w:rPr>
            <w:noProof/>
            <w:webHidden/>
          </w:rPr>
          <w:fldChar w:fldCharType="begin"/>
        </w:r>
        <w:r w:rsidRPr="00A265F8">
          <w:rPr>
            <w:noProof/>
            <w:webHidden/>
          </w:rPr>
          <w:instrText xml:space="preserve"> PAGEREF _Toc211949815 \h </w:instrText>
        </w:r>
        <w:r w:rsidRPr="00A265F8">
          <w:rPr>
            <w:noProof/>
            <w:webHidden/>
          </w:rPr>
        </w:r>
        <w:r w:rsidRPr="00A265F8">
          <w:rPr>
            <w:noProof/>
            <w:webHidden/>
          </w:rPr>
          <w:fldChar w:fldCharType="separate"/>
        </w:r>
        <w:r w:rsidRPr="00A265F8">
          <w:rPr>
            <w:noProof/>
            <w:webHidden/>
          </w:rPr>
          <w:t>15</w:t>
        </w:r>
        <w:r w:rsidRPr="00A265F8">
          <w:rPr>
            <w:noProof/>
            <w:webHidden/>
          </w:rPr>
          <w:fldChar w:fldCharType="end"/>
        </w:r>
      </w:hyperlink>
    </w:p>
    <w:p w14:paraId="7D5412C3" w14:textId="18A245EB"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16" w:history="1">
        <w:r w:rsidRPr="00A265F8">
          <w:rPr>
            <w:rStyle w:val="Hyperkopling"/>
            <w:noProof/>
          </w:rPr>
          <w:t>3.11 Beliggenheit/trasevalg</w:t>
        </w:r>
        <w:r w:rsidRPr="00A265F8">
          <w:rPr>
            <w:noProof/>
            <w:webHidden/>
          </w:rPr>
          <w:tab/>
        </w:r>
        <w:r w:rsidRPr="00A265F8">
          <w:rPr>
            <w:noProof/>
            <w:webHidden/>
          </w:rPr>
          <w:fldChar w:fldCharType="begin"/>
        </w:r>
        <w:r w:rsidRPr="00A265F8">
          <w:rPr>
            <w:noProof/>
            <w:webHidden/>
          </w:rPr>
          <w:instrText xml:space="preserve"> PAGEREF _Toc211949816 \h </w:instrText>
        </w:r>
        <w:r w:rsidRPr="00A265F8">
          <w:rPr>
            <w:noProof/>
            <w:webHidden/>
          </w:rPr>
        </w:r>
        <w:r w:rsidRPr="00A265F8">
          <w:rPr>
            <w:noProof/>
            <w:webHidden/>
          </w:rPr>
          <w:fldChar w:fldCharType="separate"/>
        </w:r>
        <w:r w:rsidRPr="00A265F8">
          <w:rPr>
            <w:noProof/>
            <w:webHidden/>
          </w:rPr>
          <w:t>15</w:t>
        </w:r>
        <w:r w:rsidRPr="00A265F8">
          <w:rPr>
            <w:noProof/>
            <w:webHidden/>
          </w:rPr>
          <w:fldChar w:fldCharType="end"/>
        </w:r>
      </w:hyperlink>
    </w:p>
    <w:p w14:paraId="1D60BFE6" w14:textId="3AA1635D"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17" w:history="1">
        <w:r w:rsidRPr="00A265F8">
          <w:rPr>
            <w:rStyle w:val="Hyperkopling"/>
            <w:noProof/>
          </w:rPr>
          <w:t>3.A Andre krav</w:t>
        </w:r>
        <w:r w:rsidRPr="00A265F8">
          <w:rPr>
            <w:noProof/>
            <w:webHidden/>
          </w:rPr>
          <w:tab/>
        </w:r>
        <w:r w:rsidRPr="00A265F8">
          <w:rPr>
            <w:noProof/>
            <w:webHidden/>
          </w:rPr>
          <w:fldChar w:fldCharType="begin"/>
        </w:r>
        <w:r w:rsidRPr="00A265F8">
          <w:rPr>
            <w:noProof/>
            <w:webHidden/>
          </w:rPr>
          <w:instrText xml:space="preserve"> PAGEREF _Toc211949817 \h </w:instrText>
        </w:r>
        <w:r w:rsidRPr="00A265F8">
          <w:rPr>
            <w:noProof/>
            <w:webHidden/>
          </w:rPr>
        </w:r>
        <w:r w:rsidRPr="00A265F8">
          <w:rPr>
            <w:noProof/>
            <w:webHidden/>
          </w:rPr>
          <w:fldChar w:fldCharType="separate"/>
        </w:r>
        <w:r w:rsidRPr="00A265F8">
          <w:rPr>
            <w:noProof/>
            <w:webHidden/>
          </w:rPr>
          <w:t>15</w:t>
        </w:r>
        <w:r w:rsidRPr="00A265F8">
          <w:rPr>
            <w:noProof/>
            <w:webHidden/>
          </w:rPr>
          <w:fldChar w:fldCharType="end"/>
        </w:r>
      </w:hyperlink>
    </w:p>
    <w:p w14:paraId="23AE942D" w14:textId="7761645E" w:rsidR="00D7788C" w:rsidRPr="00A265F8" w:rsidRDefault="00D7788C">
      <w:pPr>
        <w:pStyle w:val="INNH1"/>
        <w:tabs>
          <w:tab w:val="right" w:pos="9061"/>
        </w:tabs>
        <w:rPr>
          <w:rFonts w:asciiTheme="minorHAnsi" w:hAnsiTheme="minorHAnsi"/>
          <w:b w:val="0"/>
          <w:bCs w:val="0"/>
          <w:caps w:val="0"/>
          <w:noProof/>
          <w:kern w:val="2"/>
          <w:sz w:val="24"/>
          <w:szCs w:val="24"/>
          <w14:ligatures w14:val="standardContextual"/>
        </w:rPr>
      </w:pPr>
      <w:hyperlink w:anchor="_Toc211949818" w:history="1">
        <w:r w:rsidRPr="00A265F8">
          <w:rPr>
            <w:rStyle w:val="Hyperkopling"/>
            <w:noProof/>
          </w:rPr>
          <w:t>4. Grøfter og leidningsutføring</w:t>
        </w:r>
        <w:r w:rsidRPr="00A265F8">
          <w:rPr>
            <w:noProof/>
            <w:webHidden/>
          </w:rPr>
          <w:tab/>
        </w:r>
        <w:r w:rsidRPr="00A265F8">
          <w:rPr>
            <w:noProof/>
            <w:webHidden/>
          </w:rPr>
          <w:fldChar w:fldCharType="begin"/>
        </w:r>
        <w:r w:rsidRPr="00A265F8">
          <w:rPr>
            <w:noProof/>
            <w:webHidden/>
          </w:rPr>
          <w:instrText xml:space="preserve"> PAGEREF _Toc211949818 \h </w:instrText>
        </w:r>
        <w:r w:rsidRPr="00A265F8">
          <w:rPr>
            <w:noProof/>
            <w:webHidden/>
          </w:rPr>
        </w:r>
        <w:r w:rsidRPr="00A265F8">
          <w:rPr>
            <w:noProof/>
            <w:webHidden/>
          </w:rPr>
          <w:fldChar w:fldCharType="separate"/>
        </w:r>
        <w:r w:rsidRPr="00A265F8">
          <w:rPr>
            <w:noProof/>
            <w:webHidden/>
          </w:rPr>
          <w:t>17</w:t>
        </w:r>
        <w:r w:rsidRPr="00A265F8">
          <w:rPr>
            <w:noProof/>
            <w:webHidden/>
          </w:rPr>
          <w:fldChar w:fldCharType="end"/>
        </w:r>
      </w:hyperlink>
    </w:p>
    <w:p w14:paraId="7B774FF8" w14:textId="340B7847"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19" w:history="1">
        <w:r w:rsidRPr="00A265F8">
          <w:rPr>
            <w:rStyle w:val="Hyperkopling"/>
            <w:noProof/>
          </w:rPr>
          <w:t>4.0 Generelt</w:t>
        </w:r>
        <w:r w:rsidRPr="00A265F8">
          <w:rPr>
            <w:noProof/>
            <w:webHidden/>
          </w:rPr>
          <w:tab/>
        </w:r>
        <w:r w:rsidRPr="00A265F8">
          <w:rPr>
            <w:noProof/>
            <w:webHidden/>
          </w:rPr>
          <w:fldChar w:fldCharType="begin"/>
        </w:r>
        <w:r w:rsidRPr="00A265F8">
          <w:rPr>
            <w:noProof/>
            <w:webHidden/>
          </w:rPr>
          <w:instrText xml:space="preserve"> PAGEREF _Toc211949819 \h </w:instrText>
        </w:r>
        <w:r w:rsidRPr="00A265F8">
          <w:rPr>
            <w:noProof/>
            <w:webHidden/>
          </w:rPr>
        </w:r>
        <w:r w:rsidRPr="00A265F8">
          <w:rPr>
            <w:noProof/>
            <w:webHidden/>
          </w:rPr>
          <w:fldChar w:fldCharType="separate"/>
        </w:r>
        <w:r w:rsidRPr="00A265F8">
          <w:rPr>
            <w:noProof/>
            <w:webHidden/>
          </w:rPr>
          <w:t>17</w:t>
        </w:r>
        <w:r w:rsidRPr="00A265F8">
          <w:rPr>
            <w:noProof/>
            <w:webHidden/>
          </w:rPr>
          <w:fldChar w:fldCharType="end"/>
        </w:r>
      </w:hyperlink>
    </w:p>
    <w:p w14:paraId="2B43E431" w14:textId="47906AAB"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20" w:history="1">
        <w:r w:rsidRPr="00A265F8">
          <w:rPr>
            <w:rStyle w:val="Hyperkopling"/>
            <w:noProof/>
          </w:rPr>
          <w:t>4.1 Fleksible røyr - krav til grøfteutføring</w:t>
        </w:r>
        <w:r w:rsidRPr="00A265F8">
          <w:rPr>
            <w:noProof/>
            <w:webHidden/>
          </w:rPr>
          <w:tab/>
        </w:r>
        <w:r w:rsidRPr="00A265F8">
          <w:rPr>
            <w:noProof/>
            <w:webHidden/>
          </w:rPr>
          <w:fldChar w:fldCharType="begin"/>
        </w:r>
        <w:r w:rsidRPr="00A265F8">
          <w:rPr>
            <w:noProof/>
            <w:webHidden/>
          </w:rPr>
          <w:instrText xml:space="preserve"> PAGEREF _Toc211949820 \h </w:instrText>
        </w:r>
        <w:r w:rsidRPr="00A265F8">
          <w:rPr>
            <w:noProof/>
            <w:webHidden/>
          </w:rPr>
        </w:r>
        <w:r w:rsidRPr="00A265F8">
          <w:rPr>
            <w:noProof/>
            <w:webHidden/>
          </w:rPr>
          <w:fldChar w:fldCharType="separate"/>
        </w:r>
        <w:r w:rsidRPr="00A265F8">
          <w:rPr>
            <w:noProof/>
            <w:webHidden/>
          </w:rPr>
          <w:t>18</w:t>
        </w:r>
        <w:r w:rsidRPr="00A265F8">
          <w:rPr>
            <w:noProof/>
            <w:webHidden/>
          </w:rPr>
          <w:fldChar w:fldCharType="end"/>
        </w:r>
      </w:hyperlink>
    </w:p>
    <w:p w14:paraId="6695F275" w14:textId="11AD2AB7"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21" w:history="1">
        <w:r w:rsidRPr="00A265F8">
          <w:rPr>
            <w:rStyle w:val="Hyperkopling"/>
            <w:noProof/>
          </w:rPr>
          <w:t>4.2 Stive røyr - Krav til grøfteutføring</w:t>
        </w:r>
        <w:r w:rsidRPr="00A265F8">
          <w:rPr>
            <w:noProof/>
            <w:webHidden/>
          </w:rPr>
          <w:tab/>
        </w:r>
        <w:r w:rsidRPr="00A265F8">
          <w:rPr>
            <w:noProof/>
            <w:webHidden/>
          </w:rPr>
          <w:fldChar w:fldCharType="begin"/>
        </w:r>
        <w:r w:rsidRPr="00A265F8">
          <w:rPr>
            <w:noProof/>
            <w:webHidden/>
          </w:rPr>
          <w:instrText xml:space="preserve"> PAGEREF _Toc211949821 \h </w:instrText>
        </w:r>
        <w:r w:rsidRPr="00A265F8">
          <w:rPr>
            <w:noProof/>
            <w:webHidden/>
          </w:rPr>
        </w:r>
        <w:r w:rsidRPr="00A265F8">
          <w:rPr>
            <w:noProof/>
            <w:webHidden/>
          </w:rPr>
          <w:fldChar w:fldCharType="separate"/>
        </w:r>
        <w:r w:rsidRPr="00A265F8">
          <w:rPr>
            <w:noProof/>
            <w:webHidden/>
          </w:rPr>
          <w:t>19</w:t>
        </w:r>
        <w:r w:rsidRPr="00A265F8">
          <w:rPr>
            <w:noProof/>
            <w:webHidden/>
          </w:rPr>
          <w:fldChar w:fldCharType="end"/>
        </w:r>
      </w:hyperlink>
    </w:p>
    <w:p w14:paraId="2183575C" w14:textId="7F4DA388"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22" w:history="1">
        <w:r w:rsidRPr="00A265F8">
          <w:rPr>
            <w:rStyle w:val="Hyperkopling"/>
            <w:noProof/>
          </w:rPr>
          <w:t>4.3 Krav til kompetanse for utførande personell</w:t>
        </w:r>
        <w:r w:rsidRPr="00A265F8">
          <w:rPr>
            <w:noProof/>
            <w:webHidden/>
          </w:rPr>
          <w:tab/>
        </w:r>
        <w:r w:rsidRPr="00A265F8">
          <w:rPr>
            <w:noProof/>
            <w:webHidden/>
          </w:rPr>
          <w:fldChar w:fldCharType="begin"/>
        </w:r>
        <w:r w:rsidRPr="00A265F8">
          <w:rPr>
            <w:noProof/>
            <w:webHidden/>
          </w:rPr>
          <w:instrText xml:space="preserve"> PAGEREF _Toc211949822 \h </w:instrText>
        </w:r>
        <w:r w:rsidRPr="00A265F8">
          <w:rPr>
            <w:noProof/>
            <w:webHidden/>
          </w:rPr>
        </w:r>
        <w:r w:rsidRPr="00A265F8">
          <w:rPr>
            <w:noProof/>
            <w:webHidden/>
          </w:rPr>
          <w:fldChar w:fldCharType="separate"/>
        </w:r>
        <w:r w:rsidRPr="00A265F8">
          <w:rPr>
            <w:noProof/>
            <w:webHidden/>
          </w:rPr>
          <w:t>19</w:t>
        </w:r>
        <w:r w:rsidRPr="00A265F8">
          <w:rPr>
            <w:noProof/>
            <w:webHidden/>
          </w:rPr>
          <w:fldChar w:fldCharType="end"/>
        </w:r>
      </w:hyperlink>
    </w:p>
    <w:p w14:paraId="46BB2AA1" w14:textId="4AD442FD"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23" w:history="1">
        <w:r w:rsidRPr="00A265F8">
          <w:rPr>
            <w:rStyle w:val="Hyperkopling"/>
            <w:noProof/>
          </w:rPr>
          <w:t>4.4 Beliggenheit/trasevalg</w:t>
        </w:r>
        <w:r w:rsidRPr="00A265F8">
          <w:rPr>
            <w:noProof/>
            <w:webHidden/>
          </w:rPr>
          <w:tab/>
        </w:r>
        <w:r w:rsidRPr="00A265F8">
          <w:rPr>
            <w:noProof/>
            <w:webHidden/>
          </w:rPr>
          <w:fldChar w:fldCharType="begin"/>
        </w:r>
        <w:r w:rsidRPr="00A265F8">
          <w:rPr>
            <w:noProof/>
            <w:webHidden/>
          </w:rPr>
          <w:instrText xml:space="preserve"> PAGEREF _Toc211949823 \h </w:instrText>
        </w:r>
        <w:r w:rsidRPr="00A265F8">
          <w:rPr>
            <w:noProof/>
            <w:webHidden/>
          </w:rPr>
        </w:r>
        <w:r w:rsidRPr="00A265F8">
          <w:rPr>
            <w:noProof/>
            <w:webHidden/>
          </w:rPr>
          <w:fldChar w:fldCharType="separate"/>
        </w:r>
        <w:r w:rsidRPr="00A265F8">
          <w:rPr>
            <w:noProof/>
            <w:webHidden/>
          </w:rPr>
          <w:t>20</w:t>
        </w:r>
        <w:r w:rsidRPr="00A265F8">
          <w:rPr>
            <w:noProof/>
            <w:webHidden/>
          </w:rPr>
          <w:fldChar w:fldCharType="end"/>
        </w:r>
      </w:hyperlink>
    </w:p>
    <w:p w14:paraId="155F43E6" w14:textId="3C43FA03"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24" w:history="1">
        <w:r w:rsidRPr="00A265F8">
          <w:rPr>
            <w:rStyle w:val="Hyperkopling"/>
            <w:noProof/>
          </w:rPr>
          <w:t>4.A Andre krav</w:t>
        </w:r>
        <w:r w:rsidRPr="00A265F8">
          <w:rPr>
            <w:noProof/>
            <w:webHidden/>
          </w:rPr>
          <w:tab/>
        </w:r>
        <w:r w:rsidRPr="00A265F8">
          <w:rPr>
            <w:noProof/>
            <w:webHidden/>
          </w:rPr>
          <w:fldChar w:fldCharType="begin"/>
        </w:r>
        <w:r w:rsidRPr="00A265F8">
          <w:rPr>
            <w:noProof/>
            <w:webHidden/>
          </w:rPr>
          <w:instrText xml:space="preserve"> PAGEREF _Toc211949824 \h </w:instrText>
        </w:r>
        <w:r w:rsidRPr="00A265F8">
          <w:rPr>
            <w:noProof/>
            <w:webHidden/>
          </w:rPr>
        </w:r>
        <w:r w:rsidRPr="00A265F8">
          <w:rPr>
            <w:noProof/>
            <w:webHidden/>
          </w:rPr>
          <w:fldChar w:fldCharType="separate"/>
        </w:r>
        <w:r w:rsidRPr="00A265F8">
          <w:rPr>
            <w:noProof/>
            <w:webHidden/>
          </w:rPr>
          <w:t>21</w:t>
        </w:r>
        <w:r w:rsidRPr="00A265F8">
          <w:rPr>
            <w:noProof/>
            <w:webHidden/>
          </w:rPr>
          <w:fldChar w:fldCharType="end"/>
        </w:r>
      </w:hyperlink>
    </w:p>
    <w:p w14:paraId="02BC8721" w14:textId="6FB9FC92" w:rsidR="00D7788C" w:rsidRPr="00A265F8" w:rsidRDefault="00D7788C">
      <w:pPr>
        <w:pStyle w:val="INNH2"/>
        <w:tabs>
          <w:tab w:val="right" w:pos="9061"/>
        </w:tabs>
        <w:rPr>
          <w:rFonts w:asciiTheme="minorHAnsi" w:hAnsiTheme="minorHAnsi"/>
          <w:smallCaps w:val="0"/>
          <w:noProof/>
          <w:kern w:val="2"/>
          <w:sz w:val="24"/>
          <w:szCs w:val="24"/>
          <w14:ligatures w14:val="standardContextual"/>
        </w:rPr>
      </w:pPr>
      <w:hyperlink w:anchor="_Toc211949825" w:history="1">
        <w:r w:rsidRPr="00A265F8">
          <w:rPr>
            <w:rStyle w:val="Hyperkopling"/>
            <w:noProof/>
          </w:rPr>
          <w:t>5. Transportsystem - vassforsyning</w:t>
        </w:r>
        <w:r w:rsidRPr="00A265F8">
          <w:rPr>
            <w:noProof/>
            <w:webHidden/>
          </w:rPr>
          <w:tab/>
        </w:r>
        <w:r w:rsidRPr="00A265F8">
          <w:rPr>
            <w:noProof/>
            <w:webHidden/>
          </w:rPr>
          <w:fldChar w:fldCharType="begin"/>
        </w:r>
        <w:r w:rsidRPr="00A265F8">
          <w:rPr>
            <w:noProof/>
            <w:webHidden/>
          </w:rPr>
          <w:instrText xml:space="preserve"> PAGEREF _Toc211949825 \h </w:instrText>
        </w:r>
        <w:r w:rsidRPr="00A265F8">
          <w:rPr>
            <w:noProof/>
            <w:webHidden/>
          </w:rPr>
        </w:r>
        <w:r w:rsidRPr="00A265F8">
          <w:rPr>
            <w:noProof/>
            <w:webHidden/>
          </w:rPr>
          <w:fldChar w:fldCharType="separate"/>
        </w:r>
        <w:r w:rsidRPr="00A265F8">
          <w:rPr>
            <w:noProof/>
            <w:webHidden/>
          </w:rPr>
          <w:t>22</w:t>
        </w:r>
        <w:r w:rsidRPr="00A265F8">
          <w:rPr>
            <w:noProof/>
            <w:webHidden/>
          </w:rPr>
          <w:fldChar w:fldCharType="end"/>
        </w:r>
      </w:hyperlink>
    </w:p>
    <w:p w14:paraId="1598B5C9" w14:textId="2C9A3EF8"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26" w:history="1">
        <w:r w:rsidRPr="00A265F8">
          <w:rPr>
            <w:rStyle w:val="Hyperkopling"/>
            <w:noProof/>
          </w:rPr>
          <w:t>5.0 Generelle vilkår</w:t>
        </w:r>
        <w:r w:rsidRPr="00A265F8">
          <w:rPr>
            <w:noProof/>
            <w:webHidden/>
          </w:rPr>
          <w:tab/>
        </w:r>
        <w:r w:rsidRPr="00A265F8">
          <w:rPr>
            <w:noProof/>
            <w:webHidden/>
          </w:rPr>
          <w:fldChar w:fldCharType="begin"/>
        </w:r>
        <w:r w:rsidRPr="00A265F8">
          <w:rPr>
            <w:noProof/>
            <w:webHidden/>
          </w:rPr>
          <w:instrText xml:space="preserve"> PAGEREF _Toc211949826 \h </w:instrText>
        </w:r>
        <w:r w:rsidRPr="00A265F8">
          <w:rPr>
            <w:noProof/>
            <w:webHidden/>
          </w:rPr>
        </w:r>
        <w:r w:rsidRPr="00A265F8">
          <w:rPr>
            <w:noProof/>
            <w:webHidden/>
          </w:rPr>
          <w:fldChar w:fldCharType="separate"/>
        </w:r>
        <w:r w:rsidRPr="00A265F8">
          <w:rPr>
            <w:noProof/>
            <w:webHidden/>
          </w:rPr>
          <w:t>22</w:t>
        </w:r>
        <w:r w:rsidRPr="00A265F8">
          <w:rPr>
            <w:noProof/>
            <w:webHidden/>
          </w:rPr>
          <w:fldChar w:fldCharType="end"/>
        </w:r>
      </w:hyperlink>
    </w:p>
    <w:p w14:paraId="1E82ADBA" w14:textId="0DDF9C52"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27" w:history="1">
        <w:r w:rsidRPr="00A265F8">
          <w:rPr>
            <w:rStyle w:val="Hyperkopling"/>
            <w:noProof/>
          </w:rPr>
          <w:t>5.1 Val av leidningsmateriale</w:t>
        </w:r>
        <w:r w:rsidRPr="00A265F8">
          <w:rPr>
            <w:noProof/>
            <w:webHidden/>
          </w:rPr>
          <w:tab/>
        </w:r>
        <w:r w:rsidRPr="00A265F8">
          <w:rPr>
            <w:noProof/>
            <w:webHidden/>
          </w:rPr>
          <w:fldChar w:fldCharType="begin"/>
        </w:r>
        <w:r w:rsidRPr="00A265F8">
          <w:rPr>
            <w:noProof/>
            <w:webHidden/>
          </w:rPr>
          <w:instrText xml:space="preserve"> PAGEREF _Toc211949827 \h </w:instrText>
        </w:r>
        <w:r w:rsidRPr="00A265F8">
          <w:rPr>
            <w:noProof/>
            <w:webHidden/>
          </w:rPr>
        </w:r>
        <w:r w:rsidRPr="00A265F8">
          <w:rPr>
            <w:noProof/>
            <w:webHidden/>
          </w:rPr>
          <w:fldChar w:fldCharType="separate"/>
        </w:r>
        <w:r w:rsidRPr="00A265F8">
          <w:rPr>
            <w:noProof/>
            <w:webHidden/>
          </w:rPr>
          <w:t>22</w:t>
        </w:r>
        <w:r w:rsidRPr="00A265F8">
          <w:rPr>
            <w:noProof/>
            <w:webHidden/>
          </w:rPr>
          <w:fldChar w:fldCharType="end"/>
        </w:r>
      </w:hyperlink>
    </w:p>
    <w:p w14:paraId="164F6A8D" w14:textId="091734A0"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28" w:history="1">
        <w:r w:rsidRPr="00A265F8">
          <w:rPr>
            <w:rStyle w:val="Hyperkopling"/>
            <w:noProof/>
          </w:rPr>
          <w:t>5.2 Utrekning av vassforbruk</w:t>
        </w:r>
        <w:r w:rsidRPr="00A265F8">
          <w:rPr>
            <w:noProof/>
            <w:webHidden/>
          </w:rPr>
          <w:tab/>
        </w:r>
        <w:r w:rsidRPr="00A265F8">
          <w:rPr>
            <w:noProof/>
            <w:webHidden/>
          </w:rPr>
          <w:fldChar w:fldCharType="begin"/>
        </w:r>
        <w:r w:rsidRPr="00A265F8">
          <w:rPr>
            <w:noProof/>
            <w:webHidden/>
          </w:rPr>
          <w:instrText xml:space="preserve"> PAGEREF _Toc211949828 \h </w:instrText>
        </w:r>
        <w:r w:rsidRPr="00A265F8">
          <w:rPr>
            <w:noProof/>
            <w:webHidden/>
          </w:rPr>
        </w:r>
        <w:r w:rsidRPr="00A265F8">
          <w:rPr>
            <w:noProof/>
            <w:webHidden/>
          </w:rPr>
          <w:fldChar w:fldCharType="separate"/>
        </w:r>
        <w:r w:rsidRPr="00A265F8">
          <w:rPr>
            <w:noProof/>
            <w:webHidden/>
          </w:rPr>
          <w:t>24</w:t>
        </w:r>
        <w:r w:rsidRPr="00A265F8">
          <w:rPr>
            <w:noProof/>
            <w:webHidden/>
          </w:rPr>
          <w:fldChar w:fldCharType="end"/>
        </w:r>
      </w:hyperlink>
    </w:p>
    <w:p w14:paraId="7FB75C9D" w14:textId="7C1F1753"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29" w:history="1">
        <w:r w:rsidRPr="00A265F8">
          <w:rPr>
            <w:rStyle w:val="Hyperkopling"/>
            <w:noProof/>
          </w:rPr>
          <w:t>5.3 Dimensjonering av vassleidningar</w:t>
        </w:r>
        <w:r w:rsidRPr="00A265F8">
          <w:rPr>
            <w:noProof/>
            <w:webHidden/>
          </w:rPr>
          <w:tab/>
        </w:r>
        <w:r w:rsidRPr="00A265F8">
          <w:rPr>
            <w:noProof/>
            <w:webHidden/>
          </w:rPr>
          <w:fldChar w:fldCharType="begin"/>
        </w:r>
        <w:r w:rsidRPr="00A265F8">
          <w:rPr>
            <w:noProof/>
            <w:webHidden/>
          </w:rPr>
          <w:instrText xml:space="preserve"> PAGEREF _Toc211949829 \h </w:instrText>
        </w:r>
        <w:r w:rsidRPr="00A265F8">
          <w:rPr>
            <w:noProof/>
            <w:webHidden/>
          </w:rPr>
        </w:r>
        <w:r w:rsidRPr="00A265F8">
          <w:rPr>
            <w:noProof/>
            <w:webHidden/>
          </w:rPr>
          <w:fldChar w:fldCharType="separate"/>
        </w:r>
        <w:r w:rsidRPr="00A265F8">
          <w:rPr>
            <w:noProof/>
            <w:webHidden/>
          </w:rPr>
          <w:t>24</w:t>
        </w:r>
        <w:r w:rsidRPr="00A265F8">
          <w:rPr>
            <w:noProof/>
            <w:webHidden/>
          </w:rPr>
          <w:fldChar w:fldCharType="end"/>
        </w:r>
      </w:hyperlink>
    </w:p>
    <w:p w14:paraId="3868F87C" w14:textId="4D367E64"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30" w:history="1">
        <w:r w:rsidRPr="00A265F8">
          <w:rPr>
            <w:rStyle w:val="Hyperkopling"/>
            <w:noProof/>
          </w:rPr>
          <w:t>5.4 Minstedimensjon</w:t>
        </w:r>
        <w:r w:rsidRPr="00A265F8">
          <w:rPr>
            <w:noProof/>
            <w:webHidden/>
          </w:rPr>
          <w:tab/>
        </w:r>
        <w:r w:rsidRPr="00A265F8">
          <w:rPr>
            <w:noProof/>
            <w:webHidden/>
          </w:rPr>
          <w:fldChar w:fldCharType="begin"/>
        </w:r>
        <w:r w:rsidRPr="00A265F8">
          <w:rPr>
            <w:noProof/>
            <w:webHidden/>
          </w:rPr>
          <w:instrText xml:space="preserve"> PAGEREF _Toc211949830 \h </w:instrText>
        </w:r>
        <w:r w:rsidRPr="00A265F8">
          <w:rPr>
            <w:noProof/>
            <w:webHidden/>
          </w:rPr>
        </w:r>
        <w:r w:rsidRPr="00A265F8">
          <w:rPr>
            <w:noProof/>
            <w:webHidden/>
          </w:rPr>
          <w:fldChar w:fldCharType="separate"/>
        </w:r>
        <w:r w:rsidRPr="00A265F8">
          <w:rPr>
            <w:noProof/>
            <w:webHidden/>
          </w:rPr>
          <w:t>26</w:t>
        </w:r>
        <w:r w:rsidRPr="00A265F8">
          <w:rPr>
            <w:noProof/>
            <w:webHidden/>
          </w:rPr>
          <w:fldChar w:fldCharType="end"/>
        </w:r>
      </w:hyperlink>
    </w:p>
    <w:p w14:paraId="2E1173DB" w14:textId="7446FDD5"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31" w:history="1">
        <w:r w:rsidRPr="00A265F8">
          <w:rPr>
            <w:rStyle w:val="Hyperkopling"/>
            <w:noProof/>
          </w:rPr>
          <w:t>5.5 Styrke og overdekning</w:t>
        </w:r>
        <w:r w:rsidRPr="00A265F8">
          <w:rPr>
            <w:noProof/>
            <w:webHidden/>
          </w:rPr>
          <w:tab/>
        </w:r>
        <w:r w:rsidRPr="00A265F8">
          <w:rPr>
            <w:noProof/>
            <w:webHidden/>
          </w:rPr>
          <w:fldChar w:fldCharType="begin"/>
        </w:r>
        <w:r w:rsidRPr="00A265F8">
          <w:rPr>
            <w:noProof/>
            <w:webHidden/>
          </w:rPr>
          <w:instrText xml:space="preserve"> PAGEREF _Toc211949831 \h </w:instrText>
        </w:r>
        <w:r w:rsidRPr="00A265F8">
          <w:rPr>
            <w:noProof/>
            <w:webHidden/>
          </w:rPr>
        </w:r>
        <w:r w:rsidRPr="00A265F8">
          <w:rPr>
            <w:noProof/>
            <w:webHidden/>
          </w:rPr>
          <w:fldChar w:fldCharType="separate"/>
        </w:r>
        <w:r w:rsidRPr="00A265F8">
          <w:rPr>
            <w:noProof/>
            <w:webHidden/>
          </w:rPr>
          <w:t>26</w:t>
        </w:r>
        <w:r w:rsidRPr="00A265F8">
          <w:rPr>
            <w:noProof/>
            <w:webHidden/>
          </w:rPr>
          <w:fldChar w:fldCharType="end"/>
        </w:r>
      </w:hyperlink>
    </w:p>
    <w:p w14:paraId="6E9664FC" w14:textId="19E82BD1"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32" w:history="1">
        <w:r w:rsidRPr="00A265F8">
          <w:rPr>
            <w:rStyle w:val="Hyperkopling"/>
            <w:noProof/>
          </w:rPr>
          <w:t>5.6 Røyrleidningar</w:t>
        </w:r>
        <w:r w:rsidRPr="00A265F8">
          <w:rPr>
            <w:noProof/>
            <w:webHidden/>
          </w:rPr>
          <w:tab/>
        </w:r>
        <w:r w:rsidRPr="00A265F8">
          <w:rPr>
            <w:noProof/>
            <w:webHidden/>
          </w:rPr>
          <w:fldChar w:fldCharType="begin"/>
        </w:r>
        <w:r w:rsidRPr="00A265F8">
          <w:rPr>
            <w:noProof/>
            <w:webHidden/>
          </w:rPr>
          <w:instrText xml:space="preserve"> PAGEREF _Toc211949832 \h </w:instrText>
        </w:r>
        <w:r w:rsidRPr="00A265F8">
          <w:rPr>
            <w:noProof/>
            <w:webHidden/>
          </w:rPr>
        </w:r>
        <w:r w:rsidRPr="00A265F8">
          <w:rPr>
            <w:noProof/>
            <w:webHidden/>
          </w:rPr>
          <w:fldChar w:fldCharType="separate"/>
        </w:r>
        <w:r w:rsidRPr="00A265F8">
          <w:rPr>
            <w:noProof/>
            <w:webHidden/>
          </w:rPr>
          <w:t>28</w:t>
        </w:r>
        <w:r w:rsidRPr="00A265F8">
          <w:rPr>
            <w:noProof/>
            <w:webHidden/>
          </w:rPr>
          <w:fldChar w:fldCharType="end"/>
        </w:r>
      </w:hyperlink>
    </w:p>
    <w:p w14:paraId="1AACFBE1" w14:textId="5842652E"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33" w:history="1">
        <w:r w:rsidRPr="00A265F8">
          <w:rPr>
            <w:rStyle w:val="Hyperkopling"/>
            <w:noProof/>
          </w:rPr>
          <w:t>5.7 Mottakskontroll</w:t>
        </w:r>
        <w:r w:rsidRPr="00A265F8">
          <w:rPr>
            <w:noProof/>
            <w:webHidden/>
          </w:rPr>
          <w:tab/>
        </w:r>
        <w:r w:rsidRPr="00A265F8">
          <w:rPr>
            <w:noProof/>
            <w:webHidden/>
          </w:rPr>
          <w:fldChar w:fldCharType="begin"/>
        </w:r>
        <w:r w:rsidRPr="00A265F8">
          <w:rPr>
            <w:noProof/>
            <w:webHidden/>
          </w:rPr>
          <w:instrText xml:space="preserve"> PAGEREF _Toc211949833 \h </w:instrText>
        </w:r>
        <w:r w:rsidRPr="00A265F8">
          <w:rPr>
            <w:noProof/>
            <w:webHidden/>
          </w:rPr>
        </w:r>
        <w:r w:rsidRPr="00A265F8">
          <w:rPr>
            <w:noProof/>
            <w:webHidden/>
          </w:rPr>
          <w:fldChar w:fldCharType="separate"/>
        </w:r>
        <w:r w:rsidRPr="00A265F8">
          <w:rPr>
            <w:noProof/>
            <w:webHidden/>
          </w:rPr>
          <w:t>28</w:t>
        </w:r>
        <w:r w:rsidRPr="00A265F8">
          <w:rPr>
            <w:noProof/>
            <w:webHidden/>
          </w:rPr>
          <w:fldChar w:fldCharType="end"/>
        </w:r>
      </w:hyperlink>
    </w:p>
    <w:p w14:paraId="7947A29A" w14:textId="0FAC526D"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34" w:history="1">
        <w:r w:rsidRPr="00A265F8">
          <w:rPr>
            <w:rStyle w:val="Hyperkopling"/>
            <w:noProof/>
          </w:rPr>
          <w:t>5.8 Armatur</w:t>
        </w:r>
        <w:r w:rsidRPr="00A265F8">
          <w:rPr>
            <w:noProof/>
            <w:webHidden/>
          </w:rPr>
          <w:tab/>
        </w:r>
        <w:r w:rsidRPr="00A265F8">
          <w:rPr>
            <w:noProof/>
            <w:webHidden/>
          </w:rPr>
          <w:fldChar w:fldCharType="begin"/>
        </w:r>
        <w:r w:rsidRPr="00A265F8">
          <w:rPr>
            <w:noProof/>
            <w:webHidden/>
          </w:rPr>
          <w:instrText xml:space="preserve"> PAGEREF _Toc211949834 \h </w:instrText>
        </w:r>
        <w:r w:rsidRPr="00A265F8">
          <w:rPr>
            <w:noProof/>
            <w:webHidden/>
          </w:rPr>
        </w:r>
        <w:r w:rsidRPr="00A265F8">
          <w:rPr>
            <w:noProof/>
            <w:webHidden/>
          </w:rPr>
          <w:fldChar w:fldCharType="separate"/>
        </w:r>
        <w:r w:rsidRPr="00A265F8">
          <w:rPr>
            <w:noProof/>
            <w:webHidden/>
          </w:rPr>
          <w:t>29</w:t>
        </w:r>
        <w:r w:rsidRPr="00A265F8">
          <w:rPr>
            <w:noProof/>
            <w:webHidden/>
          </w:rPr>
          <w:fldChar w:fldCharType="end"/>
        </w:r>
      </w:hyperlink>
    </w:p>
    <w:p w14:paraId="4C35F32B" w14:textId="7A21420D"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35" w:history="1">
        <w:r w:rsidRPr="00A265F8">
          <w:rPr>
            <w:rStyle w:val="Hyperkopling"/>
            <w:noProof/>
          </w:rPr>
          <w:t>5.9 Røyrdelar</w:t>
        </w:r>
        <w:r w:rsidRPr="00A265F8">
          <w:rPr>
            <w:noProof/>
            <w:webHidden/>
          </w:rPr>
          <w:tab/>
        </w:r>
        <w:r w:rsidRPr="00A265F8">
          <w:rPr>
            <w:noProof/>
            <w:webHidden/>
          </w:rPr>
          <w:fldChar w:fldCharType="begin"/>
        </w:r>
        <w:r w:rsidRPr="00A265F8">
          <w:rPr>
            <w:noProof/>
            <w:webHidden/>
          </w:rPr>
          <w:instrText xml:space="preserve"> PAGEREF _Toc211949835 \h </w:instrText>
        </w:r>
        <w:r w:rsidRPr="00A265F8">
          <w:rPr>
            <w:noProof/>
            <w:webHidden/>
          </w:rPr>
        </w:r>
        <w:r w:rsidRPr="00A265F8">
          <w:rPr>
            <w:noProof/>
            <w:webHidden/>
          </w:rPr>
          <w:fldChar w:fldCharType="separate"/>
        </w:r>
        <w:r w:rsidRPr="00A265F8">
          <w:rPr>
            <w:noProof/>
            <w:webHidden/>
          </w:rPr>
          <w:t>31</w:t>
        </w:r>
        <w:r w:rsidRPr="00A265F8">
          <w:rPr>
            <w:noProof/>
            <w:webHidden/>
          </w:rPr>
          <w:fldChar w:fldCharType="end"/>
        </w:r>
      </w:hyperlink>
    </w:p>
    <w:p w14:paraId="4CBE90F6" w14:textId="57F0CB61"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36" w:history="1">
        <w:r w:rsidRPr="00A265F8">
          <w:rPr>
            <w:rStyle w:val="Hyperkopling"/>
            <w:noProof/>
          </w:rPr>
          <w:t>5.10 Tilknyting av stikkleidningar / avgreining på kommunal vassleidning</w:t>
        </w:r>
        <w:r w:rsidRPr="00A265F8">
          <w:rPr>
            <w:noProof/>
            <w:webHidden/>
          </w:rPr>
          <w:tab/>
        </w:r>
        <w:r w:rsidRPr="00A265F8">
          <w:rPr>
            <w:noProof/>
            <w:webHidden/>
          </w:rPr>
          <w:fldChar w:fldCharType="begin"/>
        </w:r>
        <w:r w:rsidRPr="00A265F8">
          <w:rPr>
            <w:noProof/>
            <w:webHidden/>
          </w:rPr>
          <w:instrText xml:space="preserve"> PAGEREF _Toc211949836 \h </w:instrText>
        </w:r>
        <w:r w:rsidRPr="00A265F8">
          <w:rPr>
            <w:noProof/>
            <w:webHidden/>
          </w:rPr>
        </w:r>
        <w:r w:rsidRPr="00A265F8">
          <w:rPr>
            <w:noProof/>
            <w:webHidden/>
          </w:rPr>
          <w:fldChar w:fldCharType="separate"/>
        </w:r>
        <w:r w:rsidRPr="00A265F8">
          <w:rPr>
            <w:noProof/>
            <w:webHidden/>
          </w:rPr>
          <w:t>31</w:t>
        </w:r>
        <w:r w:rsidRPr="00A265F8">
          <w:rPr>
            <w:noProof/>
            <w:webHidden/>
          </w:rPr>
          <w:fldChar w:fldCharType="end"/>
        </w:r>
      </w:hyperlink>
    </w:p>
    <w:p w14:paraId="45CC0D20" w14:textId="4A7B1842"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37" w:history="1">
        <w:r w:rsidRPr="00A265F8">
          <w:rPr>
            <w:rStyle w:val="Hyperkopling"/>
            <w:noProof/>
          </w:rPr>
          <w:t>5.11 Forankring</w:t>
        </w:r>
        <w:r w:rsidRPr="00A265F8">
          <w:rPr>
            <w:noProof/>
            <w:webHidden/>
          </w:rPr>
          <w:tab/>
        </w:r>
        <w:r w:rsidRPr="00A265F8">
          <w:rPr>
            <w:noProof/>
            <w:webHidden/>
          </w:rPr>
          <w:fldChar w:fldCharType="begin"/>
        </w:r>
        <w:r w:rsidRPr="00A265F8">
          <w:rPr>
            <w:noProof/>
            <w:webHidden/>
          </w:rPr>
          <w:instrText xml:space="preserve"> PAGEREF _Toc211949837 \h </w:instrText>
        </w:r>
        <w:r w:rsidRPr="00A265F8">
          <w:rPr>
            <w:noProof/>
            <w:webHidden/>
          </w:rPr>
        </w:r>
        <w:r w:rsidRPr="00A265F8">
          <w:rPr>
            <w:noProof/>
            <w:webHidden/>
          </w:rPr>
          <w:fldChar w:fldCharType="separate"/>
        </w:r>
        <w:r w:rsidRPr="00A265F8">
          <w:rPr>
            <w:noProof/>
            <w:webHidden/>
          </w:rPr>
          <w:t>33</w:t>
        </w:r>
        <w:r w:rsidRPr="00A265F8">
          <w:rPr>
            <w:noProof/>
            <w:webHidden/>
          </w:rPr>
          <w:fldChar w:fldCharType="end"/>
        </w:r>
      </w:hyperlink>
    </w:p>
    <w:p w14:paraId="402063B6" w14:textId="1628411C"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38" w:history="1">
        <w:r w:rsidRPr="00A265F8">
          <w:rPr>
            <w:rStyle w:val="Hyperkopling"/>
            <w:noProof/>
          </w:rPr>
          <w:t>5.12 Leidning i kurve</w:t>
        </w:r>
        <w:r w:rsidRPr="00A265F8">
          <w:rPr>
            <w:noProof/>
            <w:webHidden/>
          </w:rPr>
          <w:tab/>
        </w:r>
        <w:r w:rsidRPr="00A265F8">
          <w:rPr>
            <w:noProof/>
            <w:webHidden/>
          </w:rPr>
          <w:fldChar w:fldCharType="begin"/>
        </w:r>
        <w:r w:rsidRPr="00A265F8">
          <w:rPr>
            <w:noProof/>
            <w:webHidden/>
          </w:rPr>
          <w:instrText xml:space="preserve"> PAGEREF _Toc211949838 \h </w:instrText>
        </w:r>
        <w:r w:rsidRPr="00A265F8">
          <w:rPr>
            <w:noProof/>
            <w:webHidden/>
          </w:rPr>
        </w:r>
        <w:r w:rsidRPr="00A265F8">
          <w:rPr>
            <w:noProof/>
            <w:webHidden/>
          </w:rPr>
          <w:fldChar w:fldCharType="separate"/>
        </w:r>
        <w:r w:rsidRPr="00A265F8">
          <w:rPr>
            <w:noProof/>
            <w:webHidden/>
          </w:rPr>
          <w:t>34</w:t>
        </w:r>
        <w:r w:rsidRPr="00A265F8">
          <w:rPr>
            <w:noProof/>
            <w:webHidden/>
          </w:rPr>
          <w:fldChar w:fldCharType="end"/>
        </w:r>
      </w:hyperlink>
    </w:p>
    <w:p w14:paraId="359E03DA" w14:textId="0F632608"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39" w:history="1">
        <w:r w:rsidRPr="00A265F8">
          <w:rPr>
            <w:rStyle w:val="Hyperkopling"/>
            <w:noProof/>
          </w:rPr>
          <w:t>5.13 Trasé med stort fall</w:t>
        </w:r>
        <w:r w:rsidRPr="00A265F8">
          <w:rPr>
            <w:noProof/>
            <w:webHidden/>
          </w:rPr>
          <w:tab/>
        </w:r>
        <w:r w:rsidRPr="00A265F8">
          <w:rPr>
            <w:noProof/>
            <w:webHidden/>
          </w:rPr>
          <w:fldChar w:fldCharType="begin"/>
        </w:r>
        <w:r w:rsidRPr="00A265F8">
          <w:rPr>
            <w:noProof/>
            <w:webHidden/>
          </w:rPr>
          <w:instrText xml:space="preserve"> PAGEREF _Toc211949839 \h </w:instrText>
        </w:r>
        <w:r w:rsidRPr="00A265F8">
          <w:rPr>
            <w:noProof/>
            <w:webHidden/>
          </w:rPr>
        </w:r>
        <w:r w:rsidRPr="00A265F8">
          <w:rPr>
            <w:noProof/>
            <w:webHidden/>
          </w:rPr>
          <w:fldChar w:fldCharType="separate"/>
        </w:r>
        <w:r w:rsidRPr="00A265F8">
          <w:rPr>
            <w:noProof/>
            <w:webHidden/>
          </w:rPr>
          <w:t>35</w:t>
        </w:r>
        <w:r w:rsidRPr="00A265F8">
          <w:rPr>
            <w:noProof/>
            <w:webHidden/>
          </w:rPr>
          <w:fldChar w:fldCharType="end"/>
        </w:r>
      </w:hyperlink>
    </w:p>
    <w:p w14:paraId="0A0687A8" w14:textId="2177E22C"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40" w:history="1">
        <w:r w:rsidRPr="00A265F8">
          <w:rPr>
            <w:rStyle w:val="Hyperkopling"/>
            <w:noProof/>
          </w:rPr>
          <w:t>5.14 Vassverkskummar</w:t>
        </w:r>
        <w:r w:rsidRPr="00A265F8">
          <w:rPr>
            <w:noProof/>
            <w:webHidden/>
          </w:rPr>
          <w:tab/>
        </w:r>
        <w:r w:rsidRPr="00A265F8">
          <w:rPr>
            <w:noProof/>
            <w:webHidden/>
          </w:rPr>
          <w:fldChar w:fldCharType="begin"/>
        </w:r>
        <w:r w:rsidRPr="00A265F8">
          <w:rPr>
            <w:noProof/>
            <w:webHidden/>
          </w:rPr>
          <w:instrText xml:space="preserve"> PAGEREF _Toc211949840 \h </w:instrText>
        </w:r>
        <w:r w:rsidRPr="00A265F8">
          <w:rPr>
            <w:noProof/>
            <w:webHidden/>
          </w:rPr>
        </w:r>
        <w:r w:rsidRPr="00A265F8">
          <w:rPr>
            <w:noProof/>
            <w:webHidden/>
          </w:rPr>
          <w:fldChar w:fldCharType="separate"/>
        </w:r>
        <w:r w:rsidRPr="00A265F8">
          <w:rPr>
            <w:noProof/>
            <w:webHidden/>
          </w:rPr>
          <w:t>35</w:t>
        </w:r>
        <w:r w:rsidRPr="00A265F8">
          <w:rPr>
            <w:noProof/>
            <w:webHidden/>
          </w:rPr>
          <w:fldChar w:fldCharType="end"/>
        </w:r>
      </w:hyperlink>
    </w:p>
    <w:p w14:paraId="378EFA1E" w14:textId="3798D662"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41" w:history="1">
        <w:r w:rsidRPr="00A265F8">
          <w:rPr>
            <w:rStyle w:val="Hyperkopling"/>
            <w:noProof/>
          </w:rPr>
          <w:t>5.15 Avstand mellom kummar</w:t>
        </w:r>
        <w:r w:rsidRPr="00A265F8">
          <w:rPr>
            <w:noProof/>
            <w:webHidden/>
          </w:rPr>
          <w:tab/>
        </w:r>
        <w:r w:rsidRPr="00A265F8">
          <w:rPr>
            <w:noProof/>
            <w:webHidden/>
          </w:rPr>
          <w:fldChar w:fldCharType="begin"/>
        </w:r>
        <w:r w:rsidRPr="00A265F8">
          <w:rPr>
            <w:noProof/>
            <w:webHidden/>
          </w:rPr>
          <w:instrText xml:space="preserve"> PAGEREF _Toc211949841 \h </w:instrText>
        </w:r>
        <w:r w:rsidRPr="00A265F8">
          <w:rPr>
            <w:noProof/>
            <w:webHidden/>
          </w:rPr>
        </w:r>
        <w:r w:rsidRPr="00A265F8">
          <w:rPr>
            <w:noProof/>
            <w:webHidden/>
          </w:rPr>
          <w:fldChar w:fldCharType="separate"/>
        </w:r>
        <w:r w:rsidRPr="00A265F8">
          <w:rPr>
            <w:noProof/>
            <w:webHidden/>
          </w:rPr>
          <w:t>38</w:t>
        </w:r>
        <w:r w:rsidRPr="00A265F8">
          <w:rPr>
            <w:noProof/>
            <w:webHidden/>
          </w:rPr>
          <w:fldChar w:fldCharType="end"/>
        </w:r>
      </w:hyperlink>
    </w:p>
    <w:p w14:paraId="031E32AF" w14:textId="2E2B317D"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42" w:history="1">
        <w:r w:rsidRPr="00A265F8">
          <w:rPr>
            <w:rStyle w:val="Hyperkopling"/>
            <w:noProof/>
          </w:rPr>
          <w:t>5.16 Brannventilar</w:t>
        </w:r>
        <w:r w:rsidRPr="00A265F8">
          <w:rPr>
            <w:noProof/>
            <w:webHidden/>
          </w:rPr>
          <w:tab/>
        </w:r>
        <w:r w:rsidRPr="00A265F8">
          <w:rPr>
            <w:noProof/>
            <w:webHidden/>
          </w:rPr>
          <w:fldChar w:fldCharType="begin"/>
        </w:r>
        <w:r w:rsidRPr="00A265F8">
          <w:rPr>
            <w:noProof/>
            <w:webHidden/>
          </w:rPr>
          <w:instrText xml:space="preserve"> PAGEREF _Toc211949842 \h </w:instrText>
        </w:r>
        <w:r w:rsidRPr="00A265F8">
          <w:rPr>
            <w:noProof/>
            <w:webHidden/>
          </w:rPr>
        </w:r>
        <w:r w:rsidRPr="00A265F8">
          <w:rPr>
            <w:noProof/>
            <w:webHidden/>
          </w:rPr>
          <w:fldChar w:fldCharType="separate"/>
        </w:r>
        <w:r w:rsidRPr="00A265F8">
          <w:rPr>
            <w:noProof/>
            <w:webHidden/>
          </w:rPr>
          <w:t>38</w:t>
        </w:r>
        <w:r w:rsidRPr="00A265F8">
          <w:rPr>
            <w:noProof/>
            <w:webHidden/>
          </w:rPr>
          <w:fldChar w:fldCharType="end"/>
        </w:r>
      </w:hyperlink>
    </w:p>
    <w:p w14:paraId="388B18A0" w14:textId="54152D57"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43" w:history="1">
        <w:r w:rsidRPr="00A265F8">
          <w:rPr>
            <w:rStyle w:val="Hyperkopling"/>
            <w:noProof/>
          </w:rPr>
          <w:t>5.17 Trykkprøving av trykkleidningar</w:t>
        </w:r>
        <w:r w:rsidRPr="00A265F8">
          <w:rPr>
            <w:noProof/>
            <w:webHidden/>
          </w:rPr>
          <w:tab/>
        </w:r>
        <w:r w:rsidRPr="00A265F8">
          <w:rPr>
            <w:noProof/>
            <w:webHidden/>
          </w:rPr>
          <w:fldChar w:fldCharType="begin"/>
        </w:r>
        <w:r w:rsidRPr="00A265F8">
          <w:rPr>
            <w:noProof/>
            <w:webHidden/>
          </w:rPr>
          <w:instrText xml:space="preserve"> PAGEREF _Toc211949843 \h </w:instrText>
        </w:r>
        <w:r w:rsidRPr="00A265F8">
          <w:rPr>
            <w:noProof/>
            <w:webHidden/>
          </w:rPr>
        </w:r>
        <w:r w:rsidRPr="00A265F8">
          <w:rPr>
            <w:noProof/>
            <w:webHidden/>
          </w:rPr>
          <w:fldChar w:fldCharType="separate"/>
        </w:r>
        <w:r w:rsidRPr="00A265F8">
          <w:rPr>
            <w:noProof/>
            <w:webHidden/>
          </w:rPr>
          <w:t>40</w:t>
        </w:r>
        <w:r w:rsidRPr="00A265F8">
          <w:rPr>
            <w:noProof/>
            <w:webHidden/>
          </w:rPr>
          <w:fldChar w:fldCharType="end"/>
        </w:r>
      </w:hyperlink>
    </w:p>
    <w:p w14:paraId="4B3C7CAE" w14:textId="06586459"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44" w:history="1">
        <w:r w:rsidRPr="00A265F8">
          <w:rPr>
            <w:rStyle w:val="Hyperkopling"/>
            <w:noProof/>
          </w:rPr>
          <w:t>5.18 Desinfeksjon</w:t>
        </w:r>
        <w:r w:rsidRPr="00A265F8">
          <w:rPr>
            <w:noProof/>
            <w:webHidden/>
          </w:rPr>
          <w:tab/>
        </w:r>
        <w:r w:rsidRPr="00A265F8">
          <w:rPr>
            <w:noProof/>
            <w:webHidden/>
          </w:rPr>
          <w:fldChar w:fldCharType="begin"/>
        </w:r>
        <w:r w:rsidRPr="00A265F8">
          <w:rPr>
            <w:noProof/>
            <w:webHidden/>
          </w:rPr>
          <w:instrText xml:space="preserve"> PAGEREF _Toc211949844 \h </w:instrText>
        </w:r>
        <w:r w:rsidRPr="00A265F8">
          <w:rPr>
            <w:noProof/>
            <w:webHidden/>
          </w:rPr>
        </w:r>
        <w:r w:rsidRPr="00A265F8">
          <w:rPr>
            <w:noProof/>
            <w:webHidden/>
          </w:rPr>
          <w:fldChar w:fldCharType="separate"/>
        </w:r>
        <w:r w:rsidRPr="00A265F8">
          <w:rPr>
            <w:noProof/>
            <w:webHidden/>
          </w:rPr>
          <w:t>40</w:t>
        </w:r>
        <w:r w:rsidRPr="00A265F8">
          <w:rPr>
            <w:noProof/>
            <w:webHidden/>
          </w:rPr>
          <w:fldChar w:fldCharType="end"/>
        </w:r>
      </w:hyperlink>
    </w:p>
    <w:p w14:paraId="6A8805C9" w14:textId="28B630F2"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45" w:history="1">
        <w:r w:rsidRPr="00A265F8">
          <w:rPr>
            <w:rStyle w:val="Hyperkopling"/>
            <w:noProof/>
          </w:rPr>
          <w:t>5.19 Pumpestasjonar vatn</w:t>
        </w:r>
        <w:r w:rsidRPr="00A265F8">
          <w:rPr>
            <w:noProof/>
            <w:webHidden/>
          </w:rPr>
          <w:tab/>
        </w:r>
        <w:r w:rsidRPr="00A265F8">
          <w:rPr>
            <w:noProof/>
            <w:webHidden/>
          </w:rPr>
          <w:fldChar w:fldCharType="begin"/>
        </w:r>
        <w:r w:rsidRPr="00A265F8">
          <w:rPr>
            <w:noProof/>
            <w:webHidden/>
          </w:rPr>
          <w:instrText xml:space="preserve"> PAGEREF _Toc211949845 \h </w:instrText>
        </w:r>
        <w:r w:rsidRPr="00A265F8">
          <w:rPr>
            <w:noProof/>
            <w:webHidden/>
          </w:rPr>
        </w:r>
        <w:r w:rsidRPr="00A265F8">
          <w:rPr>
            <w:noProof/>
            <w:webHidden/>
          </w:rPr>
          <w:fldChar w:fldCharType="separate"/>
        </w:r>
        <w:r w:rsidRPr="00A265F8">
          <w:rPr>
            <w:noProof/>
            <w:webHidden/>
          </w:rPr>
          <w:t>41</w:t>
        </w:r>
        <w:r w:rsidRPr="00A265F8">
          <w:rPr>
            <w:noProof/>
            <w:webHidden/>
          </w:rPr>
          <w:fldChar w:fldCharType="end"/>
        </w:r>
      </w:hyperlink>
    </w:p>
    <w:p w14:paraId="7F52E368" w14:textId="0A026DE2"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46" w:history="1">
        <w:r w:rsidRPr="00A265F8">
          <w:rPr>
            <w:rStyle w:val="Hyperkopling"/>
            <w:noProof/>
          </w:rPr>
          <w:t>5.20 Leidningar under vatn</w:t>
        </w:r>
        <w:r w:rsidRPr="00A265F8">
          <w:rPr>
            <w:noProof/>
            <w:webHidden/>
          </w:rPr>
          <w:tab/>
        </w:r>
        <w:r w:rsidRPr="00A265F8">
          <w:rPr>
            <w:noProof/>
            <w:webHidden/>
          </w:rPr>
          <w:fldChar w:fldCharType="begin"/>
        </w:r>
        <w:r w:rsidRPr="00A265F8">
          <w:rPr>
            <w:noProof/>
            <w:webHidden/>
          </w:rPr>
          <w:instrText xml:space="preserve"> PAGEREF _Toc211949846 \h </w:instrText>
        </w:r>
        <w:r w:rsidRPr="00A265F8">
          <w:rPr>
            <w:noProof/>
            <w:webHidden/>
          </w:rPr>
        </w:r>
        <w:r w:rsidRPr="00A265F8">
          <w:rPr>
            <w:noProof/>
            <w:webHidden/>
          </w:rPr>
          <w:fldChar w:fldCharType="separate"/>
        </w:r>
        <w:r w:rsidRPr="00A265F8">
          <w:rPr>
            <w:noProof/>
            <w:webHidden/>
          </w:rPr>
          <w:t>41</w:t>
        </w:r>
        <w:r w:rsidRPr="00A265F8">
          <w:rPr>
            <w:noProof/>
            <w:webHidden/>
          </w:rPr>
          <w:fldChar w:fldCharType="end"/>
        </w:r>
      </w:hyperlink>
    </w:p>
    <w:p w14:paraId="29EB027F" w14:textId="5C8451FD"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47" w:history="1">
        <w:r w:rsidRPr="00A265F8">
          <w:rPr>
            <w:rStyle w:val="Hyperkopling"/>
            <w:noProof/>
          </w:rPr>
          <w:t>5.21 Reparasjonar</w:t>
        </w:r>
        <w:r w:rsidRPr="00A265F8">
          <w:rPr>
            <w:noProof/>
            <w:webHidden/>
          </w:rPr>
          <w:tab/>
        </w:r>
        <w:r w:rsidRPr="00A265F8">
          <w:rPr>
            <w:noProof/>
            <w:webHidden/>
          </w:rPr>
          <w:fldChar w:fldCharType="begin"/>
        </w:r>
        <w:r w:rsidRPr="00A265F8">
          <w:rPr>
            <w:noProof/>
            <w:webHidden/>
          </w:rPr>
          <w:instrText xml:space="preserve"> PAGEREF _Toc211949847 \h </w:instrText>
        </w:r>
        <w:r w:rsidRPr="00A265F8">
          <w:rPr>
            <w:noProof/>
            <w:webHidden/>
          </w:rPr>
        </w:r>
        <w:r w:rsidRPr="00A265F8">
          <w:rPr>
            <w:noProof/>
            <w:webHidden/>
          </w:rPr>
          <w:fldChar w:fldCharType="separate"/>
        </w:r>
        <w:r w:rsidRPr="00A265F8">
          <w:rPr>
            <w:noProof/>
            <w:webHidden/>
          </w:rPr>
          <w:t>43</w:t>
        </w:r>
        <w:r w:rsidRPr="00A265F8">
          <w:rPr>
            <w:noProof/>
            <w:webHidden/>
          </w:rPr>
          <w:fldChar w:fldCharType="end"/>
        </w:r>
      </w:hyperlink>
    </w:p>
    <w:p w14:paraId="37CB8366" w14:textId="4C7B9689"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48" w:history="1">
        <w:r w:rsidRPr="00A265F8">
          <w:rPr>
            <w:rStyle w:val="Hyperkopling"/>
            <w:noProof/>
          </w:rPr>
          <w:t>5.A Andre krav</w:t>
        </w:r>
        <w:r w:rsidRPr="00A265F8">
          <w:rPr>
            <w:noProof/>
            <w:webHidden/>
          </w:rPr>
          <w:tab/>
        </w:r>
        <w:r w:rsidRPr="00A265F8">
          <w:rPr>
            <w:noProof/>
            <w:webHidden/>
          </w:rPr>
          <w:fldChar w:fldCharType="begin"/>
        </w:r>
        <w:r w:rsidRPr="00A265F8">
          <w:rPr>
            <w:noProof/>
            <w:webHidden/>
          </w:rPr>
          <w:instrText xml:space="preserve"> PAGEREF _Toc211949848 \h </w:instrText>
        </w:r>
        <w:r w:rsidRPr="00A265F8">
          <w:rPr>
            <w:noProof/>
            <w:webHidden/>
          </w:rPr>
        </w:r>
        <w:r w:rsidRPr="00A265F8">
          <w:rPr>
            <w:noProof/>
            <w:webHidden/>
          </w:rPr>
          <w:fldChar w:fldCharType="separate"/>
        </w:r>
        <w:r w:rsidRPr="00A265F8">
          <w:rPr>
            <w:noProof/>
            <w:webHidden/>
          </w:rPr>
          <w:t>43</w:t>
        </w:r>
        <w:r w:rsidRPr="00A265F8">
          <w:rPr>
            <w:noProof/>
            <w:webHidden/>
          </w:rPr>
          <w:fldChar w:fldCharType="end"/>
        </w:r>
      </w:hyperlink>
    </w:p>
    <w:p w14:paraId="157CC1EA" w14:textId="21A49BFF" w:rsidR="00D7788C" w:rsidRPr="00A265F8" w:rsidRDefault="00D7788C">
      <w:pPr>
        <w:pStyle w:val="INNH1"/>
        <w:tabs>
          <w:tab w:val="right" w:pos="9061"/>
        </w:tabs>
        <w:rPr>
          <w:rFonts w:asciiTheme="minorHAnsi" w:hAnsiTheme="minorHAnsi"/>
          <w:b w:val="0"/>
          <w:bCs w:val="0"/>
          <w:caps w:val="0"/>
          <w:noProof/>
          <w:kern w:val="2"/>
          <w:sz w:val="24"/>
          <w:szCs w:val="24"/>
          <w14:ligatures w14:val="standardContextual"/>
        </w:rPr>
      </w:pPr>
      <w:hyperlink w:anchor="_Toc211949849" w:history="1">
        <w:r w:rsidRPr="00A265F8">
          <w:rPr>
            <w:rStyle w:val="Hyperkopling"/>
            <w:noProof/>
          </w:rPr>
          <w:t>6. Transportsystem – spillvatn</w:t>
        </w:r>
        <w:r w:rsidRPr="00A265F8">
          <w:rPr>
            <w:noProof/>
            <w:webHidden/>
          </w:rPr>
          <w:tab/>
        </w:r>
        <w:r w:rsidRPr="00A265F8">
          <w:rPr>
            <w:noProof/>
            <w:webHidden/>
          </w:rPr>
          <w:fldChar w:fldCharType="begin"/>
        </w:r>
        <w:r w:rsidRPr="00A265F8">
          <w:rPr>
            <w:noProof/>
            <w:webHidden/>
          </w:rPr>
          <w:instrText xml:space="preserve"> PAGEREF _Toc211949849 \h </w:instrText>
        </w:r>
        <w:r w:rsidRPr="00A265F8">
          <w:rPr>
            <w:noProof/>
            <w:webHidden/>
          </w:rPr>
        </w:r>
        <w:r w:rsidRPr="00A265F8">
          <w:rPr>
            <w:noProof/>
            <w:webHidden/>
          </w:rPr>
          <w:fldChar w:fldCharType="separate"/>
        </w:r>
        <w:r w:rsidRPr="00A265F8">
          <w:rPr>
            <w:noProof/>
            <w:webHidden/>
          </w:rPr>
          <w:t>45</w:t>
        </w:r>
        <w:r w:rsidRPr="00A265F8">
          <w:rPr>
            <w:noProof/>
            <w:webHidden/>
          </w:rPr>
          <w:fldChar w:fldCharType="end"/>
        </w:r>
      </w:hyperlink>
    </w:p>
    <w:p w14:paraId="6E27EA06" w14:textId="2656E164"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50" w:history="1">
        <w:r w:rsidRPr="00A265F8">
          <w:rPr>
            <w:rStyle w:val="Hyperkopling"/>
            <w:noProof/>
          </w:rPr>
          <w:t>6.0 Generelle vilkår</w:t>
        </w:r>
        <w:r w:rsidRPr="00A265F8">
          <w:rPr>
            <w:noProof/>
            <w:webHidden/>
          </w:rPr>
          <w:tab/>
        </w:r>
        <w:r w:rsidRPr="00A265F8">
          <w:rPr>
            <w:noProof/>
            <w:webHidden/>
          </w:rPr>
          <w:fldChar w:fldCharType="begin"/>
        </w:r>
        <w:r w:rsidRPr="00A265F8">
          <w:rPr>
            <w:noProof/>
            <w:webHidden/>
          </w:rPr>
          <w:instrText xml:space="preserve"> PAGEREF _Toc211949850 \h </w:instrText>
        </w:r>
        <w:r w:rsidRPr="00A265F8">
          <w:rPr>
            <w:noProof/>
            <w:webHidden/>
          </w:rPr>
        </w:r>
        <w:r w:rsidRPr="00A265F8">
          <w:rPr>
            <w:noProof/>
            <w:webHidden/>
          </w:rPr>
          <w:fldChar w:fldCharType="separate"/>
        </w:r>
        <w:r w:rsidRPr="00A265F8">
          <w:rPr>
            <w:noProof/>
            <w:webHidden/>
          </w:rPr>
          <w:t>45</w:t>
        </w:r>
        <w:r w:rsidRPr="00A265F8">
          <w:rPr>
            <w:noProof/>
            <w:webHidden/>
          </w:rPr>
          <w:fldChar w:fldCharType="end"/>
        </w:r>
      </w:hyperlink>
    </w:p>
    <w:p w14:paraId="0C49D4FB" w14:textId="3136C217"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51" w:history="1">
        <w:r w:rsidRPr="00A265F8">
          <w:rPr>
            <w:rStyle w:val="Hyperkopling"/>
            <w:noProof/>
          </w:rPr>
          <w:t>6.1 Val av leidningsmateriale</w:t>
        </w:r>
        <w:r w:rsidRPr="00A265F8">
          <w:rPr>
            <w:noProof/>
            <w:webHidden/>
          </w:rPr>
          <w:tab/>
        </w:r>
        <w:r w:rsidRPr="00A265F8">
          <w:rPr>
            <w:noProof/>
            <w:webHidden/>
          </w:rPr>
          <w:fldChar w:fldCharType="begin"/>
        </w:r>
        <w:r w:rsidRPr="00A265F8">
          <w:rPr>
            <w:noProof/>
            <w:webHidden/>
          </w:rPr>
          <w:instrText xml:space="preserve"> PAGEREF _Toc211949851 \h </w:instrText>
        </w:r>
        <w:r w:rsidRPr="00A265F8">
          <w:rPr>
            <w:noProof/>
            <w:webHidden/>
          </w:rPr>
        </w:r>
        <w:r w:rsidRPr="00A265F8">
          <w:rPr>
            <w:noProof/>
            <w:webHidden/>
          </w:rPr>
          <w:fldChar w:fldCharType="separate"/>
        </w:r>
        <w:r w:rsidRPr="00A265F8">
          <w:rPr>
            <w:noProof/>
            <w:webHidden/>
          </w:rPr>
          <w:t>45</w:t>
        </w:r>
        <w:r w:rsidRPr="00A265F8">
          <w:rPr>
            <w:noProof/>
            <w:webHidden/>
          </w:rPr>
          <w:fldChar w:fldCharType="end"/>
        </w:r>
      </w:hyperlink>
    </w:p>
    <w:p w14:paraId="077C4AC6" w14:textId="291BCDE0"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52" w:history="1">
        <w:r w:rsidRPr="00A265F8">
          <w:rPr>
            <w:rStyle w:val="Hyperkopling"/>
            <w:noProof/>
          </w:rPr>
          <w:t>6.2 Utrekning av spillvassmengder</w:t>
        </w:r>
        <w:r w:rsidRPr="00A265F8">
          <w:rPr>
            <w:noProof/>
            <w:webHidden/>
          </w:rPr>
          <w:tab/>
        </w:r>
        <w:r w:rsidRPr="00A265F8">
          <w:rPr>
            <w:noProof/>
            <w:webHidden/>
          </w:rPr>
          <w:fldChar w:fldCharType="begin"/>
        </w:r>
        <w:r w:rsidRPr="00A265F8">
          <w:rPr>
            <w:noProof/>
            <w:webHidden/>
          </w:rPr>
          <w:instrText xml:space="preserve"> PAGEREF _Toc211949852 \h </w:instrText>
        </w:r>
        <w:r w:rsidRPr="00A265F8">
          <w:rPr>
            <w:noProof/>
            <w:webHidden/>
          </w:rPr>
        </w:r>
        <w:r w:rsidRPr="00A265F8">
          <w:rPr>
            <w:noProof/>
            <w:webHidden/>
          </w:rPr>
          <w:fldChar w:fldCharType="separate"/>
        </w:r>
        <w:r w:rsidRPr="00A265F8">
          <w:rPr>
            <w:noProof/>
            <w:webHidden/>
          </w:rPr>
          <w:t>46</w:t>
        </w:r>
        <w:r w:rsidRPr="00A265F8">
          <w:rPr>
            <w:noProof/>
            <w:webHidden/>
          </w:rPr>
          <w:fldChar w:fldCharType="end"/>
        </w:r>
      </w:hyperlink>
    </w:p>
    <w:p w14:paraId="464D3A23" w14:textId="1B075170"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53" w:history="1">
        <w:r w:rsidRPr="00A265F8">
          <w:rPr>
            <w:rStyle w:val="Hyperkopling"/>
            <w:noProof/>
          </w:rPr>
          <w:t>6.3 Dimensjonering av spillvassleidningar</w:t>
        </w:r>
        <w:r w:rsidRPr="00A265F8">
          <w:rPr>
            <w:noProof/>
            <w:webHidden/>
          </w:rPr>
          <w:tab/>
        </w:r>
        <w:r w:rsidRPr="00A265F8">
          <w:rPr>
            <w:noProof/>
            <w:webHidden/>
          </w:rPr>
          <w:fldChar w:fldCharType="begin"/>
        </w:r>
        <w:r w:rsidRPr="00A265F8">
          <w:rPr>
            <w:noProof/>
            <w:webHidden/>
          </w:rPr>
          <w:instrText xml:space="preserve"> PAGEREF _Toc211949853 \h </w:instrText>
        </w:r>
        <w:r w:rsidRPr="00A265F8">
          <w:rPr>
            <w:noProof/>
            <w:webHidden/>
          </w:rPr>
        </w:r>
        <w:r w:rsidRPr="00A265F8">
          <w:rPr>
            <w:noProof/>
            <w:webHidden/>
          </w:rPr>
          <w:fldChar w:fldCharType="separate"/>
        </w:r>
        <w:r w:rsidRPr="00A265F8">
          <w:rPr>
            <w:noProof/>
            <w:webHidden/>
          </w:rPr>
          <w:t>47</w:t>
        </w:r>
        <w:r w:rsidRPr="00A265F8">
          <w:rPr>
            <w:noProof/>
            <w:webHidden/>
          </w:rPr>
          <w:fldChar w:fldCharType="end"/>
        </w:r>
      </w:hyperlink>
    </w:p>
    <w:p w14:paraId="1BBC3100" w14:textId="63D3C0E5"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54" w:history="1">
        <w:r w:rsidRPr="00A265F8">
          <w:rPr>
            <w:rStyle w:val="Hyperkopling"/>
            <w:noProof/>
          </w:rPr>
          <w:t>6.4 Minstedimensjonar</w:t>
        </w:r>
        <w:r w:rsidRPr="00A265F8">
          <w:rPr>
            <w:noProof/>
            <w:webHidden/>
          </w:rPr>
          <w:tab/>
        </w:r>
        <w:r w:rsidRPr="00A265F8">
          <w:rPr>
            <w:noProof/>
            <w:webHidden/>
          </w:rPr>
          <w:fldChar w:fldCharType="begin"/>
        </w:r>
        <w:r w:rsidRPr="00A265F8">
          <w:rPr>
            <w:noProof/>
            <w:webHidden/>
          </w:rPr>
          <w:instrText xml:space="preserve"> PAGEREF _Toc211949854 \h </w:instrText>
        </w:r>
        <w:r w:rsidRPr="00A265F8">
          <w:rPr>
            <w:noProof/>
            <w:webHidden/>
          </w:rPr>
        </w:r>
        <w:r w:rsidRPr="00A265F8">
          <w:rPr>
            <w:noProof/>
            <w:webHidden/>
          </w:rPr>
          <w:fldChar w:fldCharType="separate"/>
        </w:r>
        <w:r w:rsidRPr="00A265F8">
          <w:rPr>
            <w:noProof/>
            <w:webHidden/>
          </w:rPr>
          <w:t>48</w:t>
        </w:r>
        <w:r w:rsidRPr="00A265F8">
          <w:rPr>
            <w:noProof/>
            <w:webHidden/>
          </w:rPr>
          <w:fldChar w:fldCharType="end"/>
        </w:r>
      </w:hyperlink>
    </w:p>
    <w:p w14:paraId="1DB09023" w14:textId="7252320B"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55" w:history="1">
        <w:r w:rsidRPr="00A265F8">
          <w:rPr>
            <w:rStyle w:val="Hyperkopling"/>
            <w:noProof/>
          </w:rPr>
          <w:t>6.5 Minimumsfall/sjølvreinsing</w:t>
        </w:r>
        <w:r w:rsidRPr="00A265F8">
          <w:rPr>
            <w:noProof/>
            <w:webHidden/>
          </w:rPr>
          <w:tab/>
        </w:r>
        <w:r w:rsidRPr="00A265F8">
          <w:rPr>
            <w:noProof/>
            <w:webHidden/>
          </w:rPr>
          <w:fldChar w:fldCharType="begin"/>
        </w:r>
        <w:r w:rsidRPr="00A265F8">
          <w:rPr>
            <w:noProof/>
            <w:webHidden/>
          </w:rPr>
          <w:instrText xml:space="preserve"> PAGEREF _Toc211949855 \h </w:instrText>
        </w:r>
        <w:r w:rsidRPr="00A265F8">
          <w:rPr>
            <w:noProof/>
            <w:webHidden/>
          </w:rPr>
        </w:r>
        <w:r w:rsidRPr="00A265F8">
          <w:rPr>
            <w:noProof/>
            <w:webHidden/>
          </w:rPr>
          <w:fldChar w:fldCharType="separate"/>
        </w:r>
        <w:r w:rsidRPr="00A265F8">
          <w:rPr>
            <w:noProof/>
            <w:webHidden/>
          </w:rPr>
          <w:t>48</w:t>
        </w:r>
        <w:r w:rsidRPr="00A265F8">
          <w:rPr>
            <w:noProof/>
            <w:webHidden/>
          </w:rPr>
          <w:fldChar w:fldCharType="end"/>
        </w:r>
      </w:hyperlink>
    </w:p>
    <w:p w14:paraId="19965EF7" w14:textId="598CBCB9"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56" w:history="1">
        <w:r w:rsidRPr="00A265F8">
          <w:rPr>
            <w:rStyle w:val="Hyperkopling"/>
            <w:noProof/>
          </w:rPr>
          <w:t>6.6 Styrke og overdekking</w:t>
        </w:r>
        <w:r w:rsidRPr="00A265F8">
          <w:rPr>
            <w:noProof/>
            <w:webHidden/>
          </w:rPr>
          <w:tab/>
        </w:r>
        <w:r w:rsidRPr="00A265F8">
          <w:rPr>
            <w:noProof/>
            <w:webHidden/>
          </w:rPr>
          <w:fldChar w:fldCharType="begin"/>
        </w:r>
        <w:r w:rsidRPr="00A265F8">
          <w:rPr>
            <w:noProof/>
            <w:webHidden/>
          </w:rPr>
          <w:instrText xml:space="preserve"> PAGEREF _Toc211949856 \h </w:instrText>
        </w:r>
        <w:r w:rsidRPr="00A265F8">
          <w:rPr>
            <w:noProof/>
            <w:webHidden/>
          </w:rPr>
        </w:r>
        <w:r w:rsidRPr="00A265F8">
          <w:rPr>
            <w:noProof/>
            <w:webHidden/>
          </w:rPr>
          <w:fldChar w:fldCharType="separate"/>
        </w:r>
        <w:r w:rsidRPr="00A265F8">
          <w:rPr>
            <w:noProof/>
            <w:webHidden/>
          </w:rPr>
          <w:t>48</w:t>
        </w:r>
        <w:r w:rsidRPr="00A265F8">
          <w:rPr>
            <w:noProof/>
            <w:webHidden/>
          </w:rPr>
          <w:fldChar w:fldCharType="end"/>
        </w:r>
      </w:hyperlink>
    </w:p>
    <w:p w14:paraId="38C5F1D0" w14:textId="788AC54C"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57" w:history="1">
        <w:r w:rsidRPr="00A265F8">
          <w:rPr>
            <w:rStyle w:val="Hyperkopling"/>
            <w:noProof/>
          </w:rPr>
          <w:t>6.7 Røyrleidningar og røyrdelar</w:t>
        </w:r>
        <w:r w:rsidRPr="00A265F8">
          <w:rPr>
            <w:noProof/>
            <w:webHidden/>
          </w:rPr>
          <w:tab/>
        </w:r>
        <w:r w:rsidRPr="00A265F8">
          <w:rPr>
            <w:noProof/>
            <w:webHidden/>
          </w:rPr>
          <w:fldChar w:fldCharType="begin"/>
        </w:r>
        <w:r w:rsidRPr="00A265F8">
          <w:rPr>
            <w:noProof/>
            <w:webHidden/>
          </w:rPr>
          <w:instrText xml:space="preserve"> PAGEREF _Toc211949857 \h </w:instrText>
        </w:r>
        <w:r w:rsidRPr="00A265F8">
          <w:rPr>
            <w:noProof/>
            <w:webHidden/>
          </w:rPr>
        </w:r>
        <w:r w:rsidRPr="00A265F8">
          <w:rPr>
            <w:noProof/>
            <w:webHidden/>
          </w:rPr>
          <w:fldChar w:fldCharType="separate"/>
        </w:r>
        <w:r w:rsidRPr="00A265F8">
          <w:rPr>
            <w:noProof/>
            <w:webHidden/>
          </w:rPr>
          <w:t>49</w:t>
        </w:r>
        <w:r w:rsidRPr="00A265F8">
          <w:rPr>
            <w:noProof/>
            <w:webHidden/>
          </w:rPr>
          <w:fldChar w:fldCharType="end"/>
        </w:r>
      </w:hyperlink>
    </w:p>
    <w:p w14:paraId="1CDA885D" w14:textId="2270A025"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58" w:history="1">
        <w:r w:rsidRPr="00A265F8">
          <w:rPr>
            <w:rStyle w:val="Hyperkopling"/>
            <w:noProof/>
          </w:rPr>
          <w:t>6.8 Mottakskontroll</w:t>
        </w:r>
        <w:r w:rsidRPr="00A265F8">
          <w:rPr>
            <w:noProof/>
            <w:webHidden/>
          </w:rPr>
          <w:tab/>
        </w:r>
        <w:r w:rsidRPr="00A265F8">
          <w:rPr>
            <w:noProof/>
            <w:webHidden/>
          </w:rPr>
          <w:fldChar w:fldCharType="begin"/>
        </w:r>
        <w:r w:rsidRPr="00A265F8">
          <w:rPr>
            <w:noProof/>
            <w:webHidden/>
          </w:rPr>
          <w:instrText xml:space="preserve"> PAGEREF _Toc211949858 \h </w:instrText>
        </w:r>
        <w:r w:rsidRPr="00A265F8">
          <w:rPr>
            <w:noProof/>
            <w:webHidden/>
          </w:rPr>
        </w:r>
        <w:r w:rsidRPr="00A265F8">
          <w:rPr>
            <w:noProof/>
            <w:webHidden/>
          </w:rPr>
          <w:fldChar w:fldCharType="separate"/>
        </w:r>
        <w:r w:rsidRPr="00A265F8">
          <w:rPr>
            <w:noProof/>
            <w:webHidden/>
          </w:rPr>
          <w:t>51</w:t>
        </w:r>
        <w:r w:rsidRPr="00A265F8">
          <w:rPr>
            <w:noProof/>
            <w:webHidden/>
          </w:rPr>
          <w:fldChar w:fldCharType="end"/>
        </w:r>
      </w:hyperlink>
    </w:p>
    <w:p w14:paraId="06AE1C6C" w14:textId="3A638313"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59" w:history="1">
        <w:r w:rsidRPr="00A265F8">
          <w:rPr>
            <w:rStyle w:val="Hyperkopling"/>
            <w:noProof/>
          </w:rPr>
          <w:t>6.9 Tilknyting av stikkleidningar / avgreining på kommunal spillvassleidning</w:t>
        </w:r>
        <w:r w:rsidRPr="00A265F8">
          <w:rPr>
            <w:noProof/>
            <w:webHidden/>
          </w:rPr>
          <w:tab/>
        </w:r>
        <w:r w:rsidRPr="00A265F8">
          <w:rPr>
            <w:noProof/>
            <w:webHidden/>
          </w:rPr>
          <w:fldChar w:fldCharType="begin"/>
        </w:r>
        <w:r w:rsidRPr="00A265F8">
          <w:rPr>
            <w:noProof/>
            <w:webHidden/>
          </w:rPr>
          <w:instrText xml:space="preserve"> PAGEREF _Toc211949859 \h </w:instrText>
        </w:r>
        <w:r w:rsidRPr="00A265F8">
          <w:rPr>
            <w:noProof/>
            <w:webHidden/>
          </w:rPr>
        </w:r>
        <w:r w:rsidRPr="00A265F8">
          <w:rPr>
            <w:noProof/>
            <w:webHidden/>
          </w:rPr>
          <w:fldChar w:fldCharType="separate"/>
        </w:r>
        <w:r w:rsidRPr="00A265F8">
          <w:rPr>
            <w:noProof/>
            <w:webHidden/>
          </w:rPr>
          <w:t>51</w:t>
        </w:r>
        <w:r w:rsidRPr="00A265F8">
          <w:rPr>
            <w:noProof/>
            <w:webHidden/>
          </w:rPr>
          <w:fldChar w:fldCharType="end"/>
        </w:r>
      </w:hyperlink>
    </w:p>
    <w:p w14:paraId="60851D65" w14:textId="4E0E3321"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60" w:history="1">
        <w:r w:rsidRPr="00A265F8">
          <w:rPr>
            <w:rStyle w:val="Hyperkopling"/>
            <w:noProof/>
          </w:rPr>
          <w:t>6.10 Leidning i kurve</w:t>
        </w:r>
        <w:r w:rsidRPr="00A265F8">
          <w:rPr>
            <w:noProof/>
            <w:webHidden/>
          </w:rPr>
          <w:tab/>
        </w:r>
        <w:r w:rsidRPr="00A265F8">
          <w:rPr>
            <w:noProof/>
            <w:webHidden/>
          </w:rPr>
          <w:fldChar w:fldCharType="begin"/>
        </w:r>
        <w:r w:rsidRPr="00A265F8">
          <w:rPr>
            <w:noProof/>
            <w:webHidden/>
          </w:rPr>
          <w:instrText xml:space="preserve"> PAGEREF _Toc211949860 \h </w:instrText>
        </w:r>
        <w:r w:rsidRPr="00A265F8">
          <w:rPr>
            <w:noProof/>
            <w:webHidden/>
          </w:rPr>
        </w:r>
        <w:r w:rsidRPr="00A265F8">
          <w:rPr>
            <w:noProof/>
            <w:webHidden/>
          </w:rPr>
          <w:fldChar w:fldCharType="separate"/>
        </w:r>
        <w:r w:rsidRPr="00A265F8">
          <w:rPr>
            <w:noProof/>
            <w:webHidden/>
          </w:rPr>
          <w:t>53</w:t>
        </w:r>
        <w:r w:rsidRPr="00A265F8">
          <w:rPr>
            <w:noProof/>
            <w:webHidden/>
          </w:rPr>
          <w:fldChar w:fldCharType="end"/>
        </w:r>
      </w:hyperlink>
    </w:p>
    <w:p w14:paraId="6DC59470" w14:textId="68FF44C0"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61" w:history="1">
        <w:r w:rsidRPr="00A265F8">
          <w:rPr>
            <w:rStyle w:val="Hyperkopling"/>
            <w:noProof/>
          </w:rPr>
          <w:t>6.11 Bend i grøft</w:t>
        </w:r>
        <w:r w:rsidRPr="00A265F8">
          <w:rPr>
            <w:noProof/>
            <w:webHidden/>
          </w:rPr>
          <w:tab/>
        </w:r>
        <w:r w:rsidRPr="00A265F8">
          <w:rPr>
            <w:noProof/>
            <w:webHidden/>
          </w:rPr>
          <w:fldChar w:fldCharType="begin"/>
        </w:r>
        <w:r w:rsidRPr="00A265F8">
          <w:rPr>
            <w:noProof/>
            <w:webHidden/>
          </w:rPr>
          <w:instrText xml:space="preserve"> PAGEREF _Toc211949861 \h </w:instrText>
        </w:r>
        <w:r w:rsidRPr="00A265F8">
          <w:rPr>
            <w:noProof/>
            <w:webHidden/>
          </w:rPr>
        </w:r>
        <w:r w:rsidRPr="00A265F8">
          <w:rPr>
            <w:noProof/>
            <w:webHidden/>
          </w:rPr>
          <w:fldChar w:fldCharType="separate"/>
        </w:r>
        <w:r w:rsidRPr="00A265F8">
          <w:rPr>
            <w:noProof/>
            <w:webHidden/>
          </w:rPr>
          <w:t>53</w:t>
        </w:r>
        <w:r w:rsidRPr="00A265F8">
          <w:rPr>
            <w:noProof/>
            <w:webHidden/>
          </w:rPr>
          <w:fldChar w:fldCharType="end"/>
        </w:r>
      </w:hyperlink>
    </w:p>
    <w:p w14:paraId="4FDC8A57" w14:textId="4D00258A"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62" w:history="1">
        <w:r w:rsidRPr="00A265F8">
          <w:rPr>
            <w:rStyle w:val="Hyperkopling"/>
            <w:noProof/>
          </w:rPr>
          <w:t>6.12 Trasè med stort fall</w:t>
        </w:r>
        <w:r w:rsidRPr="00A265F8">
          <w:rPr>
            <w:noProof/>
            <w:webHidden/>
          </w:rPr>
          <w:tab/>
        </w:r>
        <w:r w:rsidRPr="00A265F8">
          <w:rPr>
            <w:noProof/>
            <w:webHidden/>
          </w:rPr>
          <w:fldChar w:fldCharType="begin"/>
        </w:r>
        <w:r w:rsidRPr="00A265F8">
          <w:rPr>
            <w:noProof/>
            <w:webHidden/>
          </w:rPr>
          <w:instrText xml:space="preserve"> PAGEREF _Toc211949862 \h </w:instrText>
        </w:r>
        <w:r w:rsidRPr="00A265F8">
          <w:rPr>
            <w:noProof/>
            <w:webHidden/>
          </w:rPr>
        </w:r>
        <w:r w:rsidRPr="00A265F8">
          <w:rPr>
            <w:noProof/>
            <w:webHidden/>
          </w:rPr>
          <w:fldChar w:fldCharType="separate"/>
        </w:r>
        <w:r w:rsidRPr="00A265F8">
          <w:rPr>
            <w:noProof/>
            <w:webHidden/>
          </w:rPr>
          <w:t>54</w:t>
        </w:r>
        <w:r w:rsidRPr="00A265F8">
          <w:rPr>
            <w:noProof/>
            <w:webHidden/>
          </w:rPr>
          <w:fldChar w:fldCharType="end"/>
        </w:r>
      </w:hyperlink>
    </w:p>
    <w:p w14:paraId="5AB41CF8" w14:textId="1AB8C710"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63" w:history="1">
        <w:r w:rsidRPr="00A265F8">
          <w:rPr>
            <w:rStyle w:val="Hyperkopling"/>
            <w:noProof/>
          </w:rPr>
          <w:t>6.13 Avløpskummar</w:t>
        </w:r>
        <w:r w:rsidRPr="00A265F8">
          <w:rPr>
            <w:noProof/>
            <w:webHidden/>
          </w:rPr>
          <w:tab/>
        </w:r>
        <w:r w:rsidRPr="00A265F8">
          <w:rPr>
            <w:noProof/>
            <w:webHidden/>
          </w:rPr>
          <w:fldChar w:fldCharType="begin"/>
        </w:r>
        <w:r w:rsidRPr="00A265F8">
          <w:rPr>
            <w:noProof/>
            <w:webHidden/>
          </w:rPr>
          <w:instrText xml:space="preserve"> PAGEREF _Toc211949863 \h </w:instrText>
        </w:r>
        <w:r w:rsidRPr="00A265F8">
          <w:rPr>
            <w:noProof/>
            <w:webHidden/>
          </w:rPr>
        </w:r>
        <w:r w:rsidRPr="00A265F8">
          <w:rPr>
            <w:noProof/>
            <w:webHidden/>
          </w:rPr>
          <w:fldChar w:fldCharType="separate"/>
        </w:r>
        <w:r w:rsidRPr="00A265F8">
          <w:rPr>
            <w:noProof/>
            <w:webHidden/>
          </w:rPr>
          <w:t>55</w:t>
        </w:r>
        <w:r w:rsidRPr="00A265F8">
          <w:rPr>
            <w:noProof/>
            <w:webHidden/>
          </w:rPr>
          <w:fldChar w:fldCharType="end"/>
        </w:r>
      </w:hyperlink>
    </w:p>
    <w:p w14:paraId="4AC84F7A" w14:textId="107C4C31"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64" w:history="1">
        <w:r w:rsidRPr="00A265F8">
          <w:rPr>
            <w:rStyle w:val="Hyperkopling"/>
            <w:noProof/>
          </w:rPr>
          <w:t>6.14 Avstand mellom kummar</w:t>
        </w:r>
        <w:r w:rsidRPr="00A265F8">
          <w:rPr>
            <w:noProof/>
            <w:webHidden/>
          </w:rPr>
          <w:tab/>
        </w:r>
        <w:r w:rsidRPr="00A265F8">
          <w:rPr>
            <w:noProof/>
            <w:webHidden/>
          </w:rPr>
          <w:fldChar w:fldCharType="begin"/>
        </w:r>
        <w:r w:rsidRPr="00A265F8">
          <w:rPr>
            <w:noProof/>
            <w:webHidden/>
          </w:rPr>
          <w:instrText xml:space="preserve"> PAGEREF _Toc211949864 \h </w:instrText>
        </w:r>
        <w:r w:rsidRPr="00A265F8">
          <w:rPr>
            <w:noProof/>
            <w:webHidden/>
          </w:rPr>
        </w:r>
        <w:r w:rsidRPr="00A265F8">
          <w:rPr>
            <w:noProof/>
            <w:webHidden/>
          </w:rPr>
          <w:fldChar w:fldCharType="separate"/>
        </w:r>
        <w:r w:rsidRPr="00A265F8">
          <w:rPr>
            <w:noProof/>
            <w:webHidden/>
          </w:rPr>
          <w:t>56</w:t>
        </w:r>
        <w:r w:rsidRPr="00A265F8">
          <w:rPr>
            <w:noProof/>
            <w:webHidden/>
          </w:rPr>
          <w:fldChar w:fldCharType="end"/>
        </w:r>
      </w:hyperlink>
    </w:p>
    <w:p w14:paraId="019DDF0E" w14:textId="53A12CE1"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65" w:history="1">
        <w:r w:rsidRPr="00A265F8">
          <w:rPr>
            <w:rStyle w:val="Hyperkopling"/>
            <w:noProof/>
          </w:rPr>
          <w:t>6.15 Røyrgjennomføringar i betongkum</w:t>
        </w:r>
        <w:r w:rsidRPr="00A265F8">
          <w:rPr>
            <w:noProof/>
            <w:webHidden/>
          </w:rPr>
          <w:tab/>
        </w:r>
        <w:r w:rsidRPr="00A265F8">
          <w:rPr>
            <w:noProof/>
            <w:webHidden/>
          </w:rPr>
          <w:fldChar w:fldCharType="begin"/>
        </w:r>
        <w:r w:rsidRPr="00A265F8">
          <w:rPr>
            <w:noProof/>
            <w:webHidden/>
          </w:rPr>
          <w:instrText xml:space="preserve"> PAGEREF _Toc211949865 \h </w:instrText>
        </w:r>
        <w:r w:rsidRPr="00A265F8">
          <w:rPr>
            <w:noProof/>
            <w:webHidden/>
          </w:rPr>
        </w:r>
        <w:r w:rsidRPr="00A265F8">
          <w:rPr>
            <w:noProof/>
            <w:webHidden/>
          </w:rPr>
          <w:fldChar w:fldCharType="separate"/>
        </w:r>
        <w:r w:rsidRPr="00A265F8">
          <w:rPr>
            <w:noProof/>
            <w:webHidden/>
          </w:rPr>
          <w:t>57</w:t>
        </w:r>
        <w:r w:rsidRPr="00A265F8">
          <w:rPr>
            <w:noProof/>
            <w:webHidden/>
          </w:rPr>
          <w:fldChar w:fldCharType="end"/>
        </w:r>
      </w:hyperlink>
    </w:p>
    <w:p w14:paraId="2082C67F" w14:textId="6155E485"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66" w:history="1">
        <w:r w:rsidRPr="00A265F8">
          <w:rPr>
            <w:rStyle w:val="Hyperkopling"/>
            <w:noProof/>
          </w:rPr>
          <w:t>6.16 Renovering av avløpskummar</w:t>
        </w:r>
        <w:r w:rsidRPr="00A265F8">
          <w:rPr>
            <w:noProof/>
            <w:webHidden/>
          </w:rPr>
          <w:tab/>
        </w:r>
        <w:r w:rsidRPr="00A265F8">
          <w:rPr>
            <w:noProof/>
            <w:webHidden/>
          </w:rPr>
          <w:fldChar w:fldCharType="begin"/>
        </w:r>
        <w:r w:rsidRPr="00A265F8">
          <w:rPr>
            <w:noProof/>
            <w:webHidden/>
          </w:rPr>
          <w:instrText xml:space="preserve"> PAGEREF _Toc211949866 \h </w:instrText>
        </w:r>
        <w:r w:rsidRPr="00A265F8">
          <w:rPr>
            <w:noProof/>
            <w:webHidden/>
          </w:rPr>
        </w:r>
        <w:r w:rsidRPr="00A265F8">
          <w:rPr>
            <w:noProof/>
            <w:webHidden/>
          </w:rPr>
          <w:fldChar w:fldCharType="separate"/>
        </w:r>
        <w:r w:rsidRPr="00A265F8">
          <w:rPr>
            <w:noProof/>
            <w:webHidden/>
          </w:rPr>
          <w:t>57</w:t>
        </w:r>
        <w:r w:rsidRPr="00A265F8">
          <w:rPr>
            <w:noProof/>
            <w:webHidden/>
          </w:rPr>
          <w:fldChar w:fldCharType="end"/>
        </w:r>
      </w:hyperlink>
    </w:p>
    <w:p w14:paraId="5405C8A2" w14:textId="47FEDEB7"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67" w:history="1">
        <w:r w:rsidRPr="00A265F8">
          <w:rPr>
            <w:rStyle w:val="Hyperkopling"/>
            <w:noProof/>
          </w:rPr>
          <w:t>6.17 Tettheitsprøving</w:t>
        </w:r>
        <w:r w:rsidRPr="00A265F8">
          <w:rPr>
            <w:noProof/>
            <w:webHidden/>
          </w:rPr>
          <w:tab/>
        </w:r>
        <w:r w:rsidRPr="00A265F8">
          <w:rPr>
            <w:noProof/>
            <w:webHidden/>
          </w:rPr>
          <w:fldChar w:fldCharType="begin"/>
        </w:r>
        <w:r w:rsidRPr="00A265F8">
          <w:rPr>
            <w:noProof/>
            <w:webHidden/>
          </w:rPr>
          <w:instrText xml:space="preserve"> PAGEREF _Toc211949867 \h </w:instrText>
        </w:r>
        <w:r w:rsidRPr="00A265F8">
          <w:rPr>
            <w:noProof/>
            <w:webHidden/>
          </w:rPr>
        </w:r>
        <w:r w:rsidRPr="00A265F8">
          <w:rPr>
            <w:noProof/>
            <w:webHidden/>
          </w:rPr>
          <w:fldChar w:fldCharType="separate"/>
        </w:r>
        <w:r w:rsidRPr="00A265F8">
          <w:rPr>
            <w:noProof/>
            <w:webHidden/>
          </w:rPr>
          <w:t>57</w:t>
        </w:r>
        <w:r w:rsidRPr="00A265F8">
          <w:rPr>
            <w:noProof/>
            <w:webHidden/>
          </w:rPr>
          <w:fldChar w:fldCharType="end"/>
        </w:r>
      </w:hyperlink>
    </w:p>
    <w:p w14:paraId="7CEED3AA" w14:textId="48FAF69D"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68" w:history="1">
        <w:r w:rsidRPr="00A265F8">
          <w:rPr>
            <w:rStyle w:val="Hyperkopling"/>
            <w:noProof/>
          </w:rPr>
          <w:t>6.18 Pumpestasjonar spillvatn</w:t>
        </w:r>
        <w:r w:rsidRPr="00A265F8">
          <w:rPr>
            <w:noProof/>
            <w:webHidden/>
          </w:rPr>
          <w:tab/>
        </w:r>
        <w:r w:rsidRPr="00A265F8">
          <w:rPr>
            <w:noProof/>
            <w:webHidden/>
          </w:rPr>
          <w:fldChar w:fldCharType="begin"/>
        </w:r>
        <w:r w:rsidRPr="00A265F8">
          <w:rPr>
            <w:noProof/>
            <w:webHidden/>
          </w:rPr>
          <w:instrText xml:space="preserve"> PAGEREF _Toc211949868 \h </w:instrText>
        </w:r>
        <w:r w:rsidRPr="00A265F8">
          <w:rPr>
            <w:noProof/>
            <w:webHidden/>
          </w:rPr>
        </w:r>
        <w:r w:rsidRPr="00A265F8">
          <w:rPr>
            <w:noProof/>
            <w:webHidden/>
          </w:rPr>
          <w:fldChar w:fldCharType="separate"/>
        </w:r>
        <w:r w:rsidRPr="00A265F8">
          <w:rPr>
            <w:noProof/>
            <w:webHidden/>
          </w:rPr>
          <w:t>58</w:t>
        </w:r>
        <w:r w:rsidRPr="00A265F8">
          <w:rPr>
            <w:noProof/>
            <w:webHidden/>
          </w:rPr>
          <w:fldChar w:fldCharType="end"/>
        </w:r>
      </w:hyperlink>
    </w:p>
    <w:p w14:paraId="713B1CFC" w14:textId="7A997CB3"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69" w:history="1">
        <w:r w:rsidRPr="00A265F8">
          <w:rPr>
            <w:rStyle w:val="Hyperkopling"/>
            <w:noProof/>
          </w:rPr>
          <w:t>6.19 Leidningar under vatn</w:t>
        </w:r>
        <w:r w:rsidRPr="00A265F8">
          <w:rPr>
            <w:noProof/>
            <w:webHidden/>
          </w:rPr>
          <w:tab/>
        </w:r>
        <w:r w:rsidRPr="00A265F8">
          <w:rPr>
            <w:noProof/>
            <w:webHidden/>
          </w:rPr>
          <w:fldChar w:fldCharType="begin"/>
        </w:r>
        <w:r w:rsidRPr="00A265F8">
          <w:rPr>
            <w:noProof/>
            <w:webHidden/>
          </w:rPr>
          <w:instrText xml:space="preserve"> PAGEREF _Toc211949869 \h </w:instrText>
        </w:r>
        <w:r w:rsidRPr="00A265F8">
          <w:rPr>
            <w:noProof/>
            <w:webHidden/>
          </w:rPr>
        </w:r>
        <w:r w:rsidRPr="00A265F8">
          <w:rPr>
            <w:noProof/>
            <w:webHidden/>
          </w:rPr>
          <w:fldChar w:fldCharType="separate"/>
        </w:r>
        <w:r w:rsidRPr="00A265F8">
          <w:rPr>
            <w:noProof/>
            <w:webHidden/>
          </w:rPr>
          <w:t>58</w:t>
        </w:r>
        <w:r w:rsidRPr="00A265F8">
          <w:rPr>
            <w:noProof/>
            <w:webHidden/>
          </w:rPr>
          <w:fldChar w:fldCharType="end"/>
        </w:r>
      </w:hyperlink>
    </w:p>
    <w:p w14:paraId="03D3F60C" w14:textId="7ABF573A"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70" w:history="1">
        <w:r w:rsidRPr="00A265F8">
          <w:rPr>
            <w:rStyle w:val="Hyperkopling"/>
            <w:noProof/>
          </w:rPr>
          <w:t>6.20 Sand- og steinfang</w:t>
        </w:r>
        <w:r w:rsidRPr="00A265F8">
          <w:rPr>
            <w:noProof/>
            <w:webHidden/>
          </w:rPr>
          <w:tab/>
        </w:r>
        <w:r w:rsidRPr="00A265F8">
          <w:rPr>
            <w:noProof/>
            <w:webHidden/>
          </w:rPr>
          <w:fldChar w:fldCharType="begin"/>
        </w:r>
        <w:r w:rsidRPr="00A265F8">
          <w:rPr>
            <w:noProof/>
            <w:webHidden/>
          </w:rPr>
          <w:instrText xml:space="preserve"> PAGEREF _Toc211949870 \h </w:instrText>
        </w:r>
        <w:r w:rsidRPr="00A265F8">
          <w:rPr>
            <w:noProof/>
            <w:webHidden/>
          </w:rPr>
        </w:r>
        <w:r w:rsidRPr="00A265F8">
          <w:rPr>
            <w:noProof/>
            <w:webHidden/>
          </w:rPr>
          <w:fldChar w:fldCharType="separate"/>
        </w:r>
        <w:r w:rsidRPr="00A265F8">
          <w:rPr>
            <w:noProof/>
            <w:webHidden/>
          </w:rPr>
          <w:t>60</w:t>
        </w:r>
        <w:r w:rsidRPr="00A265F8">
          <w:rPr>
            <w:noProof/>
            <w:webHidden/>
          </w:rPr>
          <w:fldChar w:fldCharType="end"/>
        </w:r>
      </w:hyperlink>
    </w:p>
    <w:p w14:paraId="7592DFA1" w14:textId="3561BA70"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71" w:history="1">
        <w:r w:rsidRPr="00A265F8">
          <w:rPr>
            <w:rStyle w:val="Hyperkopling"/>
            <w:noProof/>
          </w:rPr>
          <w:t>6.21 Trykkavløp</w:t>
        </w:r>
        <w:r w:rsidRPr="00A265F8">
          <w:rPr>
            <w:noProof/>
            <w:webHidden/>
          </w:rPr>
          <w:tab/>
        </w:r>
        <w:r w:rsidRPr="00A265F8">
          <w:rPr>
            <w:noProof/>
            <w:webHidden/>
          </w:rPr>
          <w:fldChar w:fldCharType="begin"/>
        </w:r>
        <w:r w:rsidRPr="00A265F8">
          <w:rPr>
            <w:noProof/>
            <w:webHidden/>
          </w:rPr>
          <w:instrText xml:space="preserve"> PAGEREF _Toc211949871 \h </w:instrText>
        </w:r>
        <w:r w:rsidRPr="00A265F8">
          <w:rPr>
            <w:noProof/>
            <w:webHidden/>
          </w:rPr>
        </w:r>
        <w:r w:rsidRPr="00A265F8">
          <w:rPr>
            <w:noProof/>
            <w:webHidden/>
          </w:rPr>
          <w:fldChar w:fldCharType="separate"/>
        </w:r>
        <w:r w:rsidRPr="00A265F8">
          <w:rPr>
            <w:noProof/>
            <w:webHidden/>
          </w:rPr>
          <w:t>61</w:t>
        </w:r>
        <w:r w:rsidRPr="00A265F8">
          <w:rPr>
            <w:noProof/>
            <w:webHidden/>
          </w:rPr>
          <w:fldChar w:fldCharType="end"/>
        </w:r>
      </w:hyperlink>
    </w:p>
    <w:p w14:paraId="1E9A2950" w14:textId="301ADAEF"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72" w:history="1">
        <w:r w:rsidRPr="00A265F8">
          <w:rPr>
            <w:rStyle w:val="Hyperkopling"/>
            <w:noProof/>
          </w:rPr>
          <w:t>6.A Andre krav</w:t>
        </w:r>
        <w:r w:rsidRPr="00A265F8">
          <w:rPr>
            <w:noProof/>
            <w:webHidden/>
          </w:rPr>
          <w:tab/>
        </w:r>
        <w:r w:rsidRPr="00A265F8">
          <w:rPr>
            <w:noProof/>
            <w:webHidden/>
          </w:rPr>
          <w:fldChar w:fldCharType="begin"/>
        </w:r>
        <w:r w:rsidRPr="00A265F8">
          <w:rPr>
            <w:noProof/>
            <w:webHidden/>
          </w:rPr>
          <w:instrText xml:space="preserve"> PAGEREF _Toc211949872 \h </w:instrText>
        </w:r>
        <w:r w:rsidRPr="00A265F8">
          <w:rPr>
            <w:noProof/>
            <w:webHidden/>
          </w:rPr>
        </w:r>
        <w:r w:rsidRPr="00A265F8">
          <w:rPr>
            <w:noProof/>
            <w:webHidden/>
          </w:rPr>
          <w:fldChar w:fldCharType="separate"/>
        </w:r>
        <w:r w:rsidRPr="00A265F8">
          <w:rPr>
            <w:noProof/>
            <w:webHidden/>
          </w:rPr>
          <w:t>62</w:t>
        </w:r>
        <w:r w:rsidRPr="00A265F8">
          <w:rPr>
            <w:noProof/>
            <w:webHidden/>
          </w:rPr>
          <w:fldChar w:fldCharType="end"/>
        </w:r>
      </w:hyperlink>
    </w:p>
    <w:p w14:paraId="1B2FA56D" w14:textId="701205B8" w:rsidR="00D7788C" w:rsidRPr="00A265F8" w:rsidRDefault="00D7788C">
      <w:pPr>
        <w:pStyle w:val="INNH1"/>
        <w:tabs>
          <w:tab w:val="right" w:pos="9061"/>
        </w:tabs>
        <w:rPr>
          <w:rFonts w:asciiTheme="minorHAnsi" w:hAnsiTheme="minorHAnsi"/>
          <w:b w:val="0"/>
          <w:bCs w:val="0"/>
          <w:caps w:val="0"/>
          <w:noProof/>
          <w:kern w:val="2"/>
          <w:sz w:val="24"/>
          <w:szCs w:val="24"/>
          <w14:ligatures w14:val="standardContextual"/>
        </w:rPr>
      </w:pPr>
      <w:hyperlink w:anchor="_Toc211949873" w:history="1">
        <w:r w:rsidRPr="00A265F8">
          <w:rPr>
            <w:rStyle w:val="Hyperkopling"/>
            <w:noProof/>
          </w:rPr>
          <w:t>7. Transportsystem - overvatn</w:t>
        </w:r>
        <w:r w:rsidRPr="00A265F8">
          <w:rPr>
            <w:noProof/>
            <w:webHidden/>
          </w:rPr>
          <w:tab/>
        </w:r>
        <w:r w:rsidRPr="00A265F8">
          <w:rPr>
            <w:noProof/>
            <w:webHidden/>
          </w:rPr>
          <w:fldChar w:fldCharType="begin"/>
        </w:r>
        <w:r w:rsidRPr="00A265F8">
          <w:rPr>
            <w:noProof/>
            <w:webHidden/>
          </w:rPr>
          <w:instrText xml:space="preserve"> PAGEREF _Toc211949873 \h </w:instrText>
        </w:r>
        <w:r w:rsidRPr="00A265F8">
          <w:rPr>
            <w:noProof/>
            <w:webHidden/>
          </w:rPr>
        </w:r>
        <w:r w:rsidRPr="00A265F8">
          <w:rPr>
            <w:noProof/>
            <w:webHidden/>
          </w:rPr>
          <w:fldChar w:fldCharType="separate"/>
        </w:r>
        <w:r w:rsidRPr="00A265F8">
          <w:rPr>
            <w:noProof/>
            <w:webHidden/>
          </w:rPr>
          <w:t>63</w:t>
        </w:r>
        <w:r w:rsidRPr="00A265F8">
          <w:rPr>
            <w:noProof/>
            <w:webHidden/>
          </w:rPr>
          <w:fldChar w:fldCharType="end"/>
        </w:r>
      </w:hyperlink>
    </w:p>
    <w:p w14:paraId="0DEA0564" w14:textId="013D92A2"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74" w:history="1">
        <w:r w:rsidRPr="00A265F8">
          <w:rPr>
            <w:rStyle w:val="Hyperkopling"/>
            <w:noProof/>
          </w:rPr>
          <w:t>7.0 Generelle vilkår</w:t>
        </w:r>
        <w:r w:rsidRPr="00A265F8">
          <w:rPr>
            <w:noProof/>
            <w:webHidden/>
          </w:rPr>
          <w:tab/>
        </w:r>
        <w:r w:rsidRPr="00A265F8">
          <w:rPr>
            <w:noProof/>
            <w:webHidden/>
          </w:rPr>
          <w:fldChar w:fldCharType="begin"/>
        </w:r>
        <w:r w:rsidRPr="00A265F8">
          <w:rPr>
            <w:noProof/>
            <w:webHidden/>
          </w:rPr>
          <w:instrText xml:space="preserve"> PAGEREF _Toc211949874 \h </w:instrText>
        </w:r>
        <w:r w:rsidRPr="00A265F8">
          <w:rPr>
            <w:noProof/>
            <w:webHidden/>
          </w:rPr>
        </w:r>
        <w:r w:rsidRPr="00A265F8">
          <w:rPr>
            <w:noProof/>
            <w:webHidden/>
          </w:rPr>
          <w:fldChar w:fldCharType="separate"/>
        </w:r>
        <w:r w:rsidRPr="00A265F8">
          <w:rPr>
            <w:noProof/>
            <w:webHidden/>
          </w:rPr>
          <w:t>63</w:t>
        </w:r>
        <w:r w:rsidRPr="00A265F8">
          <w:rPr>
            <w:noProof/>
            <w:webHidden/>
          </w:rPr>
          <w:fldChar w:fldCharType="end"/>
        </w:r>
      </w:hyperlink>
    </w:p>
    <w:p w14:paraId="65DD890B" w14:textId="532D0083"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75" w:history="1">
        <w:r w:rsidRPr="00A265F8">
          <w:rPr>
            <w:rStyle w:val="Hyperkopling"/>
            <w:noProof/>
          </w:rPr>
          <w:t>7.1 Val av leidningsmateriale</w:t>
        </w:r>
        <w:r w:rsidRPr="00A265F8">
          <w:rPr>
            <w:noProof/>
            <w:webHidden/>
          </w:rPr>
          <w:tab/>
        </w:r>
        <w:r w:rsidRPr="00A265F8">
          <w:rPr>
            <w:noProof/>
            <w:webHidden/>
          </w:rPr>
          <w:fldChar w:fldCharType="begin"/>
        </w:r>
        <w:r w:rsidRPr="00A265F8">
          <w:rPr>
            <w:noProof/>
            <w:webHidden/>
          </w:rPr>
          <w:instrText xml:space="preserve"> PAGEREF _Toc211949875 \h </w:instrText>
        </w:r>
        <w:r w:rsidRPr="00A265F8">
          <w:rPr>
            <w:noProof/>
            <w:webHidden/>
          </w:rPr>
        </w:r>
        <w:r w:rsidRPr="00A265F8">
          <w:rPr>
            <w:noProof/>
            <w:webHidden/>
          </w:rPr>
          <w:fldChar w:fldCharType="separate"/>
        </w:r>
        <w:r w:rsidRPr="00A265F8">
          <w:rPr>
            <w:noProof/>
            <w:webHidden/>
          </w:rPr>
          <w:t>63</w:t>
        </w:r>
        <w:r w:rsidRPr="00A265F8">
          <w:rPr>
            <w:noProof/>
            <w:webHidden/>
          </w:rPr>
          <w:fldChar w:fldCharType="end"/>
        </w:r>
      </w:hyperlink>
    </w:p>
    <w:p w14:paraId="7EDF6247" w14:textId="513A38D1"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76" w:history="1">
        <w:r w:rsidRPr="00A265F8">
          <w:rPr>
            <w:rStyle w:val="Hyperkopling"/>
            <w:noProof/>
          </w:rPr>
          <w:t>7.2 Utrekning av overvassmengder</w:t>
        </w:r>
        <w:r w:rsidRPr="00A265F8">
          <w:rPr>
            <w:noProof/>
            <w:webHidden/>
          </w:rPr>
          <w:tab/>
        </w:r>
        <w:r w:rsidRPr="00A265F8">
          <w:rPr>
            <w:noProof/>
            <w:webHidden/>
          </w:rPr>
          <w:fldChar w:fldCharType="begin"/>
        </w:r>
        <w:r w:rsidRPr="00A265F8">
          <w:rPr>
            <w:noProof/>
            <w:webHidden/>
          </w:rPr>
          <w:instrText xml:space="preserve"> PAGEREF _Toc211949876 \h </w:instrText>
        </w:r>
        <w:r w:rsidRPr="00A265F8">
          <w:rPr>
            <w:noProof/>
            <w:webHidden/>
          </w:rPr>
        </w:r>
        <w:r w:rsidRPr="00A265F8">
          <w:rPr>
            <w:noProof/>
            <w:webHidden/>
          </w:rPr>
          <w:fldChar w:fldCharType="separate"/>
        </w:r>
        <w:r w:rsidRPr="00A265F8">
          <w:rPr>
            <w:noProof/>
            <w:webHidden/>
          </w:rPr>
          <w:t>64</w:t>
        </w:r>
        <w:r w:rsidRPr="00A265F8">
          <w:rPr>
            <w:noProof/>
            <w:webHidden/>
          </w:rPr>
          <w:fldChar w:fldCharType="end"/>
        </w:r>
      </w:hyperlink>
    </w:p>
    <w:p w14:paraId="5ACA4496" w14:textId="1609EC49"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77" w:history="1">
        <w:r w:rsidRPr="00A265F8">
          <w:rPr>
            <w:rStyle w:val="Hyperkopling"/>
            <w:noProof/>
          </w:rPr>
          <w:t>7.3 Dimensjonering av overvassleidningar</w:t>
        </w:r>
        <w:r w:rsidRPr="00A265F8">
          <w:rPr>
            <w:noProof/>
            <w:webHidden/>
          </w:rPr>
          <w:tab/>
        </w:r>
        <w:r w:rsidRPr="00A265F8">
          <w:rPr>
            <w:noProof/>
            <w:webHidden/>
          </w:rPr>
          <w:fldChar w:fldCharType="begin"/>
        </w:r>
        <w:r w:rsidRPr="00A265F8">
          <w:rPr>
            <w:noProof/>
            <w:webHidden/>
          </w:rPr>
          <w:instrText xml:space="preserve"> PAGEREF _Toc211949877 \h </w:instrText>
        </w:r>
        <w:r w:rsidRPr="00A265F8">
          <w:rPr>
            <w:noProof/>
            <w:webHidden/>
          </w:rPr>
        </w:r>
        <w:r w:rsidRPr="00A265F8">
          <w:rPr>
            <w:noProof/>
            <w:webHidden/>
          </w:rPr>
          <w:fldChar w:fldCharType="separate"/>
        </w:r>
        <w:r w:rsidRPr="00A265F8">
          <w:rPr>
            <w:noProof/>
            <w:webHidden/>
          </w:rPr>
          <w:t>65</w:t>
        </w:r>
        <w:r w:rsidRPr="00A265F8">
          <w:rPr>
            <w:noProof/>
            <w:webHidden/>
          </w:rPr>
          <w:fldChar w:fldCharType="end"/>
        </w:r>
      </w:hyperlink>
    </w:p>
    <w:p w14:paraId="1CB62601" w14:textId="2BF2D4F0"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78" w:history="1">
        <w:r w:rsidRPr="00A265F8">
          <w:rPr>
            <w:rStyle w:val="Hyperkopling"/>
            <w:noProof/>
          </w:rPr>
          <w:t>7.4 Minstedimensjonar</w:t>
        </w:r>
        <w:r w:rsidRPr="00A265F8">
          <w:rPr>
            <w:noProof/>
            <w:webHidden/>
          </w:rPr>
          <w:tab/>
        </w:r>
        <w:r w:rsidRPr="00A265F8">
          <w:rPr>
            <w:noProof/>
            <w:webHidden/>
          </w:rPr>
          <w:fldChar w:fldCharType="begin"/>
        </w:r>
        <w:r w:rsidRPr="00A265F8">
          <w:rPr>
            <w:noProof/>
            <w:webHidden/>
          </w:rPr>
          <w:instrText xml:space="preserve"> PAGEREF _Toc211949878 \h </w:instrText>
        </w:r>
        <w:r w:rsidRPr="00A265F8">
          <w:rPr>
            <w:noProof/>
            <w:webHidden/>
          </w:rPr>
        </w:r>
        <w:r w:rsidRPr="00A265F8">
          <w:rPr>
            <w:noProof/>
            <w:webHidden/>
          </w:rPr>
          <w:fldChar w:fldCharType="separate"/>
        </w:r>
        <w:r w:rsidRPr="00A265F8">
          <w:rPr>
            <w:noProof/>
            <w:webHidden/>
          </w:rPr>
          <w:t>65</w:t>
        </w:r>
        <w:r w:rsidRPr="00A265F8">
          <w:rPr>
            <w:noProof/>
            <w:webHidden/>
          </w:rPr>
          <w:fldChar w:fldCharType="end"/>
        </w:r>
      </w:hyperlink>
    </w:p>
    <w:p w14:paraId="12DCC357" w14:textId="2B8F86A9"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79" w:history="1">
        <w:r w:rsidRPr="00A265F8">
          <w:rPr>
            <w:rStyle w:val="Hyperkopling"/>
            <w:noProof/>
          </w:rPr>
          <w:t>7.5 Minimumsfall/sjølvreinsing</w:t>
        </w:r>
        <w:r w:rsidRPr="00A265F8">
          <w:rPr>
            <w:noProof/>
            <w:webHidden/>
          </w:rPr>
          <w:tab/>
        </w:r>
        <w:r w:rsidRPr="00A265F8">
          <w:rPr>
            <w:noProof/>
            <w:webHidden/>
          </w:rPr>
          <w:fldChar w:fldCharType="begin"/>
        </w:r>
        <w:r w:rsidRPr="00A265F8">
          <w:rPr>
            <w:noProof/>
            <w:webHidden/>
          </w:rPr>
          <w:instrText xml:space="preserve"> PAGEREF _Toc211949879 \h </w:instrText>
        </w:r>
        <w:r w:rsidRPr="00A265F8">
          <w:rPr>
            <w:noProof/>
            <w:webHidden/>
          </w:rPr>
        </w:r>
        <w:r w:rsidRPr="00A265F8">
          <w:rPr>
            <w:noProof/>
            <w:webHidden/>
          </w:rPr>
          <w:fldChar w:fldCharType="separate"/>
        </w:r>
        <w:r w:rsidRPr="00A265F8">
          <w:rPr>
            <w:noProof/>
            <w:webHidden/>
          </w:rPr>
          <w:t>66</w:t>
        </w:r>
        <w:r w:rsidRPr="00A265F8">
          <w:rPr>
            <w:noProof/>
            <w:webHidden/>
          </w:rPr>
          <w:fldChar w:fldCharType="end"/>
        </w:r>
      </w:hyperlink>
    </w:p>
    <w:p w14:paraId="3A3EA551" w14:textId="44D34EE5"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80" w:history="1">
        <w:r w:rsidRPr="00A265F8">
          <w:rPr>
            <w:rStyle w:val="Hyperkopling"/>
            <w:noProof/>
          </w:rPr>
          <w:t>7.6 Styrke og overdekking</w:t>
        </w:r>
        <w:r w:rsidRPr="00A265F8">
          <w:rPr>
            <w:noProof/>
            <w:webHidden/>
          </w:rPr>
          <w:tab/>
        </w:r>
        <w:r w:rsidRPr="00A265F8">
          <w:rPr>
            <w:noProof/>
            <w:webHidden/>
          </w:rPr>
          <w:fldChar w:fldCharType="begin"/>
        </w:r>
        <w:r w:rsidRPr="00A265F8">
          <w:rPr>
            <w:noProof/>
            <w:webHidden/>
          </w:rPr>
          <w:instrText xml:space="preserve"> PAGEREF _Toc211949880 \h </w:instrText>
        </w:r>
        <w:r w:rsidRPr="00A265F8">
          <w:rPr>
            <w:noProof/>
            <w:webHidden/>
          </w:rPr>
        </w:r>
        <w:r w:rsidRPr="00A265F8">
          <w:rPr>
            <w:noProof/>
            <w:webHidden/>
          </w:rPr>
          <w:fldChar w:fldCharType="separate"/>
        </w:r>
        <w:r w:rsidRPr="00A265F8">
          <w:rPr>
            <w:noProof/>
            <w:webHidden/>
          </w:rPr>
          <w:t>66</w:t>
        </w:r>
        <w:r w:rsidRPr="00A265F8">
          <w:rPr>
            <w:noProof/>
            <w:webHidden/>
          </w:rPr>
          <w:fldChar w:fldCharType="end"/>
        </w:r>
      </w:hyperlink>
    </w:p>
    <w:p w14:paraId="1058DD8F" w14:textId="35F19A06"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81" w:history="1">
        <w:r w:rsidRPr="00A265F8">
          <w:rPr>
            <w:rStyle w:val="Hyperkopling"/>
            <w:noProof/>
          </w:rPr>
          <w:t>7.7 Røyrleidningar og røyrdelar</w:t>
        </w:r>
        <w:r w:rsidRPr="00A265F8">
          <w:rPr>
            <w:noProof/>
            <w:webHidden/>
          </w:rPr>
          <w:tab/>
        </w:r>
        <w:r w:rsidRPr="00A265F8">
          <w:rPr>
            <w:noProof/>
            <w:webHidden/>
          </w:rPr>
          <w:fldChar w:fldCharType="begin"/>
        </w:r>
        <w:r w:rsidRPr="00A265F8">
          <w:rPr>
            <w:noProof/>
            <w:webHidden/>
          </w:rPr>
          <w:instrText xml:space="preserve"> PAGEREF _Toc211949881 \h </w:instrText>
        </w:r>
        <w:r w:rsidRPr="00A265F8">
          <w:rPr>
            <w:noProof/>
            <w:webHidden/>
          </w:rPr>
        </w:r>
        <w:r w:rsidRPr="00A265F8">
          <w:rPr>
            <w:noProof/>
            <w:webHidden/>
          </w:rPr>
          <w:fldChar w:fldCharType="separate"/>
        </w:r>
        <w:r w:rsidRPr="00A265F8">
          <w:rPr>
            <w:noProof/>
            <w:webHidden/>
          </w:rPr>
          <w:t>67</w:t>
        </w:r>
        <w:r w:rsidRPr="00A265F8">
          <w:rPr>
            <w:noProof/>
            <w:webHidden/>
          </w:rPr>
          <w:fldChar w:fldCharType="end"/>
        </w:r>
      </w:hyperlink>
    </w:p>
    <w:p w14:paraId="3C387537" w14:textId="14DFAA4F"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82" w:history="1">
        <w:r w:rsidRPr="00A265F8">
          <w:rPr>
            <w:rStyle w:val="Hyperkopling"/>
            <w:noProof/>
          </w:rPr>
          <w:t>7.8 Mottakskontroll</w:t>
        </w:r>
        <w:r w:rsidRPr="00A265F8">
          <w:rPr>
            <w:noProof/>
            <w:webHidden/>
          </w:rPr>
          <w:tab/>
        </w:r>
        <w:r w:rsidRPr="00A265F8">
          <w:rPr>
            <w:noProof/>
            <w:webHidden/>
          </w:rPr>
          <w:fldChar w:fldCharType="begin"/>
        </w:r>
        <w:r w:rsidRPr="00A265F8">
          <w:rPr>
            <w:noProof/>
            <w:webHidden/>
          </w:rPr>
          <w:instrText xml:space="preserve"> PAGEREF _Toc211949882 \h </w:instrText>
        </w:r>
        <w:r w:rsidRPr="00A265F8">
          <w:rPr>
            <w:noProof/>
            <w:webHidden/>
          </w:rPr>
        </w:r>
        <w:r w:rsidRPr="00A265F8">
          <w:rPr>
            <w:noProof/>
            <w:webHidden/>
          </w:rPr>
          <w:fldChar w:fldCharType="separate"/>
        </w:r>
        <w:r w:rsidRPr="00A265F8">
          <w:rPr>
            <w:noProof/>
            <w:webHidden/>
          </w:rPr>
          <w:t>69</w:t>
        </w:r>
        <w:r w:rsidRPr="00A265F8">
          <w:rPr>
            <w:noProof/>
            <w:webHidden/>
          </w:rPr>
          <w:fldChar w:fldCharType="end"/>
        </w:r>
      </w:hyperlink>
    </w:p>
    <w:p w14:paraId="5CF596A5" w14:textId="70E0344B"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83" w:history="1">
        <w:r w:rsidRPr="00A265F8">
          <w:rPr>
            <w:rStyle w:val="Hyperkopling"/>
            <w:noProof/>
          </w:rPr>
          <w:t>7.9 Tilknyting av stikkleidningar / avgreining på kommunal overvassleidning</w:t>
        </w:r>
        <w:r w:rsidRPr="00A265F8">
          <w:rPr>
            <w:noProof/>
            <w:webHidden/>
          </w:rPr>
          <w:tab/>
        </w:r>
        <w:r w:rsidRPr="00A265F8">
          <w:rPr>
            <w:noProof/>
            <w:webHidden/>
          </w:rPr>
          <w:fldChar w:fldCharType="begin"/>
        </w:r>
        <w:r w:rsidRPr="00A265F8">
          <w:rPr>
            <w:noProof/>
            <w:webHidden/>
          </w:rPr>
          <w:instrText xml:space="preserve"> PAGEREF _Toc211949883 \h </w:instrText>
        </w:r>
        <w:r w:rsidRPr="00A265F8">
          <w:rPr>
            <w:noProof/>
            <w:webHidden/>
          </w:rPr>
        </w:r>
        <w:r w:rsidRPr="00A265F8">
          <w:rPr>
            <w:noProof/>
            <w:webHidden/>
          </w:rPr>
          <w:fldChar w:fldCharType="separate"/>
        </w:r>
        <w:r w:rsidRPr="00A265F8">
          <w:rPr>
            <w:noProof/>
            <w:webHidden/>
          </w:rPr>
          <w:t>69</w:t>
        </w:r>
        <w:r w:rsidRPr="00A265F8">
          <w:rPr>
            <w:noProof/>
            <w:webHidden/>
          </w:rPr>
          <w:fldChar w:fldCharType="end"/>
        </w:r>
      </w:hyperlink>
    </w:p>
    <w:p w14:paraId="54A125B6" w14:textId="7D9DD393"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84" w:history="1">
        <w:r w:rsidRPr="00A265F8">
          <w:rPr>
            <w:rStyle w:val="Hyperkopling"/>
            <w:noProof/>
          </w:rPr>
          <w:t>7.10 Leidning i kurve</w:t>
        </w:r>
        <w:r w:rsidRPr="00A265F8">
          <w:rPr>
            <w:noProof/>
            <w:webHidden/>
          </w:rPr>
          <w:tab/>
        </w:r>
        <w:r w:rsidRPr="00A265F8">
          <w:rPr>
            <w:noProof/>
            <w:webHidden/>
          </w:rPr>
          <w:fldChar w:fldCharType="begin"/>
        </w:r>
        <w:r w:rsidRPr="00A265F8">
          <w:rPr>
            <w:noProof/>
            <w:webHidden/>
          </w:rPr>
          <w:instrText xml:space="preserve"> PAGEREF _Toc211949884 \h </w:instrText>
        </w:r>
        <w:r w:rsidRPr="00A265F8">
          <w:rPr>
            <w:noProof/>
            <w:webHidden/>
          </w:rPr>
        </w:r>
        <w:r w:rsidRPr="00A265F8">
          <w:rPr>
            <w:noProof/>
            <w:webHidden/>
          </w:rPr>
          <w:fldChar w:fldCharType="separate"/>
        </w:r>
        <w:r w:rsidRPr="00A265F8">
          <w:rPr>
            <w:noProof/>
            <w:webHidden/>
          </w:rPr>
          <w:t>71</w:t>
        </w:r>
        <w:r w:rsidRPr="00A265F8">
          <w:rPr>
            <w:noProof/>
            <w:webHidden/>
          </w:rPr>
          <w:fldChar w:fldCharType="end"/>
        </w:r>
      </w:hyperlink>
    </w:p>
    <w:p w14:paraId="453094ED" w14:textId="3AD0368B"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85" w:history="1">
        <w:r w:rsidRPr="00A265F8">
          <w:rPr>
            <w:rStyle w:val="Hyperkopling"/>
            <w:noProof/>
          </w:rPr>
          <w:t>7.11 Bend i grøft</w:t>
        </w:r>
        <w:r w:rsidRPr="00A265F8">
          <w:rPr>
            <w:noProof/>
            <w:webHidden/>
          </w:rPr>
          <w:tab/>
        </w:r>
        <w:r w:rsidRPr="00A265F8">
          <w:rPr>
            <w:noProof/>
            <w:webHidden/>
          </w:rPr>
          <w:fldChar w:fldCharType="begin"/>
        </w:r>
        <w:r w:rsidRPr="00A265F8">
          <w:rPr>
            <w:noProof/>
            <w:webHidden/>
          </w:rPr>
          <w:instrText xml:space="preserve"> PAGEREF _Toc211949885 \h </w:instrText>
        </w:r>
        <w:r w:rsidRPr="00A265F8">
          <w:rPr>
            <w:noProof/>
            <w:webHidden/>
          </w:rPr>
        </w:r>
        <w:r w:rsidRPr="00A265F8">
          <w:rPr>
            <w:noProof/>
            <w:webHidden/>
          </w:rPr>
          <w:fldChar w:fldCharType="separate"/>
        </w:r>
        <w:r w:rsidRPr="00A265F8">
          <w:rPr>
            <w:noProof/>
            <w:webHidden/>
          </w:rPr>
          <w:t>71</w:t>
        </w:r>
        <w:r w:rsidRPr="00A265F8">
          <w:rPr>
            <w:noProof/>
            <w:webHidden/>
          </w:rPr>
          <w:fldChar w:fldCharType="end"/>
        </w:r>
      </w:hyperlink>
    </w:p>
    <w:p w14:paraId="73CE31D2" w14:textId="25E6EC64"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86" w:history="1">
        <w:r w:rsidRPr="00A265F8">
          <w:rPr>
            <w:rStyle w:val="Hyperkopling"/>
            <w:noProof/>
          </w:rPr>
          <w:t>7.12 Trasè med stort fall</w:t>
        </w:r>
        <w:r w:rsidRPr="00A265F8">
          <w:rPr>
            <w:noProof/>
            <w:webHidden/>
          </w:rPr>
          <w:tab/>
        </w:r>
        <w:r w:rsidRPr="00A265F8">
          <w:rPr>
            <w:noProof/>
            <w:webHidden/>
          </w:rPr>
          <w:fldChar w:fldCharType="begin"/>
        </w:r>
        <w:r w:rsidRPr="00A265F8">
          <w:rPr>
            <w:noProof/>
            <w:webHidden/>
          </w:rPr>
          <w:instrText xml:space="preserve"> PAGEREF _Toc211949886 \h </w:instrText>
        </w:r>
        <w:r w:rsidRPr="00A265F8">
          <w:rPr>
            <w:noProof/>
            <w:webHidden/>
          </w:rPr>
        </w:r>
        <w:r w:rsidRPr="00A265F8">
          <w:rPr>
            <w:noProof/>
            <w:webHidden/>
          </w:rPr>
          <w:fldChar w:fldCharType="separate"/>
        </w:r>
        <w:r w:rsidRPr="00A265F8">
          <w:rPr>
            <w:noProof/>
            <w:webHidden/>
          </w:rPr>
          <w:t>72</w:t>
        </w:r>
        <w:r w:rsidRPr="00A265F8">
          <w:rPr>
            <w:noProof/>
            <w:webHidden/>
          </w:rPr>
          <w:fldChar w:fldCharType="end"/>
        </w:r>
      </w:hyperlink>
    </w:p>
    <w:p w14:paraId="485A2A71" w14:textId="640FE060"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87" w:history="1">
        <w:r w:rsidRPr="00A265F8">
          <w:rPr>
            <w:rStyle w:val="Hyperkopling"/>
            <w:noProof/>
          </w:rPr>
          <w:t>7.13 Overvasskummar</w:t>
        </w:r>
        <w:r w:rsidRPr="00A265F8">
          <w:rPr>
            <w:noProof/>
            <w:webHidden/>
          </w:rPr>
          <w:tab/>
        </w:r>
        <w:r w:rsidRPr="00A265F8">
          <w:rPr>
            <w:noProof/>
            <w:webHidden/>
          </w:rPr>
          <w:fldChar w:fldCharType="begin"/>
        </w:r>
        <w:r w:rsidRPr="00A265F8">
          <w:rPr>
            <w:noProof/>
            <w:webHidden/>
          </w:rPr>
          <w:instrText xml:space="preserve"> PAGEREF _Toc211949887 \h </w:instrText>
        </w:r>
        <w:r w:rsidRPr="00A265F8">
          <w:rPr>
            <w:noProof/>
            <w:webHidden/>
          </w:rPr>
        </w:r>
        <w:r w:rsidRPr="00A265F8">
          <w:rPr>
            <w:noProof/>
            <w:webHidden/>
          </w:rPr>
          <w:fldChar w:fldCharType="separate"/>
        </w:r>
        <w:r w:rsidRPr="00A265F8">
          <w:rPr>
            <w:noProof/>
            <w:webHidden/>
          </w:rPr>
          <w:t>73</w:t>
        </w:r>
        <w:r w:rsidRPr="00A265F8">
          <w:rPr>
            <w:noProof/>
            <w:webHidden/>
          </w:rPr>
          <w:fldChar w:fldCharType="end"/>
        </w:r>
      </w:hyperlink>
    </w:p>
    <w:p w14:paraId="461B1348" w14:textId="6A35EE58"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88" w:history="1">
        <w:r w:rsidRPr="00A265F8">
          <w:rPr>
            <w:rStyle w:val="Hyperkopling"/>
            <w:noProof/>
          </w:rPr>
          <w:t>7.14 Avstand mellom kummar</w:t>
        </w:r>
        <w:r w:rsidRPr="00A265F8">
          <w:rPr>
            <w:noProof/>
            <w:webHidden/>
          </w:rPr>
          <w:tab/>
        </w:r>
        <w:r w:rsidRPr="00A265F8">
          <w:rPr>
            <w:noProof/>
            <w:webHidden/>
          </w:rPr>
          <w:fldChar w:fldCharType="begin"/>
        </w:r>
        <w:r w:rsidRPr="00A265F8">
          <w:rPr>
            <w:noProof/>
            <w:webHidden/>
          </w:rPr>
          <w:instrText xml:space="preserve"> PAGEREF _Toc211949888 \h </w:instrText>
        </w:r>
        <w:r w:rsidRPr="00A265F8">
          <w:rPr>
            <w:noProof/>
            <w:webHidden/>
          </w:rPr>
        </w:r>
        <w:r w:rsidRPr="00A265F8">
          <w:rPr>
            <w:noProof/>
            <w:webHidden/>
          </w:rPr>
          <w:fldChar w:fldCharType="separate"/>
        </w:r>
        <w:r w:rsidRPr="00A265F8">
          <w:rPr>
            <w:noProof/>
            <w:webHidden/>
          </w:rPr>
          <w:t>74</w:t>
        </w:r>
        <w:r w:rsidRPr="00A265F8">
          <w:rPr>
            <w:noProof/>
            <w:webHidden/>
          </w:rPr>
          <w:fldChar w:fldCharType="end"/>
        </w:r>
      </w:hyperlink>
    </w:p>
    <w:p w14:paraId="17BF9005" w14:textId="1D269EC6"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89" w:history="1">
        <w:r w:rsidRPr="00A265F8">
          <w:rPr>
            <w:rStyle w:val="Hyperkopling"/>
            <w:noProof/>
          </w:rPr>
          <w:t>7.15 Røyrgjennomføringar i betongkum</w:t>
        </w:r>
        <w:r w:rsidRPr="00A265F8">
          <w:rPr>
            <w:noProof/>
            <w:webHidden/>
          </w:rPr>
          <w:tab/>
        </w:r>
        <w:r w:rsidRPr="00A265F8">
          <w:rPr>
            <w:noProof/>
            <w:webHidden/>
          </w:rPr>
          <w:fldChar w:fldCharType="begin"/>
        </w:r>
        <w:r w:rsidRPr="00A265F8">
          <w:rPr>
            <w:noProof/>
            <w:webHidden/>
          </w:rPr>
          <w:instrText xml:space="preserve"> PAGEREF _Toc211949889 \h </w:instrText>
        </w:r>
        <w:r w:rsidRPr="00A265F8">
          <w:rPr>
            <w:noProof/>
            <w:webHidden/>
          </w:rPr>
        </w:r>
        <w:r w:rsidRPr="00A265F8">
          <w:rPr>
            <w:noProof/>
            <w:webHidden/>
          </w:rPr>
          <w:fldChar w:fldCharType="separate"/>
        </w:r>
        <w:r w:rsidRPr="00A265F8">
          <w:rPr>
            <w:noProof/>
            <w:webHidden/>
          </w:rPr>
          <w:t>74</w:t>
        </w:r>
        <w:r w:rsidRPr="00A265F8">
          <w:rPr>
            <w:noProof/>
            <w:webHidden/>
          </w:rPr>
          <w:fldChar w:fldCharType="end"/>
        </w:r>
      </w:hyperlink>
    </w:p>
    <w:p w14:paraId="2B04C1A5" w14:textId="0AFA9F50"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90" w:history="1">
        <w:r w:rsidRPr="00A265F8">
          <w:rPr>
            <w:rStyle w:val="Hyperkopling"/>
            <w:noProof/>
          </w:rPr>
          <w:t>7.16 Tettheitsprøving</w:t>
        </w:r>
        <w:r w:rsidRPr="00A265F8">
          <w:rPr>
            <w:noProof/>
            <w:webHidden/>
          </w:rPr>
          <w:tab/>
        </w:r>
        <w:r w:rsidRPr="00A265F8">
          <w:rPr>
            <w:noProof/>
            <w:webHidden/>
          </w:rPr>
          <w:fldChar w:fldCharType="begin"/>
        </w:r>
        <w:r w:rsidRPr="00A265F8">
          <w:rPr>
            <w:noProof/>
            <w:webHidden/>
          </w:rPr>
          <w:instrText xml:space="preserve"> PAGEREF _Toc211949890 \h </w:instrText>
        </w:r>
        <w:r w:rsidRPr="00A265F8">
          <w:rPr>
            <w:noProof/>
            <w:webHidden/>
          </w:rPr>
        </w:r>
        <w:r w:rsidRPr="00A265F8">
          <w:rPr>
            <w:noProof/>
            <w:webHidden/>
          </w:rPr>
          <w:fldChar w:fldCharType="separate"/>
        </w:r>
        <w:r w:rsidRPr="00A265F8">
          <w:rPr>
            <w:noProof/>
            <w:webHidden/>
          </w:rPr>
          <w:t>75</w:t>
        </w:r>
        <w:r w:rsidRPr="00A265F8">
          <w:rPr>
            <w:noProof/>
            <w:webHidden/>
          </w:rPr>
          <w:fldChar w:fldCharType="end"/>
        </w:r>
      </w:hyperlink>
    </w:p>
    <w:p w14:paraId="7085A8C3" w14:textId="62919BC1"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91" w:history="1">
        <w:r w:rsidRPr="00A265F8">
          <w:rPr>
            <w:rStyle w:val="Hyperkopling"/>
            <w:noProof/>
          </w:rPr>
          <w:t>7.17 Sandfang/bekkeinntak</w:t>
        </w:r>
        <w:r w:rsidRPr="00A265F8">
          <w:rPr>
            <w:noProof/>
            <w:webHidden/>
          </w:rPr>
          <w:tab/>
        </w:r>
        <w:r w:rsidRPr="00A265F8">
          <w:rPr>
            <w:noProof/>
            <w:webHidden/>
          </w:rPr>
          <w:fldChar w:fldCharType="begin"/>
        </w:r>
        <w:r w:rsidRPr="00A265F8">
          <w:rPr>
            <w:noProof/>
            <w:webHidden/>
          </w:rPr>
          <w:instrText xml:space="preserve"> PAGEREF _Toc211949891 \h </w:instrText>
        </w:r>
        <w:r w:rsidRPr="00A265F8">
          <w:rPr>
            <w:noProof/>
            <w:webHidden/>
          </w:rPr>
        </w:r>
        <w:r w:rsidRPr="00A265F8">
          <w:rPr>
            <w:noProof/>
            <w:webHidden/>
          </w:rPr>
          <w:fldChar w:fldCharType="separate"/>
        </w:r>
        <w:r w:rsidRPr="00A265F8">
          <w:rPr>
            <w:noProof/>
            <w:webHidden/>
          </w:rPr>
          <w:t>75</w:t>
        </w:r>
        <w:r w:rsidRPr="00A265F8">
          <w:rPr>
            <w:noProof/>
            <w:webHidden/>
          </w:rPr>
          <w:fldChar w:fldCharType="end"/>
        </w:r>
      </w:hyperlink>
    </w:p>
    <w:p w14:paraId="52A8282A" w14:textId="379C8C73"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92" w:history="1">
        <w:r w:rsidRPr="00A265F8">
          <w:rPr>
            <w:rStyle w:val="Hyperkopling"/>
            <w:noProof/>
          </w:rPr>
          <w:t>7.A Andre krav</w:t>
        </w:r>
        <w:r w:rsidRPr="00A265F8">
          <w:rPr>
            <w:noProof/>
            <w:webHidden/>
          </w:rPr>
          <w:tab/>
        </w:r>
        <w:r w:rsidRPr="00A265F8">
          <w:rPr>
            <w:noProof/>
            <w:webHidden/>
          </w:rPr>
          <w:fldChar w:fldCharType="begin"/>
        </w:r>
        <w:r w:rsidRPr="00A265F8">
          <w:rPr>
            <w:noProof/>
            <w:webHidden/>
          </w:rPr>
          <w:instrText xml:space="preserve"> PAGEREF _Toc211949892 \h </w:instrText>
        </w:r>
        <w:r w:rsidRPr="00A265F8">
          <w:rPr>
            <w:noProof/>
            <w:webHidden/>
          </w:rPr>
        </w:r>
        <w:r w:rsidRPr="00A265F8">
          <w:rPr>
            <w:noProof/>
            <w:webHidden/>
          </w:rPr>
          <w:fldChar w:fldCharType="separate"/>
        </w:r>
        <w:r w:rsidRPr="00A265F8">
          <w:rPr>
            <w:noProof/>
            <w:webHidden/>
          </w:rPr>
          <w:t>76</w:t>
        </w:r>
        <w:r w:rsidRPr="00A265F8">
          <w:rPr>
            <w:noProof/>
            <w:webHidden/>
          </w:rPr>
          <w:fldChar w:fldCharType="end"/>
        </w:r>
      </w:hyperlink>
    </w:p>
    <w:p w14:paraId="1819BFAF" w14:textId="1A9BECEC" w:rsidR="00D7788C" w:rsidRPr="00A265F8" w:rsidRDefault="00D7788C">
      <w:pPr>
        <w:pStyle w:val="INNH1"/>
        <w:tabs>
          <w:tab w:val="right" w:pos="9061"/>
        </w:tabs>
        <w:rPr>
          <w:rFonts w:asciiTheme="minorHAnsi" w:hAnsiTheme="minorHAnsi"/>
          <w:b w:val="0"/>
          <w:bCs w:val="0"/>
          <w:caps w:val="0"/>
          <w:noProof/>
          <w:kern w:val="2"/>
          <w:sz w:val="24"/>
          <w:szCs w:val="24"/>
          <w14:ligatures w14:val="standardContextual"/>
        </w:rPr>
      </w:pPr>
      <w:hyperlink w:anchor="_Toc211949893" w:history="1">
        <w:r w:rsidRPr="00A265F8">
          <w:rPr>
            <w:rStyle w:val="Hyperkopling"/>
            <w:noProof/>
          </w:rPr>
          <w:t>8. Transportsystem – avløp felles</w:t>
        </w:r>
        <w:r w:rsidRPr="00A265F8">
          <w:rPr>
            <w:noProof/>
            <w:webHidden/>
          </w:rPr>
          <w:tab/>
        </w:r>
        <w:r w:rsidRPr="00A265F8">
          <w:rPr>
            <w:noProof/>
            <w:webHidden/>
          </w:rPr>
          <w:fldChar w:fldCharType="begin"/>
        </w:r>
        <w:r w:rsidRPr="00A265F8">
          <w:rPr>
            <w:noProof/>
            <w:webHidden/>
          </w:rPr>
          <w:instrText xml:space="preserve"> PAGEREF _Toc211949893 \h </w:instrText>
        </w:r>
        <w:r w:rsidRPr="00A265F8">
          <w:rPr>
            <w:noProof/>
            <w:webHidden/>
          </w:rPr>
        </w:r>
        <w:r w:rsidRPr="00A265F8">
          <w:rPr>
            <w:noProof/>
            <w:webHidden/>
          </w:rPr>
          <w:fldChar w:fldCharType="separate"/>
        </w:r>
        <w:r w:rsidRPr="00A265F8">
          <w:rPr>
            <w:noProof/>
            <w:webHidden/>
          </w:rPr>
          <w:t>78</w:t>
        </w:r>
        <w:r w:rsidRPr="00A265F8">
          <w:rPr>
            <w:noProof/>
            <w:webHidden/>
          </w:rPr>
          <w:fldChar w:fldCharType="end"/>
        </w:r>
      </w:hyperlink>
    </w:p>
    <w:p w14:paraId="2EDB49AF" w14:textId="354BD02F"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94" w:history="1">
        <w:r w:rsidRPr="00A265F8">
          <w:rPr>
            <w:rStyle w:val="Hyperkopling"/>
            <w:noProof/>
          </w:rPr>
          <w:t>8.0 Generelle vilkår</w:t>
        </w:r>
        <w:r w:rsidRPr="00A265F8">
          <w:rPr>
            <w:noProof/>
            <w:webHidden/>
          </w:rPr>
          <w:tab/>
        </w:r>
        <w:r w:rsidRPr="00A265F8">
          <w:rPr>
            <w:noProof/>
            <w:webHidden/>
          </w:rPr>
          <w:fldChar w:fldCharType="begin"/>
        </w:r>
        <w:r w:rsidRPr="00A265F8">
          <w:rPr>
            <w:noProof/>
            <w:webHidden/>
          </w:rPr>
          <w:instrText xml:space="preserve"> PAGEREF _Toc211949894 \h </w:instrText>
        </w:r>
        <w:r w:rsidRPr="00A265F8">
          <w:rPr>
            <w:noProof/>
            <w:webHidden/>
          </w:rPr>
        </w:r>
        <w:r w:rsidRPr="00A265F8">
          <w:rPr>
            <w:noProof/>
            <w:webHidden/>
          </w:rPr>
          <w:fldChar w:fldCharType="separate"/>
        </w:r>
        <w:r w:rsidRPr="00A265F8">
          <w:rPr>
            <w:noProof/>
            <w:webHidden/>
          </w:rPr>
          <w:t>78</w:t>
        </w:r>
        <w:r w:rsidRPr="00A265F8">
          <w:rPr>
            <w:noProof/>
            <w:webHidden/>
          </w:rPr>
          <w:fldChar w:fldCharType="end"/>
        </w:r>
      </w:hyperlink>
    </w:p>
    <w:p w14:paraId="2DA67F63" w14:textId="661309C8"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95" w:history="1">
        <w:r w:rsidRPr="00A265F8">
          <w:rPr>
            <w:rStyle w:val="Hyperkopling"/>
            <w:noProof/>
          </w:rPr>
          <w:t>8.1 Sand- og steinfang</w:t>
        </w:r>
        <w:r w:rsidRPr="00A265F8">
          <w:rPr>
            <w:noProof/>
            <w:webHidden/>
          </w:rPr>
          <w:tab/>
        </w:r>
        <w:r w:rsidRPr="00A265F8">
          <w:rPr>
            <w:noProof/>
            <w:webHidden/>
          </w:rPr>
          <w:fldChar w:fldCharType="begin"/>
        </w:r>
        <w:r w:rsidRPr="00A265F8">
          <w:rPr>
            <w:noProof/>
            <w:webHidden/>
          </w:rPr>
          <w:instrText xml:space="preserve"> PAGEREF _Toc211949895 \h </w:instrText>
        </w:r>
        <w:r w:rsidRPr="00A265F8">
          <w:rPr>
            <w:noProof/>
            <w:webHidden/>
          </w:rPr>
        </w:r>
        <w:r w:rsidRPr="00A265F8">
          <w:rPr>
            <w:noProof/>
            <w:webHidden/>
          </w:rPr>
          <w:fldChar w:fldCharType="separate"/>
        </w:r>
        <w:r w:rsidRPr="00A265F8">
          <w:rPr>
            <w:noProof/>
            <w:webHidden/>
          </w:rPr>
          <w:t>78</w:t>
        </w:r>
        <w:r w:rsidRPr="00A265F8">
          <w:rPr>
            <w:noProof/>
            <w:webHidden/>
          </w:rPr>
          <w:fldChar w:fldCharType="end"/>
        </w:r>
      </w:hyperlink>
    </w:p>
    <w:p w14:paraId="6771D75F" w14:textId="41B2CF4E" w:rsidR="00D7788C" w:rsidRPr="00A265F8" w:rsidRDefault="00D7788C">
      <w:pPr>
        <w:pStyle w:val="INNH3"/>
        <w:tabs>
          <w:tab w:val="right" w:pos="9061"/>
        </w:tabs>
        <w:rPr>
          <w:rFonts w:asciiTheme="minorHAnsi" w:hAnsiTheme="minorHAnsi"/>
          <w:i w:val="0"/>
          <w:iCs w:val="0"/>
          <w:noProof/>
          <w:kern w:val="2"/>
          <w:sz w:val="24"/>
          <w:szCs w:val="24"/>
          <w14:ligatures w14:val="standardContextual"/>
        </w:rPr>
      </w:pPr>
      <w:hyperlink w:anchor="_Toc211949896" w:history="1">
        <w:r w:rsidRPr="00A265F8">
          <w:rPr>
            <w:rStyle w:val="Hyperkopling"/>
            <w:noProof/>
          </w:rPr>
          <w:t>8.2 Regnvassoverløp</w:t>
        </w:r>
        <w:r w:rsidRPr="00A265F8">
          <w:rPr>
            <w:noProof/>
            <w:webHidden/>
          </w:rPr>
          <w:tab/>
        </w:r>
        <w:r w:rsidRPr="00A265F8">
          <w:rPr>
            <w:noProof/>
            <w:webHidden/>
          </w:rPr>
          <w:fldChar w:fldCharType="begin"/>
        </w:r>
        <w:r w:rsidRPr="00A265F8">
          <w:rPr>
            <w:noProof/>
            <w:webHidden/>
          </w:rPr>
          <w:instrText xml:space="preserve"> PAGEREF _Toc211949896 \h </w:instrText>
        </w:r>
        <w:r w:rsidRPr="00A265F8">
          <w:rPr>
            <w:noProof/>
            <w:webHidden/>
          </w:rPr>
        </w:r>
        <w:r w:rsidRPr="00A265F8">
          <w:rPr>
            <w:noProof/>
            <w:webHidden/>
          </w:rPr>
          <w:fldChar w:fldCharType="separate"/>
        </w:r>
        <w:r w:rsidRPr="00A265F8">
          <w:rPr>
            <w:noProof/>
            <w:webHidden/>
          </w:rPr>
          <w:t>79</w:t>
        </w:r>
        <w:r w:rsidRPr="00A265F8">
          <w:rPr>
            <w:noProof/>
            <w:webHidden/>
          </w:rPr>
          <w:fldChar w:fldCharType="end"/>
        </w:r>
      </w:hyperlink>
    </w:p>
    <w:p w14:paraId="3CBBE171" w14:textId="1560529F" w:rsidR="00D34FBA" w:rsidRPr="00A265F8" w:rsidRDefault="00D34FBA">
      <w:r w:rsidRPr="00A265F8">
        <w:rPr>
          <w:b/>
          <w:bCs/>
        </w:rPr>
        <w:fldChar w:fldCharType="end"/>
      </w:r>
    </w:p>
    <w:p w14:paraId="259C2005" w14:textId="7ABDA9F1" w:rsidR="00A90A7C" w:rsidRPr="00A265F8" w:rsidRDefault="00A90A7C" w:rsidP="00470093">
      <w:pPr>
        <w:tabs>
          <w:tab w:val="left" w:pos="8505"/>
        </w:tabs>
        <w:rPr>
          <w:b/>
          <w:bCs/>
          <w:sz w:val="20"/>
        </w:rPr>
      </w:pPr>
    </w:p>
    <w:p w14:paraId="1BF6B6C1" w14:textId="09921A53" w:rsidR="00765D09" w:rsidRPr="00A265F8" w:rsidRDefault="00765D09" w:rsidP="00765D09">
      <w:bookmarkStart w:id="0" w:name="_Hlk59520246"/>
      <w:bookmarkStart w:id="1" w:name="_Hlk60827820"/>
      <w:r w:rsidRPr="00A265F8">
        <w:t xml:space="preserve">Vedlegg A1: Normteikning Plan og lengdeprofil </w:t>
      </w:r>
    </w:p>
    <w:p w14:paraId="62CDC17C" w14:textId="7A658D03" w:rsidR="00765D09" w:rsidRPr="00A265F8" w:rsidRDefault="00765D09" w:rsidP="00765D09">
      <w:r w:rsidRPr="00A265F8">
        <w:t xml:space="preserve">Vedlegg A2: </w:t>
      </w:r>
      <w:r w:rsidR="001001F4" w:rsidRPr="00A265F8">
        <w:t xml:space="preserve">Normalprofil </w:t>
      </w:r>
      <w:r w:rsidRPr="00A265F8">
        <w:t>Grøft</w:t>
      </w:r>
    </w:p>
    <w:p w14:paraId="0A8494CE" w14:textId="2EC944EA" w:rsidR="00765D09" w:rsidRPr="00A265F8" w:rsidRDefault="00765D09" w:rsidP="00765D09">
      <w:r w:rsidRPr="00A265F8">
        <w:t>Vedlegg A3: Grøftestengsel - betong</w:t>
      </w:r>
    </w:p>
    <w:p w14:paraId="1B4D65C0" w14:textId="185277C3" w:rsidR="00765D09" w:rsidRPr="00A265F8" w:rsidRDefault="00765D09" w:rsidP="00765D09">
      <w:r w:rsidRPr="00A265F8">
        <w:t>Vedlegg A4: Grøftestengsel - leire</w:t>
      </w:r>
    </w:p>
    <w:p w14:paraId="0C302370" w14:textId="34115764" w:rsidR="00CD6C8C" w:rsidRPr="00A265F8" w:rsidRDefault="00CD6C8C" w:rsidP="00765D09">
      <w:pPr>
        <w:tabs>
          <w:tab w:val="left" w:pos="2410"/>
        </w:tabs>
      </w:pPr>
      <w:r w:rsidRPr="00A265F8">
        <w:t xml:space="preserve">Vedlegg </w:t>
      </w:r>
      <w:r w:rsidR="00152636" w:rsidRPr="00A265F8">
        <w:t>A5 A: Tilkopling stikkleidningar VAO</w:t>
      </w:r>
    </w:p>
    <w:p w14:paraId="109F972B" w14:textId="24DF9B49" w:rsidR="00075F49" w:rsidRPr="00A265F8" w:rsidRDefault="00075F49" w:rsidP="00765D09">
      <w:pPr>
        <w:tabs>
          <w:tab w:val="left" w:pos="2410"/>
        </w:tabs>
      </w:pPr>
      <w:r w:rsidRPr="00A265F8">
        <w:t xml:space="preserve">Vedlegg A5 B: Tilkopling stikkleidningar </w:t>
      </w:r>
      <w:r w:rsidR="00FE7D67" w:rsidRPr="00A265F8">
        <w:t>Sunnfjord</w:t>
      </w:r>
    </w:p>
    <w:p w14:paraId="5576F4EF" w14:textId="31550847" w:rsidR="001B128D" w:rsidRPr="00A265F8" w:rsidRDefault="001B128D" w:rsidP="001B128D">
      <w:pPr>
        <w:tabs>
          <w:tab w:val="left" w:pos="2410"/>
        </w:tabs>
      </w:pPr>
      <w:r w:rsidRPr="00A265F8">
        <w:t>Vedlegg A5 C: Tilkopling stikkleidning i kum – Sunnfjord kommune</w:t>
      </w:r>
    </w:p>
    <w:p w14:paraId="4F9F5B07" w14:textId="262B4D95" w:rsidR="00765D09" w:rsidRPr="00A265F8" w:rsidRDefault="00765D09" w:rsidP="00765D09">
      <w:pPr>
        <w:tabs>
          <w:tab w:val="left" w:pos="2410"/>
        </w:tabs>
      </w:pPr>
      <w:r w:rsidRPr="00A265F8">
        <w:t>Vedlegg A6</w:t>
      </w:r>
      <w:r w:rsidR="00075F49" w:rsidRPr="00A265F8">
        <w:t>A</w:t>
      </w:r>
      <w:r w:rsidRPr="00A265F8">
        <w:t>: Tilknyting avløp</w:t>
      </w:r>
      <w:r w:rsidR="00075F49" w:rsidRPr="00A265F8">
        <w:t xml:space="preserve"> i kum</w:t>
      </w:r>
    </w:p>
    <w:p w14:paraId="2F73EC18" w14:textId="664C1309" w:rsidR="00075F49" w:rsidRPr="00A265F8" w:rsidRDefault="00075F49" w:rsidP="00765D09">
      <w:pPr>
        <w:tabs>
          <w:tab w:val="left" w:pos="2410"/>
        </w:tabs>
      </w:pPr>
      <w:r w:rsidRPr="00A265F8">
        <w:t>Vedlegg A6B: Tilknyting avløp med grenrøyr</w:t>
      </w:r>
    </w:p>
    <w:p w14:paraId="0D351250" w14:textId="37BF2DDB" w:rsidR="00075F49" w:rsidRPr="00A265F8" w:rsidRDefault="00075F49" w:rsidP="00765D09">
      <w:pPr>
        <w:tabs>
          <w:tab w:val="left" w:pos="2410"/>
        </w:tabs>
      </w:pPr>
      <w:r w:rsidRPr="00A265F8">
        <w:t xml:space="preserve">Vedlegg A7: </w:t>
      </w:r>
      <w:r w:rsidR="002327BF" w:rsidRPr="00A265F8">
        <w:t>Standard vasskum</w:t>
      </w:r>
    </w:p>
    <w:p w14:paraId="480C4660" w14:textId="52F57CCE" w:rsidR="00E91517" w:rsidRPr="00A265F8" w:rsidRDefault="00E91517" w:rsidP="00765D09">
      <w:pPr>
        <w:tabs>
          <w:tab w:val="left" w:pos="2410"/>
        </w:tabs>
      </w:pPr>
      <w:r w:rsidRPr="00A265F8">
        <w:t xml:space="preserve">Vedlegg A8; </w:t>
      </w:r>
      <w:r w:rsidR="002327BF" w:rsidRPr="00A265F8">
        <w:t>Overgang trykkavløp - sjølvfall</w:t>
      </w:r>
    </w:p>
    <w:p w14:paraId="19F4BD60" w14:textId="77777777" w:rsidR="00E91517" w:rsidRPr="00A265F8" w:rsidRDefault="00E91517" w:rsidP="00765D09">
      <w:pPr>
        <w:tabs>
          <w:tab w:val="left" w:pos="2410"/>
        </w:tabs>
      </w:pPr>
      <w:r w:rsidRPr="00A265F8">
        <w:t>Vedlegg A9; Brannhydrant</w:t>
      </w:r>
    </w:p>
    <w:p w14:paraId="5D11BFF3" w14:textId="185543D7" w:rsidR="00E91517" w:rsidRPr="00A265F8" w:rsidRDefault="00E91517" w:rsidP="00765D09">
      <w:pPr>
        <w:tabs>
          <w:tab w:val="left" w:pos="2410"/>
        </w:tabs>
      </w:pPr>
      <w:r w:rsidRPr="00A265F8">
        <w:t xml:space="preserve">Vedlegg A10: </w:t>
      </w:r>
      <w:r w:rsidR="00415C1F" w:rsidRPr="00A265F8">
        <w:t>Prinsippskisse SP og OV</w:t>
      </w:r>
    </w:p>
    <w:p w14:paraId="0CFDB056" w14:textId="77777777" w:rsidR="00075F49" w:rsidRPr="00A265F8" w:rsidRDefault="00245CD5" w:rsidP="00765D09">
      <w:pPr>
        <w:tabs>
          <w:tab w:val="left" w:pos="2410"/>
        </w:tabs>
      </w:pPr>
      <w:r w:rsidRPr="00A265F8">
        <w:t xml:space="preserve">Vedlegg A11: </w:t>
      </w:r>
      <w:proofErr w:type="spellStart"/>
      <w:r w:rsidRPr="00A265F8">
        <w:t>Påkoplingskum</w:t>
      </w:r>
      <w:proofErr w:type="spellEnd"/>
      <w:r w:rsidRPr="00A265F8">
        <w:t xml:space="preserve"> trykkavløp</w:t>
      </w:r>
    </w:p>
    <w:p w14:paraId="7B628BA9" w14:textId="13E31465" w:rsidR="00245CD5" w:rsidRPr="00A265F8" w:rsidRDefault="00245CD5" w:rsidP="00765D09">
      <w:pPr>
        <w:tabs>
          <w:tab w:val="left" w:pos="2410"/>
        </w:tabs>
      </w:pPr>
      <w:r w:rsidRPr="00A265F8">
        <w:t xml:space="preserve">Vedlegg A12: </w:t>
      </w:r>
      <w:r w:rsidR="00B55BDC" w:rsidRPr="00A265F8">
        <w:t>Byggea</w:t>
      </w:r>
      <w:r w:rsidR="0014275E" w:rsidRPr="00A265F8">
        <w:t>vstand til kommunale VAO leidningar</w:t>
      </w:r>
    </w:p>
    <w:p w14:paraId="7D15781F" w14:textId="32779824" w:rsidR="00765D09" w:rsidRPr="00A265F8" w:rsidRDefault="00245CD5" w:rsidP="00765D09">
      <w:pPr>
        <w:tabs>
          <w:tab w:val="left" w:pos="2410"/>
        </w:tabs>
      </w:pPr>
      <w:r w:rsidRPr="00A265F8">
        <w:t>Vedlegg A1</w:t>
      </w:r>
      <w:r w:rsidR="00415C1F" w:rsidRPr="00A265F8">
        <w:t xml:space="preserve">3: </w:t>
      </w:r>
      <w:r w:rsidRPr="00A265F8">
        <w:t>Steinfangkum</w:t>
      </w:r>
    </w:p>
    <w:p w14:paraId="793FA5BF" w14:textId="55DF2D9F" w:rsidR="00415C1F" w:rsidRPr="00A265F8" w:rsidRDefault="00415C1F" w:rsidP="00765D09">
      <w:pPr>
        <w:tabs>
          <w:tab w:val="left" w:pos="2410"/>
        </w:tabs>
      </w:pPr>
      <w:r w:rsidRPr="00A265F8">
        <w:t>Vedlegg A14: Varerør</w:t>
      </w:r>
    </w:p>
    <w:p w14:paraId="3BAE4A94" w14:textId="77777777" w:rsidR="00245CD5" w:rsidRPr="00A265F8" w:rsidRDefault="00245CD5" w:rsidP="00765D09">
      <w:pPr>
        <w:tabs>
          <w:tab w:val="left" w:pos="2410"/>
        </w:tabs>
        <w:rPr>
          <w:highlight w:val="green"/>
        </w:rPr>
      </w:pPr>
    </w:p>
    <w:p w14:paraId="286FD96C" w14:textId="77777777" w:rsidR="00D74517" w:rsidRPr="00A265F8" w:rsidRDefault="00765D09" w:rsidP="00765D09">
      <w:r w:rsidRPr="00A265F8">
        <w:t xml:space="preserve">Vedlegg B1: </w:t>
      </w:r>
      <w:r w:rsidR="0090559C" w:rsidRPr="00A265F8">
        <w:t>Sjekkliste for</w:t>
      </w:r>
      <w:r w:rsidRPr="00A265F8">
        <w:t xml:space="preserve"> </w:t>
      </w:r>
      <w:r w:rsidR="00D74517" w:rsidRPr="00A265F8">
        <w:t>overordna VAO plan</w:t>
      </w:r>
    </w:p>
    <w:p w14:paraId="65F4CCEA" w14:textId="1D861792" w:rsidR="00765D09" w:rsidRPr="00A265F8" w:rsidRDefault="00D74517" w:rsidP="00765D09">
      <w:r w:rsidRPr="00A265F8">
        <w:t>Vedlegg B2</w:t>
      </w:r>
      <w:r w:rsidR="00F90181" w:rsidRPr="00A265F8">
        <w:t>:</w:t>
      </w:r>
      <w:r w:rsidRPr="00A265F8">
        <w:t xml:space="preserve"> Krav til </w:t>
      </w:r>
      <w:r w:rsidR="007A1AB7" w:rsidRPr="00A265F8">
        <w:t>innmåling</w:t>
      </w:r>
      <w:r w:rsidR="00A67D9B" w:rsidRPr="00A265F8">
        <w:t>, sluttkontroll</w:t>
      </w:r>
      <w:r w:rsidR="007A1AB7" w:rsidRPr="00A265F8">
        <w:t xml:space="preserve"> og </w:t>
      </w:r>
      <w:r w:rsidRPr="00A265F8">
        <w:t>sluttdokumentasjon</w:t>
      </w:r>
      <w:r w:rsidR="001A423A" w:rsidRPr="00A265F8">
        <w:t xml:space="preserve"> </w:t>
      </w:r>
    </w:p>
    <w:p w14:paraId="7B660E30" w14:textId="77777777" w:rsidR="007A1AB7" w:rsidRPr="00A265F8" w:rsidRDefault="007A1AB7" w:rsidP="00765D09">
      <w:r w:rsidRPr="00A265F8">
        <w:t xml:space="preserve">Vedlegg B3: Sjekkliste </w:t>
      </w:r>
      <w:r w:rsidR="000F1033" w:rsidRPr="00A265F8">
        <w:t>for overtaking av V</w:t>
      </w:r>
      <w:r w:rsidR="0090559C" w:rsidRPr="00A265F8">
        <w:t>A</w:t>
      </w:r>
      <w:r w:rsidR="000F1033" w:rsidRPr="00A265F8">
        <w:t xml:space="preserve"> anlegg</w:t>
      </w:r>
    </w:p>
    <w:p w14:paraId="153B37D5" w14:textId="77777777" w:rsidR="007A1AB7" w:rsidRPr="00A265F8" w:rsidRDefault="007A1AB7" w:rsidP="00765D09">
      <w:r w:rsidRPr="00A265F8">
        <w:t xml:space="preserve">Vedlegg B4: </w:t>
      </w:r>
      <w:r w:rsidR="00A82CFF" w:rsidRPr="00A265F8">
        <w:t>Mal på grunneigaravtale</w:t>
      </w:r>
    </w:p>
    <w:p w14:paraId="1BD9AB8A" w14:textId="77777777" w:rsidR="007A1AB7" w:rsidRPr="00A265F8" w:rsidRDefault="007A1AB7" w:rsidP="00765D09">
      <w:r w:rsidRPr="00A265F8">
        <w:t xml:space="preserve">Vedlegg B5: Retningslinjer </w:t>
      </w:r>
      <w:proofErr w:type="spellStart"/>
      <w:r w:rsidRPr="00A265F8">
        <w:t>slokkevatn</w:t>
      </w:r>
      <w:proofErr w:type="spellEnd"/>
      <w:r w:rsidRPr="00A265F8">
        <w:t xml:space="preserve"> og sprinklarvatn </w:t>
      </w:r>
    </w:p>
    <w:p w14:paraId="089699B7" w14:textId="77777777" w:rsidR="00E91517" w:rsidRPr="00A265F8" w:rsidRDefault="00E91517" w:rsidP="00765D09">
      <w:r w:rsidRPr="00A265F8">
        <w:t xml:space="preserve">Vedlegg B6: </w:t>
      </w:r>
      <w:r w:rsidR="00B36363" w:rsidRPr="00A265F8">
        <w:t>R</w:t>
      </w:r>
      <w:r w:rsidRPr="00A265F8">
        <w:t>etningslinjer for trykkaukestasjonar</w:t>
      </w:r>
    </w:p>
    <w:p w14:paraId="2E58CAD7" w14:textId="3B76294C" w:rsidR="00F87F0B" w:rsidRPr="00A265F8" w:rsidRDefault="00E91517">
      <w:r w:rsidRPr="00A265F8">
        <w:t xml:space="preserve">Vedlegg B7: </w:t>
      </w:r>
      <w:r w:rsidR="00B36363" w:rsidRPr="00A265F8">
        <w:t>R</w:t>
      </w:r>
      <w:r w:rsidRPr="00A265F8">
        <w:t>etningslinjer for overvasshandtering</w:t>
      </w:r>
      <w:bookmarkEnd w:id="0"/>
    </w:p>
    <w:p w14:paraId="227C0810" w14:textId="740C5509" w:rsidR="00E01EE2" w:rsidRPr="00A265F8" w:rsidRDefault="00E01EE2" w:rsidP="00E01EE2">
      <w:r w:rsidRPr="00A265F8">
        <w:t>Vedlegg B</w:t>
      </w:r>
      <w:r w:rsidR="000A5245" w:rsidRPr="00A265F8">
        <w:t>8</w:t>
      </w:r>
      <w:r w:rsidRPr="00A265F8">
        <w:t>: Retningslinjer for avløpspumpestasjonar</w:t>
      </w:r>
    </w:p>
    <w:p w14:paraId="5EEBE6BE" w14:textId="77777777" w:rsidR="00E01EE2" w:rsidRPr="00A265F8" w:rsidRDefault="00E01EE2">
      <w:pPr>
        <w:sectPr w:rsidR="00E01EE2" w:rsidRPr="00A265F8" w:rsidSect="007F5781">
          <w:headerReference w:type="default" r:id="rId18"/>
          <w:footerReference w:type="default" r:id="rId19"/>
          <w:pgSz w:w="11906" w:h="16838" w:code="9"/>
          <w:pgMar w:top="1134" w:right="1134" w:bottom="851" w:left="1701" w:header="1134" w:footer="567" w:gutter="0"/>
          <w:paperSrc w:first="7" w:other="7"/>
          <w:pgNumType w:start="1"/>
          <w:cols w:space="708"/>
        </w:sectPr>
      </w:pPr>
    </w:p>
    <w:p w14:paraId="1B0002F5" w14:textId="77777777" w:rsidR="007F5781" w:rsidRPr="00A265F8" w:rsidRDefault="007F5781" w:rsidP="009F303C">
      <w:pPr>
        <w:pStyle w:val="Overskrift1"/>
      </w:pPr>
      <w:bookmarkStart w:id="2" w:name="_Toc379981232"/>
      <w:bookmarkStart w:id="3" w:name="_Toc211949795"/>
      <w:bookmarkEnd w:id="1"/>
      <w:r w:rsidRPr="00A265F8">
        <w:lastRenderedPageBreak/>
        <w:t>1. H</w:t>
      </w:r>
      <w:r w:rsidR="00AD722A" w:rsidRPr="00A265F8">
        <w:t>eimelsdokument</w:t>
      </w:r>
      <w:r w:rsidRPr="00A265F8">
        <w:t xml:space="preserve"> (lover og forskrifter)</w:t>
      </w:r>
      <w:bookmarkEnd w:id="2"/>
      <w:bookmarkEnd w:id="3"/>
      <w:r w:rsidRPr="00A265F8">
        <w:t xml:space="preserve"> </w:t>
      </w:r>
    </w:p>
    <w:p w14:paraId="06C877A6" w14:textId="02B1BA6D" w:rsidR="001F60BF" w:rsidRPr="00A265F8" w:rsidRDefault="001F60BF" w:rsidP="000E29A9">
      <w:r w:rsidRPr="00A265F8">
        <w:t>Verksemder for vatn- og avløp er underlagt ei rekkje lover og forskrifter som regulerer og påverkar planlegging, utføring og drift av VA-anlegg. Dei viktigaste lovene og forskriftene er lista opp under. Det blir spesielt gjort merksam på at eit VA-prosjekt skal vurderast av fleire instansar i kommunen.</w:t>
      </w:r>
    </w:p>
    <w:p w14:paraId="28B29705" w14:textId="2B23C2F8" w:rsidR="001F60BF" w:rsidRPr="00A265F8" w:rsidRDefault="001F60BF" w:rsidP="000E29A9">
      <w:r w:rsidRPr="00A265F8">
        <w:t>Denne norma</w:t>
      </w:r>
      <w:r w:rsidR="00C06C5E" w:rsidRPr="00A265F8">
        <w:t xml:space="preserve"> </w:t>
      </w:r>
      <w:r w:rsidRPr="00A265F8">
        <w:t xml:space="preserve">inneheld dei tekniske krava som kommunen har </w:t>
      </w:r>
      <w:r w:rsidR="00C06C5E" w:rsidRPr="00A265F8">
        <w:t xml:space="preserve"> fastsett</w:t>
      </w:r>
      <w:r w:rsidRPr="00A265F8">
        <w:t xml:space="preserve"> for å sikre </w:t>
      </w:r>
      <w:r w:rsidR="0049746D" w:rsidRPr="00A265F8">
        <w:t>nødvendig</w:t>
      </w:r>
      <w:r w:rsidR="00C06C5E" w:rsidRPr="00A265F8">
        <w:t xml:space="preserve"> </w:t>
      </w:r>
      <w:r w:rsidRPr="00A265F8">
        <w:t xml:space="preserve">kvalitet </w:t>
      </w:r>
      <w:r w:rsidR="0049746D" w:rsidRPr="00A265F8">
        <w:t>på dei kommunaltekniske anlegga.</w:t>
      </w:r>
    </w:p>
    <w:p w14:paraId="66585808" w14:textId="77777777" w:rsidR="001F60BF" w:rsidRPr="00A265F8" w:rsidRDefault="001F60BF" w:rsidP="000E29A9">
      <w:r w:rsidRPr="00A265F8">
        <w:t>Norma</w:t>
      </w:r>
      <w:r w:rsidR="00C06C5E" w:rsidRPr="00A265F8">
        <w:t xml:space="preserve"> </w:t>
      </w:r>
      <w:r w:rsidR="0049746D" w:rsidRPr="00A265F8">
        <w:t xml:space="preserve">blir </w:t>
      </w:r>
      <w:r w:rsidRPr="00A265F8">
        <w:t>og lagt til grunn for krav i samband med utbyggingsavtalar i kommunen.</w:t>
      </w:r>
      <w:r w:rsidRPr="00A265F8">
        <w:br/>
        <w:t xml:space="preserve">Eit VA-anlegg må i tillegg til å tilfredsstilla desse krava, og tilfredsstilla krava i Plan- og bygningslova om godkjenning og kvalitetssikring. Planane skal og handsamast av plan- og </w:t>
      </w:r>
      <w:proofErr w:type="spellStart"/>
      <w:r w:rsidRPr="00A265F8">
        <w:t>bygningsmyndighetene</w:t>
      </w:r>
      <w:proofErr w:type="spellEnd"/>
      <w:r w:rsidRPr="00A265F8">
        <w:t>.</w:t>
      </w:r>
    </w:p>
    <w:p w14:paraId="7C6962A9" w14:textId="77777777" w:rsidR="000E29A9" w:rsidRPr="00A265F8" w:rsidRDefault="000E29A9" w:rsidP="000E29A9">
      <w:pPr>
        <w:spacing w:after="0"/>
        <w:rPr>
          <w:szCs w:val="24"/>
        </w:rPr>
      </w:pPr>
      <w:r w:rsidRPr="00A265F8">
        <w:rPr>
          <w:b/>
          <w:bCs/>
          <w:szCs w:val="24"/>
        </w:rPr>
        <w:t>Generelle lover</w:t>
      </w:r>
    </w:p>
    <w:p w14:paraId="71FAEE58" w14:textId="28D768D5" w:rsidR="000E29A9" w:rsidRPr="00A265F8" w:rsidRDefault="000E29A9" w:rsidP="000E5F9C">
      <w:pPr>
        <w:pStyle w:val="Listeavsnitt"/>
        <w:numPr>
          <w:ilvl w:val="0"/>
          <w:numId w:val="46"/>
        </w:numPr>
        <w:spacing w:after="0"/>
      </w:pPr>
      <w:hyperlink r:id="rId20" w:tgtFrame="_self" w:history="1">
        <w:r w:rsidRPr="00A265F8">
          <w:rPr>
            <w:color w:val="00509C"/>
          </w:rPr>
          <w:t>Plan- og bygningsloven</w:t>
        </w:r>
      </w:hyperlink>
    </w:p>
    <w:p w14:paraId="42969709" w14:textId="07AB2ED9" w:rsidR="000E29A9" w:rsidRPr="00A265F8" w:rsidRDefault="000E29A9" w:rsidP="000E5F9C">
      <w:pPr>
        <w:pStyle w:val="Listeavsnitt"/>
        <w:numPr>
          <w:ilvl w:val="0"/>
          <w:numId w:val="46"/>
        </w:numPr>
        <w:spacing w:after="0"/>
      </w:pPr>
      <w:hyperlink r:id="rId21" w:tgtFrame="_blank" w:history="1">
        <w:r w:rsidRPr="00A265F8">
          <w:rPr>
            <w:color w:val="00509C"/>
          </w:rPr>
          <w:t>Teknisk forskrift</w:t>
        </w:r>
      </w:hyperlink>
    </w:p>
    <w:p w14:paraId="262D11DB" w14:textId="178432FF" w:rsidR="000E29A9" w:rsidRPr="00A265F8" w:rsidRDefault="000E29A9" w:rsidP="000E5F9C">
      <w:pPr>
        <w:pStyle w:val="Listeavsnitt"/>
        <w:numPr>
          <w:ilvl w:val="0"/>
          <w:numId w:val="46"/>
        </w:numPr>
        <w:spacing w:after="0"/>
      </w:pPr>
      <w:hyperlink r:id="rId22" w:tgtFrame="_self" w:history="1">
        <w:r w:rsidRPr="00A265F8">
          <w:rPr>
            <w:color w:val="00509C"/>
          </w:rPr>
          <w:t>Forskrift om byggesak</w:t>
        </w:r>
      </w:hyperlink>
    </w:p>
    <w:p w14:paraId="2A12D361" w14:textId="404B82CE" w:rsidR="000E29A9" w:rsidRPr="00A265F8" w:rsidRDefault="000E29A9" w:rsidP="000E5F9C">
      <w:pPr>
        <w:pStyle w:val="Listeavsnitt"/>
        <w:numPr>
          <w:ilvl w:val="0"/>
          <w:numId w:val="46"/>
        </w:numPr>
        <w:spacing w:after="0"/>
      </w:pPr>
      <w:hyperlink r:id="rId23" w:tgtFrame="_self" w:history="1">
        <w:r w:rsidRPr="00A265F8">
          <w:rPr>
            <w:color w:val="00509C"/>
          </w:rPr>
          <w:t xml:space="preserve">Forskrift om </w:t>
        </w:r>
        <w:proofErr w:type="spellStart"/>
        <w:r w:rsidRPr="00A265F8">
          <w:rPr>
            <w:color w:val="00509C"/>
          </w:rPr>
          <w:t>sikkerhet</w:t>
        </w:r>
        <w:proofErr w:type="spellEnd"/>
        <w:r w:rsidRPr="00A265F8">
          <w:rPr>
            <w:color w:val="00509C"/>
          </w:rPr>
          <w:t xml:space="preserve">, helse og arbeidsmiljø på bygge- og </w:t>
        </w:r>
        <w:proofErr w:type="spellStart"/>
        <w:r w:rsidRPr="00A265F8">
          <w:rPr>
            <w:color w:val="00509C"/>
          </w:rPr>
          <w:t>anleggsplasser</w:t>
        </w:r>
        <w:proofErr w:type="spellEnd"/>
        <w:r w:rsidRPr="00A265F8">
          <w:rPr>
            <w:color w:val="00509C"/>
          </w:rPr>
          <w:t xml:space="preserve"> “</w:t>
        </w:r>
        <w:proofErr w:type="spellStart"/>
        <w:r w:rsidRPr="00A265F8">
          <w:rPr>
            <w:color w:val="00509C"/>
          </w:rPr>
          <w:t>Byggherreforskriften</w:t>
        </w:r>
        <w:proofErr w:type="spellEnd"/>
        <w:r w:rsidRPr="00A265F8">
          <w:rPr>
            <w:color w:val="00509C"/>
          </w:rPr>
          <w:t>”</w:t>
        </w:r>
      </w:hyperlink>
    </w:p>
    <w:p w14:paraId="2F43FB65" w14:textId="3AC35B34" w:rsidR="000E29A9" w:rsidRPr="00A265F8" w:rsidRDefault="000E29A9" w:rsidP="000E5F9C">
      <w:pPr>
        <w:pStyle w:val="Listeavsnitt"/>
        <w:numPr>
          <w:ilvl w:val="0"/>
          <w:numId w:val="46"/>
        </w:numPr>
        <w:spacing w:after="0"/>
        <w:rPr>
          <w:szCs w:val="24"/>
        </w:rPr>
      </w:pPr>
      <w:hyperlink r:id="rId24" w:tgtFrame="_self" w:history="1">
        <w:r w:rsidRPr="00A265F8">
          <w:rPr>
            <w:color w:val="00509C"/>
            <w:szCs w:val="24"/>
          </w:rPr>
          <w:t>Lov om kommunale vass- og avløpsanlegg</w:t>
        </w:r>
      </w:hyperlink>
    </w:p>
    <w:p w14:paraId="5E100C49" w14:textId="11D726EB" w:rsidR="000E29A9" w:rsidRPr="00A265F8" w:rsidRDefault="000E29A9" w:rsidP="000E5F9C">
      <w:pPr>
        <w:pStyle w:val="Listeavsnitt"/>
        <w:numPr>
          <w:ilvl w:val="0"/>
          <w:numId w:val="46"/>
        </w:numPr>
        <w:spacing w:after="0"/>
        <w:rPr>
          <w:szCs w:val="24"/>
        </w:rPr>
      </w:pPr>
      <w:hyperlink r:id="rId25" w:tgtFrame="_self" w:history="1">
        <w:r w:rsidRPr="00A265F8">
          <w:rPr>
            <w:color w:val="00509C"/>
            <w:szCs w:val="24"/>
          </w:rPr>
          <w:t>Lov om arbeidsmiljø, arbeidstid og stillingsvern mv. (arbeidsmiljøloven)</w:t>
        </w:r>
      </w:hyperlink>
    </w:p>
    <w:p w14:paraId="28B42802" w14:textId="39C6CC35" w:rsidR="000E29A9" w:rsidRPr="00A265F8" w:rsidRDefault="000E29A9" w:rsidP="000E5F9C">
      <w:pPr>
        <w:pStyle w:val="Listeavsnitt"/>
        <w:numPr>
          <w:ilvl w:val="0"/>
          <w:numId w:val="46"/>
        </w:numPr>
        <w:spacing w:after="0"/>
        <w:rPr>
          <w:color w:val="00509C"/>
        </w:rPr>
      </w:pPr>
      <w:hyperlink r:id="rId26" w:tgtFrame="_self" w:history="1">
        <w:r w:rsidRPr="00A265F8">
          <w:rPr>
            <w:color w:val="00509C"/>
          </w:rPr>
          <w:t>Veglov</w:t>
        </w:r>
      </w:hyperlink>
      <w:r w:rsidRPr="00A265F8">
        <w:rPr>
          <w:color w:val="00509C"/>
        </w:rPr>
        <w:t>a</w:t>
      </w:r>
    </w:p>
    <w:p w14:paraId="226FA640" w14:textId="5154FE67" w:rsidR="000E29A9" w:rsidRPr="00A265F8" w:rsidRDefault="000E29A9" w:rsidP="000E5F9C">
      <w:pPr>
        <w:pStyle w:val="Listeavsnitt"/>
        <w:numPr>
          <w:ilvl w:val="0"/>
          <w:numId w:val="46"/>
        </w:numPr>
        <w:spacing w:after="0"/>
        <w:rPr>
          <w:color w:val="00509C"/>
        </w:rPr>
      </w:pPr>
      <w:hyperlink r:id="rId27" w:history="1">
        <w:proofErr w:type="spellStart"/>
        <w:r w:rsidRPr="00A265F8">
          <w:rPr>
            <w:color w:val="00509C"/>
          </w:rPr>
          <w:t>Ledningsregistreringsforskriften</w:t>
        </w:r>
        <w:proofErr w:type="spellEnd"/>
      </w:hyperlink>
    </w:p>
    <w:p w14:paraId="3049B0B4" w14:textId="0BDDB4F2" w:rsidR="000E29A9" w:rsidRPr="00A265F8" w:rsidRDefault="000E29A9" w:rsidP="000E5F9C">
      <w:pPr>
        <w:pStyle w:val="Listeavsnitt"/>
        <w:numPr>
          <w:ilvl w:val="0"/>
          <w:numId w:val="46"/>
        </w:numPr>
        <w:spacing w:after="0"/>
      </w:pPr>
      <w:hyperlink r:id="rId28" w:tgtFrame="_self" w:history="1">
        <w:r w:rsidRPr="00A265F8">
          <w:rPr>
            <w:color w:val="00509C"/>
          </w:rPr>
          <w:t xml:space="preserve">Lov om </w:t>
        </w:r>
        <w:proofErr w:type="spellStart"/>
        <w:r w:rsidRPr="00A265F8">
          <w:rPr>
            <w:color w:val="00509C"/>
          </w:rPr>
          <w:t>kulturminner</w:t>
        </w:r>
        <w:proofErr w:type="spellEnd"/>
      </w:hyperlink>
      <w:r w:rsidRPr="00A265F8">
        <w:t> </w:t>
      </w:r>
      <w:hyperlink r:id="rId29" w:tgtFrame="_self" w:history="1">
        <w:r w:rsidRPr="00A265F8">
          <w:rPr>
            <w:color w:val="00509C"/>
          </w:rPr>
          <w:t xml:space="preserve">(§ 9: </w:t>
        </w:r>
        <w:proofErr w:type="spellStart"/>
        <w:r w:rsidRPr="00A265F8">
          <w:rPr>
            <w:color w:val="00509C"/>
          </w:rPr>
          <w:t>Tiltakshaver</w:t>
        </w:r>
        <w:proofErr w:type="spellEnd"/>
        <w:r w:rsidRPr="00A265F8">
          <w:rPr>
            <w:color w:val="00509C"/>
          </w:rPr>
          <w:t xml:space="preserve"> har </w:t>
        </w:r>
        <w:proofErr w:type="spellStart"/>
        <w:r w:rsidRPr="00A265F8">
          <w:rPr>
            <w:color w:val="00509C"/>
          </w:rPr>
          <w:t>undersøkelsesplikt</w:t>
        </w:r>
        <w:proofErr w:type="spellEnd"/>
        <w:r w:rsidRPr="00A265F8">
          <w:rPr>
            <w:color w:val="00509C"/>
          </w:rPr>
          <w:t xml:space="preserve"> i forhold til </w:t>
        </w:r>
        <w:proofErr w:type="spellStart"/>
        <w:r w:rsidRPr="00A265F8">
          <w:rPr>
            <w:color w:val="00509C"/>
          </w:rPr>
          <w:t>fornminner</w:t>
        </w:r>
        <w:proofErr w:type="spellEnd"/>
        <w:r w:rsidRPr="00A265F8">
          <w:rPr>
            <w:color w:val="00509C"/>
          </w:rPr>
          <w:t>)</w:t>
        </w:r>
      </w:hyperlink>
    </w:p>
    <w:p w14:paraId="160CBFDC" w14:textId="77777777" w:rsidR="000E29A9" w:rsidRPr="00A265F8" w:rsidRDefault="000E29A9" w:rsidP="000E29A9">
      <w:pPr>
        <w:spacing w:after="0"/>
        <w:rPr>
          <w:szCs w:val="24"/>
        </w:rPr>
      </w:pPr>
      <w:r w:rsidRPr="00A265F8">
        <w:rPr>
          <w:b/>
          <w:bCs/>
          <w:szCs w:val="24"/>
        </w:rPr>
        <w:t>Vassforsyning</w:t>
      </w:r>
    </w:p>
    <w:p w14:paraId="022925EE" w14:textId="128A936E" w:rsidR="000E29A9" w:rsidRPr="00A265F8" w:rsidRDefault="000E29A9" w:rsidP="000E5F9C">
      <w:pPr>
        <w:pStyle w:val="Listeavsnitt"/>
        <w:numPr>
          <w:ilvl w:val="0"/>
          <w:numId w:val="44"/>
        </w:numPr>
        <w:spacing w:after="0"/>
      </w:pPr>
      <w:hyperlink r:id="rId30" w:tgtFrame="_self" w:history="1">
        <w:r w:rsidRPr="00A265F8">
          <w:rPr>
            <w:color w:val="00509C"/>
          </w:rPr>
          <w:t xml:space="preserve">Lov om vassdrag og </w:t>
        </w:r>
        <w:proofErr w:type="spellStart"/>
        <w:r w:rsidRPr="00A265F8">
          <w:rPr>
            <w:color w:val="00509C"/>
          </w:rPr>
          <w:t>grunnvann</w:t>
        </w:r>
        <w:proofErr w:type="spellEnd"/>
        <w:r w:rsidRPr="00A265F8">
          <w:rPr>
            <w:color w:val="00509C"/>
          </w:rPr>
          <w:t xml:space="preserve"> (</w:t>
        </w:r>
        <w:proofErr w:type="spellStart"/>
        <w:r w:rsidRPr="00A265F8">
          <w:rPr>
            <w:color w:val="00509C"/>
          </w:rPr>
          <w:t>Vannressursloven</w:t>
        </w:r>
        <w:proofErr w:type="spellEnd"/>
      </w:hyperlink>
      <w:r w:rsidRPr="00A265F8">
        <w:t>)</w:t>
      </w:r>
    </w:p>
    <w:p w14:paraId="7FA0C81D" w14:textId="3A468DFD" w:rsidR="000E29A9" w:rsidRPr="00A265F8" w:rsidRDefault="000E29A9" w:rsidP="000E5F9C">
      <w:pPr>
        <w:pStyle w:val="Listeavsnitt"/>
        <w:numPr>
          <w:ilvl w:val="0"/>
          <w:numId w:val="44"/>
        </w:numPr>
        <w:spacing w:after="0"/>
      </w:pPr>
      <w:hyperlink r:id="rId31" w:tgtFrame="_self" w:history="1">
        <w:r w:rsidRPr="00A265F8">
          <w:rPr>
            <w:color w:val="00509C"/>
          </w:rPr>
          <w:t xml:space="preserve">Forskrift om </w:t>
        </w:r>
        <w:proofErr w:type="spellStart"/>
        <w:r w:rsidRPr="00A265F8">
          <w:rPr>
            <w:color w:val="00509C"/>
          </w:rPr>
          <w:t>sikkerhet</w:t>
        </w:r>
        <w:proofErr w:type="spellEnd"/>
        <w:r w:rsidRPr="00A265F8">
          <w:rPr>
            <w:color w:val="00509C"/>
          </w:rPr>
          <w:t xml:space="preserve"> og tilsyn med vassdragsanlegg</w:t>
        </w:r>
      </w:hyperlink>
    </w:p>
    <w:p w14:paraId="562A0AA1" w14:textId="4CBA01D1" w:rsidR="000E29A9" w:rsidRPr="00A265F8" w:rsidRDefault="000E29A9" w:rsidP="000E5F9C">
      <w:pPr>
        <w:pStyle w:val="Listeavsnitt"/>
        <w:numPr>
          <w:ilvl w:val="0"/>
          <w:numId w:val="44"/>
        </w:numPr>
        <w:spacing w:after="0"/>
      </w:pPr>
      <w:hyperlink r:id="rId32" w:tgtFrame="_self" w:history="1">
        <w:r w:rsidRPr="00A265F8">
          <w:rPr>
            <w:color w:val="00509C"/>
          </w:rPr>
          <w:t xml:space="preserve">Forskrift om </w:t>
        </w:r>
        <w:proofErr w:type="spellStart"/>
        <w:r w:rsidRPr="00A265F8">
          <w:rPr>
            <w:color w:val="00509C"/>
          </w:rPr>
          <w:t>vannforsyning</w:t>
        </w:r>
        <w:proofErr w:type="spellEnd"/>
        <w:r w:rsidRPr="00A265F8">
          <w:rPr>
            <w:color w:val="00509C"/>
          </w:rPr>
          <w:t xml:space="preserve"> og </w:t>
        </w:r>
        <w:proofErr w:type="spellStart"/>
        <w:r w:rsidRPr="00A265F8">
          <w:rPr>
            <w:color w:val="00509C"/>
          </w:rPr>
          <w:t>drikkevann</w:t>
        </w:r>
        <w:proofErr w:type="spellEnd"/>
        <w:r w:rsidRPr="00A265F8">
          <w:rPr>
            <w:color w:val="00509C"/>
          </w:rPr>
          <w:t xml:space="preserve"> (</w:t>
        </w:r>
        <w:proofErr w:type="spellStart"/>
        <w:r w:rsidRPr="00A265F8">
          <w:rPr>
            <w:color w:val="00509C"/>
          </w:rPr>
          <w:t>Drikkevannsforskriften</w:t>
        </w:r>
        <w:proofErr w:type="spellEnd"/>
        <w:r w:rsidRPr="00A265F8">
          <w:rPr>
            <w:color w:val="00509C"/>
          </w:rPr>
          <w:t>)</w:t>
        </w:r>
      </w:hyperlink>
    </w:p>
    <w:p w14:paraId="25E6AA44" w14:textId="60014B3C" w:rsidR="000E29A9" w:rsidRPr="00A265F8" w:rsidRDefault="000E29A9" w:rsidP="000E5F9C">
      <w:pPr>
        <w:pStyle w:val="Listeavsnitt"/>
        <w:numPr>
          <w:ilvl w:val="0"/>
          <w:numId w:val="44"/>
        </w:numPr>
        <w:spacing w:after="0"/>
      </w:pPr>
      <w:hyperlink r:id="rId33" w:tgtFrame="_self" w:history="1">
        <w:r w:rsidRPr="00A265F8">
          <w:rPr>
            <w:color w:val="00509C"/>
          </w:rPr>
          <w:t>Forskrift om brannforebygging</w:t>
        </w:r>
      </w:hyperlink>
    </w:p>
    <w:p w14:paraId="1D1EBC23" w14:textId="77777777" w:rsidR="000E29A9" w:rsidRPr="00A265F8" w:rsidRDefault="000E29A9" w:rsidP="000E5F9C">
      <w:pPr>
        <w:pStyle w:val="Listeavsnitt"/>
        <w:numPr>
          <w:ilvl w:val="0"/>
          <w:numId w:val="43"/>
        </w:numPr>
        <w:spacing w:after="0"/>
      </w:pPr>
      <w:r w:rsidRPr="00A265F8">
        <w:t>-</w:t>
      </w:r>
      <w:hyperlink r:id="rId34" w:history="1">
        <w:r w:rsidRPr="00A265F8">
          <w:t> </w:t>
        </w:r>
        <w:proofErr w:type="spellStart"/>
        <w:r w:rsidRPr="00A265F8">
          <w:rPr>
            <w:color w:val="00509C"/>
          </w:rPr>
          <w:t>Veiledning</w:t>
        </w:r>
        <w:proofErr w:type="spellEnd"/>
        <w:r w:rsidRPr="00A265F8">
          <w:rPr>
            <w:color w:val="00509C"/>
          </w:rPr>
          <w:t xml:space="preserve"> til forskrift om brannforebygging</w:t>
        </w:r>
      </w:hyperlink>
    </w:p>
    <w:p w14:paraId="3F243E7E" w14:textId="1E5B8916" w:rsidR="000E29A9" w:rsidRPr="00A265F8" w:rsidRDefault="000E29A9" w:rsidP="000E5F9C">
      <w:pPr>
        <w:pStyle w:val="Listeavsnitt"/>
        <w:numPr>
          <w:ilvl w:val="0"/>
          <w:numId w:val="43"/>
        </w:numPr>
        <w:spacing w:after="0"/>
      </w:pPr>
      <w:hyperlink r:id="rId35" w:tgtFrame="_self" w:history="1">
        <w:r w:rsidRPr="00A265F8">
          <w:rPr>
            <w:color w:val="00509C"/>
          </w:rPr>
          <w:t xml:space="preserve">Forskrift om internkontroll for å oppfylle </w:t>
        </w:r>
        <w:proofErr w:type="spellStart"/>
        <w:r w:rsidRPr="00A265F8">
          <w:rPr>
            <w:color w:val="00509C"/>
          </w:rPr>
          <w:t>næringsmiddellovgivningen</w:t>
        </w:r>
        <w:proofErr w:type="spellEnd"/>
        <w:r w:rsidRPr="00A265F8">
          <w:rPr>
            <w:color w:val="00509C"/>
          </w:rPr>
          <w:t xml:space="preserve"> (IK-MAT)</w:t>
        </w:r>
      </w:hyperlink>
    </w:p>
    <w:p w14:paraId="6C7E2EF4" w14:textId="7EE88B8F" w:rsidR="000E29A9" w:rsidRPr="00A265F8" w:rsidRDefault="000E29A9" w:rsidP="000E5F9C">
      <w:pPr>
        <w:pStyle w:val="Listeavsnitt"/>
        <w:numPr>
          <w:ilvl w:val="0"/>
          <w:numId w:val="43"/>
        </w:numPr>
        <w:spacing w:after="0"/>
      </w:pPr>
      <w:hyperlink r:id="rId36" w:tgtFrame="_self" w:history="1">
        <w:r w:rsidRPr="00A265F8">
          <w:rPr>
            <w:color w:val="00509C"/>
          </w:rPr>
          <w:t xml:space="preserve">Lov om kontroll med </w:t>
        </w:r>
        <w:proofErr w:type="spellStart"/>
        <w:r w:rsidRPr="00A265F8">
          <w:rPr>
            <w:color w:val="00509C"/>
          </w:rPr>
          <w:t>produkter</w:t>
        </w:r>
        <w:proofErr w:type="spellEnd"/>
        <w:r w:rsidRPr="00A265F8">
          <w:rPr>
            <w:color w:val="00509C"/>
          </w:rPr>
          <w:t xml:space="preserve"> og </w:t>
        </w:r>
        <w:proofErr w:type="spellStart"/>
        <w:r w:rsidRPr="00A265F8">
          <w:rPr>
            <w:color w:val="00509C"/>
          </w:rPr>
          <w:t>forbrukertjenester</w:t>
        </w:r>
        <w:proofErr w:type="spellEnd"/>
        <w:r w:rsidRPr="00A265F8">
          <w:rPr>
            <w:color w:val="00509C"/>
          </w:rPr>
          <w:t xml:space="preserve"> (</w:t>
        </w:r>
        <w:proofErr w:type="spellStart"/>
        <w:r w:rsidRPr="00A265F8">
          <w:rPr>
            <w:color w:val="00509C"/>
          </w:rPr>
          <w:t>Produktkontrolloven</w:t>
        </w:r>
        <w:proofErr w:type="spellEnd"/>
        <w:r w:rsidRPr="00A265F8">
          <w:rPr>
            <w:color w:val="00509C"/>
          </w:rPr>
          <w:t>)</w:t>
        </w:r>
      </w:hyperlink>
    </w:p>
    <w:p w14:paraId="3FDC35E9" w14:textId="77777777" w:rsidR="000E29A9" w:rsidRPr="00A265F8" w:rsidRDefault="000E29A9" w:rsidP="000E29A9">
      <w:pPr>
        <w:spacing w:after="0"/>
        <w:rPr>
          <w:szCs w:val="24"/>
        </w:rPr>
      </w:pPr>
      <w:r w:rsidRPr="00A265F8">
        <w:rPr>
          <w:b/>
          <w:bCs/>
          <w:szCs w:val="24"/>
        </w:rPr>
        <w:t>Avløp</w:t>
      </w:r>
    </w:p>
    <w:p w14:paraId="7E0CFB71" w14:textId="6CC21021" w:rsidR="000E29A9" w:rsidRPr="00A265F8" w:rsidRDefault="000E29A9" w:rsidP="000E5F9C">
      <w:pPr>
        <w:pStyle w:val="Listeavsnitt"/>
        <w:numPr>
          <w:ilvl w:val="0"/>
          <w:numId w:val="42"/>
        </w:numPr>
        <w:spacing w:after="0"/>
        <w:rPr>
          <w:szCs w:val="24"/>
        </w:rPr>
      </w:pPr>
      <w:hyperlink r:id="rId37" w:tgtFrame="_self" w:history="1">
        <w:proofErr w:type="spellStart"/>
        <w:r w:rsidRPr="00A265F8">
          <w:rPr>
            <w:color w:val="00509C"/>
            <w:szCs w:val="24"/>
          </w:rPr>
          <w:t>Forurensningsloven</w:t>
        </w:r>
        <w:proofErr w:type="spellEnd"/>
      </w:hyperlink>
    </w:p>
    <w:p w14:paraId="5317090C" w14:textId="1CDE2E04" w:rsidR="000E29A9" w:rsidRPr="00A265F8" w:rsidRDefault="000E29A9" w:rsidP="000E5F9C">
      <w:pPr>
        <w:pStyle w:val="Listeavsnitt"/>
        <w:numPr>
          <w:ilvl w:val="0"/>
          <w:numId w:val="42"/>
        </w:numPr>
        <w:spacing w:after="0"/>
        <w:rPr>
          <w:szCs w:val="24"/>
        </w:rPr>
      </w:pPr>
      <w:hyperlink r:id="rId38" w:anchor="map036" w:tgtFrame="_self" w:history="1">
        <w:r w:rsidRPr="00A265F8">
          <w:rPr>
            <w:color w:val="00509C"/>
            <w:szCs w:val="24"/>
          </w:rPr>
          <w:t xml:space="preserve">Forskrift om </w:t>
        </w:r>
        <w:proofErr w:type="spellStart"/>
        <w:r w:rsidRPr="00A265F8">
          <w:rPr>
            <w:color w:val="00509C"/>
            <w:szCs w:val="24"/>
          </w:rPr>
          <w:t>begrensning</w:t>
        </w:r>
        <w:proofErr w:type="spellEnd"/>
        <w:r w:rsidRPr="00A265F8">
          <w:rPr>
            <w:color w:val="00509C"/>
            <w:szCs w:val="24"/>
          </w:rPr>
          <w:t xml:space="preserve"> av </w:t>
        </w:r>
        <w:proofErr w:type="spellStart"/>
        <w:r w:rsidRPr="00A265F8">
          <w:rPr>
            <w:color w:val="00509C"/>
            <w:szCs w:val="24"/>
          </w:rPr>
          <w:t>forurensning</w:t>
        </w:r>
        <w:proofErr w:type="spellEnd"/>
        <w:r w:rsidRPr="00A265F8">
          <w:rPr>
            <w:color w:val="00509C"/>
            <w:szCs w:val="24"/>
          </w:rPr>
          <w:t xml:space="preserve"> - Del 4. Avløp</w:t>
        </w:r>
      </w:hyperlink>
    </w:p>
    <w:p w14:paraId="35C2F9E3" w14:textId="73220BDE" w:rsidR="000E29A9" w:rsidRPr="00A265F8" w:rsidRDefault="000E29A9" w:rsidP="000E5F9C">
      <w:pPr>
        <w:pStyle w:val="Listeavsnitt"/>
        <w:numPr>
          <w:ilvl w:val="0"/>
          <w:numId w:val="42"/>
        </w:numPr>
        <w:spacing w:after="0"/>
        <w:rPr>
          <w:szCs w:val="24"/>
        </w:rPr>
      </w:pPr>
      <w:hyperlink r:id="rId39" w:tgtFrame="_self" w:history="1">
        <w:r w:rsidRPr="00A265F8">
          <w:rPr>
            <w:color w:val="00509C"/>
            <w:szCs w:val="24"/>
          </w:rPr>
          <w:t>Forskrift om gjødselvarer mv. av organisk opphav</w:t>
        </w:r>
      </w:hyperlink>
    </w:p>
    <w:p w14:paraId="13F93BDB" w14:textId="513FC172" w:rsidR="000E29A9" w:rsidRPr="00A265F8" w:rsidRDefault="000E29A9" w:rsidP="000E5F9C">
      <w:pPr>
        <w:pStyle w:val="Listeavsnitt"/>
        <w:numPr>
          <w:ilvl w:val="0"/>
          <w:numId w:val="42"/>
        </w:numPr>
        <w:spacing w:after="0"/>
        <w:rPr>
          <w:szCs w:val="24"/>
        </w:rPr>
      </w:pPr>
      <w:hyperlink r:id="rId40" w:tgtFrame="_self" w:history="1">
        <w:r w:rsidRPr="00A265F8">
          <w:rPr>
            <w:color w:val="00509C"/>
            <w:szCs w:val="24"/>
          </w:rPr>
          <w:t xml:space="preserve">Lov om vassdrag og </w:t>
        </w:r>
        <w:proofErr w:type="spellStart"/>
        <w:r w:rsidRPr="00A265F8">
          <w:rPr>
            <w:color w:val="00509C"/>
            <w:szCs w:val="24"/>
          </w:rPr>
          <w:t>grunnvann</w:t>
        </w:r>
        <w:proofErr w:type="spellEnd"/>
        <w:r w:rsidRPr="00A265F8">
          <w:rPr>
            <w:color w:val="00509C"/>
            <w:szCs w:val="24"/>
          </w:rPr>
          <w:t xml:space="preserve"> (</w:t>
        </w:r>
        <w:proofErr w:type="spellStart"/>
        <w:r w:rsidRPr="00A265F8">
          <w:rPr>
            <w:color w:val="00509C"/>
            <w:szCs w:val="24"/>
          </w:rPr>
          <w:t>Vannressursloven</w:t>
        </w:r>
        <w:proofErr w:type="spellEnd"/>
        <w:r w:rsidRPr="00A265F8">
          <w:rPr>
            <w:color w:val="00509C"/>
            <w:szCs w:val="24"/>
          </w:rPr>
          <w:t>)</w:t>
        </w:r>
      </w:hyperlink>
    </w:p>
    <w:p w14:paraId="5B79F17C" w14:textId="77777777" w:rsidR="000E29A9" w:rsidRPr="00A265F8" w:rsidRDefault="000E29A9" w:rsidP="000E29A9">
      <w:pPr>
        <w:spacing w:after="0"/>
        <w:rPr>
          <w:szCs w:val="24"/>
        </w:rPr>
      </w:pPr>
      <w:r w:rsidRPr="00A265F8">
        <w:rPr>
          <w:b/>
          <w:bCs/>
          <w:szCs w:val="24"/>
        </w:rPr>
        <w:t>Anna</w:t>
      </w:r>
    </w:p>
    <w:p w14:paraId="70321356" w14:textId="6D037F51" w:rsidR="000E29A9" w:rsidRPr="00A265F8" w:rsidRDefault="000E29A9" w:rsidP="000E5F9C">
      <w:pPr>
        <w:pStyle w:val="Listeavsnitt"/>
        <w:numPr>
          <w:ilvl w:val="0"/>
          <w:numId w:val="40"/>
        </w:numPr>
        <w:spacing w:after="0"/>
        <w:rPr>
          <w:szCs w:val="24"/>
        </w:rPr>
      </w:pPr>
      <w:hyperlink r:id="rId41" w:anchor="map002" w:tgtFrame="_self" w:history="1">
        <w:r w:rsidRPr="00A265F8">
          <w:rPr>
            <w:color w:val="00509C"/>
            <w:szCs w:val="24"/>
          </w:rPr>
          <w:t xml:space="preserve">Forskrift om </w:t>
        </w:r>
        <w:proofErr w:type="spellStart"/>
        <w:r w:rsidRPr="00A265F8">
          <w:rPr>
            <w:color w:val="00509C"/>
            <w:szCs w:val="24"/>
          </w:rPr>
          <w:t>begrensning</w:t>
        </w:r>
        <w:proofErr w:type="spellEnd"/>
        <w:r w:rsidRPr="00A265F8">
          <w:rPr>
            <w:color w:val="00509C"/>
            <w:szCs w:val="24"/>
          </w:rPr>
          <w:t xml:space="preserve"> av </w:t>
        </w:r>
        <w:proofErr w:type="spellStart"/>
        <w:r w:rsidRPr="00A265F8">
          <w:rPr>
            <w:color w:val="00509C"/>
            <w:szCs w:val="24"/>
          </w:rPr>
          <w:t>forurensning</w:t>
        </w:r>
        <w:proofErr w:type="spellEnd"/>
        <w:r w:rsidRPr="00A265F8">
          <w:rPr>
            <w:color w:val="00509C"/>
            <w:szCs w:val="24"/>
          </w:rPr>
          <w:t xml:space="preserve"> - Del 1. </w:t>
        </w:r>
        <w:proofErr w:type="spellStart"/>
        <w:r w:rsidRPr="00A265F8">
          <w:rPr>
            <w:color w:val="00509C"/>
            <w:szCs w:val="24"/>
          </w:rPr>
          <w:t>Forurenset</w:t>
        </w:r>
        <w:proofErr w:type="spellEnd"/>
        <w:r w:rsidRPr="00A265F8">
          <w:rPr>
            <w:color w:val="00509C"/>
            <w:szCs w:val="24"/>
          </w:rPr>
          <w:t xml:space="preserve"> grunn og sedimenter - Kapittel 1. </w:t>
        </w:r>
      </w:hyperlink>
      <w:hyperlink r:id="rId42" w:anchor="map002" w:tgtFrame="_self" w:history="1">
        <w:r w:rsidRPr="00A265F8">
          <w:rPr>
            <w:color w:val="00509C"/>
            <w:szCs w:val="24"/>
          </w:rPr>
          <w:t xml:space="preserve">Tiltak for å motvirke fare for </w:t>
        </w:r>
        <w:proofErr w:type="spellStart"/>
        <w:r w:rsidRPr="00A265F8">
          <w:rPr>
            <w:color w:val="00509C"/>
            <w:szCs w:val="24"/>
          </w:rPr>
          <w:t>forurensning</w:t>
        </w:r>
        <w:proofErr w:type="spellEnd"/>
        <w:r w:rsidRPr="00A265F8">
          <w:rPr>
            <w:color w:val="00509C"/>
            <w:szCs w:val="24"/>
          </w:rPr>
          <w:t xml:space="preserve"> </w:t>
        </w:r>
        <w:proofErr w:type="spellStart"/>
        <w:r w:rsidRPr="00A265F8">
          <w:rPr>
            <w:color w:val="00509C"/>
            <w:szCs w:val="24"/>
          </w:rPr>
          <w:t>fra</w:t>
        </w:r>
        <w:proofErr w:type="spellEnd"/>
        <w:r w:rsidRPr="00A265F8">
          <w:rPr>
            <w:color w:val="00509C"/>
            <w:szCs w:val="24"/>
          </w:rPr>
          <w:t xml:space="preserve"> </w:t>
        </w:r>
        <w:proofErr w:type="spellStart"/>
        <w:r w:rsidRPr="00A265F8">
          <w:rPr>
            <w:color w:val="00509C"/>
            <w:szCs w:val="24"/>
          </w:rPr>
          <w:t>nedgravde</w:t>
        </w:r>
        <w:proofErr w:type="spellEnd"/>
        <w:r w:rsidRPr="00A265F8">
          <w:rPr>
            <w:color w:val="00509C"/>
            <w:szCs w:val="24"/>
          </w:rPr>
          <w:t xml:space="preserve"> </w:t>
        </w:r>
        <w:proofErr w:type="spellStart"/>
        <w:r w:rsidRPr="00A265F8">
          <w:rPr>
            <w:color w:val="00509C"/>
            <w:szCs w:val="24"/>
          </w:rPr>
          <w:t>oljetanker</w:t>
        </w:r>
        <w:proofErr w:type="spellEnd"/>
      </w:hyperlink>
    </w:p>
    <w:p w14:paraId="4C1CBCA8" w14:textId="39497CC6" w:rsidR="000E29A9" w:rsidRPr="00A265F8" w:rsidRDefault="000E29A9" w:rsidP="000E5F9C">
      <w:pPr>
        <w:pStyle w:val="Listeavsnitt"/>
        <w:numPr>
          <w:ilvl w:val="0"/>
          <w:numId w:val="40"/>
        </w:numPr>
        <w:spacing w:after="0"/>
        <w:rPr>
          <w:szCs w:val="24"/>
        </w:rPr>
      </w:pPr>
      <w:hyperlink r:id="rId43" w:anchor="map003" w:tgtFrame="_self" w:history="1">
        <w:r w:rsidRPr="00A265F8">
          <w:rPr>
            <w:color w:val="00509C"/>
            <w:szCs w:val="24"/>
          </w:rPr>
          <w:t xml:space="preserve">Forskrift om </w:t>
        </w:r>
        <w:proofErr w:type="spellStart"/>
        <w:r w:rsidRPr="00A265F8">
          <w:rPr>
            <w:color w:val="00509C"/>
            <w:szCs w:val="24"/>
          </w:rPr>
          <w:t>begrensning</w:t>
        </w:r>
        <w:proofErr w:type="spellEnd"/>
        <w:r w:rsidRPr="00A265F8">
          <w:rPr>
            <w:color w:val="00509C"/>
            <w:szCs w:val="24"/>
          </w:rPr>
          <w:t xml:space="preserve"> av </w:t>
        </w:r>
        <w:proofErr w:type="spellStart"/>
        <w:r w:rsidRPr="00A265F8">
          <w:rPr>
            <w:color w:val="00509C"/>
            <w:szCs w:val="24"/>
          </w:rPr>
          <w:t>forurensning</w:t>
        </w:r>
        <w:proofErr w:type="spellEnd"/>
        <w:r w:rsidRPr="00A265F8">
          <w:rPr>
            <w:color w:val="00509C"/>
            <w:szCs w:val="24"/>
          </w:rPr>
          <w:t xml:space="preserve"> - Del 1. </w:t>
        </w:r>
        <w:proofErr w:type="spellStart"/>
        <w:r w:rsidRPr="00A265F8">
          <w:rPr>
            <w:color w:val="00509C"/>
            <w:szCs w:val="24"/>
          </w:rPr>
          <w:t>Forurenset</w:t>
        </w:r>
        <w:proofErr w:type="spellEnd"/>
        <w:r w:rsidRPr="00A265F8">
          <w:rPr>
            <w:color w:val="00509C"/>
            <w:szCs w:val="24"/>
          </w:rPr>
          <w:t xml:space="preserve"> grunn og sedimenter - Kapittel 2. </w:t>
        </w:r>
      </w:hyperlink>
      <w:hyperlink r:id="rId44" w:anchor="map003" w:tgtFrame="_self" w:history="1">
        <w:r w:rsidRPr="00A265F8">
          <w:rPr>
            <w:color w:val="00509C"/>
            <w:szCs w:val="24"/>
          </w:rPr>
          <w:t xml:space="preserve">Opprydding i </w:t>
        </w:r>
        <w:proofErr w:type="spellStart"/>
        <w:r w:rsidRPr="00A265F8">
          <w:rPr>
            <w:color w:val="00509C"/>
            <w:szCs w:val="24"/>
          </w:rPr>
          <w:t>forurenset</w:t>
        </w:r>
        <w:proofErr w:type="spellEnd"/>
        <w:r w:rsidRPr="00A265F8">
          <w:rPr>
            <w:color w:val="00509C"/>
            <w:szCs w:val="24"/>
          </w:rPr>
          <w:t xml:space="preserve"> grunn ved bygge- og </w:t>
        </w:r>
        <w:proofErr w:type="spellStart"/>
        <w:r w:rsidRPr="00A265F8">
          <w:rPr>
            <w:color w:val="00509C"/>
            <w:szCs w:val="24"/>
          </w:rPr>
          <w:t>gravearbeider</w:t>
        </w:r>
        <w:proofErr w:type="spellEnd"/>
      </w:hyperlink>
    </w:p>
    <w:p w14:paraId="057E60F6" w14:textId="1D93CD62" w:rsidR="000E29A9" w:rsidRPr="00A265F8" w:rsidRDefault="000E29A9" w:rsidP="000E5F9C">
      <w:pPr>
        <w:pStyle w:val="Listeavsnitt"/>
        <w:numPr>
          <w:ilvl w:val="0"/>
          <w:numId w:val="40"/>
        </w:numPr>
        <w:spacing w:after="0"/>
        <w:rPr>
          <w:szCs w:val="24"/>
        </w:rPr>
      </w:pPr>
      <w:hyperlink r:id="rId45" w:anchor="map073" w:tgtFrame="_self" w:history="1">
        <w:r w:rsidRPr="00A265F8">
          <w:rPr>
            <w:color w:val="00509C"/>
            <w:szCs w:val="24"/>
          </w:rPr>
          <w:t xml:space="preserve">Forskrift om </w:t>
        </w:r>
        <w:proofErr w:type="spellStart"/>
        <w:r w:rsidRPr="00A265F8">
          <w:rPr>
            <w:color w:val="00509C"/>
            <w:szCs w:val="24"/>
          </w:rPr>
          <w:t>begrensning</w:t>
        </w:r>
        <w:proofErr w:type="spellEnd"/>
        <w:r w:rsidRPr="00A265F8">
          <w:rPr>
            <w:color w:val="00509C"/>
            <w:szCs w:val="24"/>
          </w:rPr>
          <w:t xml:space="preserve"> av </w:t>
        </w:r>
        <w:proofErr w:type="spellStart"/>
        <w:r w:rsidRPr="00A265F8">
          <w:rPr>
            <w:color w:val="00509C"/>
            <w:szCs w:val="24"/>
          </w:rPr>
          <w:t>forurensning</w:t>
        </w:r>
        <w:proofErr w:type="spellEnd"/>
        <w:r w:rsidRPr="00A265F8">
          <w:rPr>
            <w:color w:val="00509C"/>
            <w:szCs w:val="24"/>
          </w:rPr>
          <w:t xml:space="preserve"> - Del 6. </w:t>
        </w:r>
        <w:proofErr w:type="spellStart"/>
        <w:r w:rsidRPr="00A265F8">
          <w:rPr>
            <w:color w:val="00509C"/>
            <w:szCs w:val="24"/>
          </w:rPr>
          <w:t>Forurensning</w:t>
        </w:r>
        <w:proofErr w:type="spellEnd"/>
        <w:r w:rsidRPr="00A265F8">
          <w:rPr>
            <w:color w:val="00509C"/>
            <w:szCs w:val="24"/>
          </w:rPr>
          <w:t xml:space="preserve"> til vassdrag og det marine miljø </w:t>
        </w:r>
        <w:proofErr w:type="spellStart"/>
        <w:r w:rsidRPr="00A265F8">
          <w:rPr>
            <w:color w:val="00509C"/>
            <w:szCs w:val="24"/>
          </w:rPr>
          <w:t>fra</w:t>
        </w:r>
        <w:proofErr w:type="spellEnd"/>
        <w:r w:rsidRPr="00A265F8">
          <w:rPr>
            <w:color w:val="00509C"/>
            <w:szCs w:val="24"/>
          </w:rPr>
          <w:t xml:space="preserve"> skipsfart og andre </w:t>
        </w:r>
        <w:proofErr w:type="spellStart"/>
        <w:r w:rsidRPr="00A265F8">
          <w:rPr>
            <w:color w:val="00509C"/>
            <w:szCs w:val="24"/>
          </w:rPr>
          <w:t>aktiviteter</w:t>
        </w:r>
        <w:proofErr w:type="spellEnd"/>
        <w:r w:rsidRPr="00A265F8">
          <w:rPr>
            <w:color w:val="00509C"/>
            <w:szCs w:val="24"/>
          </w:rPr>
          <w:t xml:space="preserve"> - Kapittel 22. </w:t>
        </w:r>
        <w:proofErr w:type="spellStart"/>
        <w:r w:rsidRPr="00A265F8">
          <w:rPr>
            <w:color w:val="00509C"/>
            <w:szCs w:val="24"/>
          </w:rPr>
          <w:t>Mudring</w:t>
        </w:r>
        <w:proofErr w:type="spellEnd"/>
        <w:r w:rsidRPr="00A265F8">
          <w:rPr>
            <w:color w:val="00509C"/>
            <w:szCs w:val="24"/>
          </w:rPr>
          <w:t xml:space="preserve"> og dumping i sjø og vassdrag</w:t>
        </w:r>
      </w:hyperlink>
    </w:p>
    <w:p w14:paraId="5C5A6E5E" w14:textId="44BEC402" w:rsidR="000E29A9" w:rsidRPr="00A265F8" w:rsidRDefault="000E29A9" w:rsidP="000E5F9C">
      <w:pPr>
        <w:pStyle w:val="Listeavsnitt"/>
        <w:numPr>
          <w:ilvl w:val="0"/>
          <w:numId w:val="40"/>
        </w:numPr>
        <w:spacing w:after="0"/>
        <w:rPr>
          <w:szCs w:val="24"/>
        </w:rPr>
      </w:pPr>
      <w:hyperlink r:id="rId46" w:tgtFrame="_blank" w:history="1">
        <w:r w:rsidRPr="00A265F8">
          <w:rPr>
            <w:color w:val="00509C"/>
            <w:szCs w:val="24"/>
          </w:rPr>
          <w:t xml:space="preserve">Forskrift om </w:t>
        </w:r>
        <w:proofErr w:type="spellStart"/>
        <w:r w:rsidRPr="00A265F8">
          <w:rPr>
            <w:color w:val="00509C"/>
            <w:szCs w:val="24"/>
          </w:rPr>
          <w:t>utførelse</w:t>
        </w:r>
        <w:proofErr w:type="spellEnd"/>
        <w:r w:rsidRPr="00A265F8">
          <w:rPr>
            <w:color w:val="00509C"/>
            <w:szCs w:val="24"/>
          </w:rPr>
          <w:t xml:space="preserve"> av arbeid</w:t>
        </w:r>
      </w:hyperlink>
    </w:p>
    <w:p w14:paraId="14490469" w14:textId="1B65E044" w:rsidR="000E29A9" w:rsidRPr="00A265F8" w:rsidRDefault="000E29A9" w:rsidP="000E5F9C">
      <w:pPr>
        <w:pStyle w:val="Listeavsnitt"/>
        <w:numPr>
          <w:ilvl w:val="0"/>
          <w:numId w:val="40"/>
        </w:numPr>
        <w:spacing w:after="0"/>
        <w:rPr>
          <w:szCs w:val="24"/>
        </w:rPr>
      </w:pPr>
      <w:hyperlink r:id="rId47" w:tgtFrame="_blank" w:history="1">
        <w:r w:rsidRPr="00A265F8">
          <w:rPr>
            <w:color w:val="00509C"/>
            <w:szCs w:val="24"/>
          </w:rPr>
          <w:t xml:space="preserve">Forskrifter </w:t>
        </w:r>
        <w:proofErr w:type="spellStart"/>
        <w:r w:rsidRPr="00A265F8">
          <w:rPr>
            <w:color w:val="00509C"/>
            <w:szCs w:val="24"/>
          </w:rPr>
          <w:t>fra</w:t>
        </w:r>
        <w:proofErr w:type="spellEnd"/>
        <w:r w:rsidRPr="00A265F8">
          <w:rPr>
            <w:color w:val="00509C"/>
            <w:szCs w:val="24"/>
          </w:rPr>
          <w:t xml:space="preserve"> arbeidstilsynet</w:t>
        </w:r>
      </w:hyperlink>
    </w:p>
    <w:p w14:paraId="503AF813" w14:textId="52467783" w:rsidR="000E29A9" w:rsidRPr="00A265F8" w:rsidRDefault="000E29A9" w:rsidP="000E5F9C">
      <w:pPr>
        <w:pStyle w:val="Listeavsnitt"/>
        <w:numPr>
          <w:ilvl w:val="0"/>
          <w:numId w:val="40"/>
        </w:numPr>
        <w:spacing w:after="0"/>
        <w:rPr>
          <w:szCs w:val="24"/>
        </w:rPr>
      </w:pPr>
      <w:hyperlink r:id="rId48" w:tgtFrame="_self" w:history="1">
        <w:r w:rsidRPr="00A265F8">
          <w:rPr>
            <w:color w:val="00509C"/>
            <w:szCs w:val="24"/>
          </w:rPr>
          <w:t xml:space="preserve">Forskrift om systematisk helse-, miljø- og </w:t>
        </w:r>
        <w:proofErr w:type="spellStart"/>
        <w:r w:rsidRPr="00A265F8">
          <w:rPr>
            <w:color w:val="00509C"/>
            <w:szCs w:val="24"/>
          </w:rPr>
          <w:t>sikkerhetsarbeid</w:t>
        </w:r>
        <w:proofErr w:type="spellEnd"/>
        <w:r w:rsidRPr="00A265F8">
          <w:rPr>
            <w:color w:val="00509C"/>
            <w:szCs w:val="24"/>
          </w:rPr>
          <w:t xml:space="preserve"> i </w:t>
        </w:r>
        <w:proofErr w:type="spellStart"/>
        <w:r w:rsidRPr="00A265F8">
          <w:rPr>
            <w:color w:val="00509C"/>
            <w:szCs w:val="24"/>
          </w:rPr>
          <w:t>virksomheter</w:t>
        </w:r>
        <w:proofErr w:type="spellEnd"/>
        <w:r w:rsidRPr="00A265F8">
          <w:rPr>
            <w:color w:val="00509C"/>
            <w:szCs w:val="24"/>
          </w:rPr>
          <w:t xml:space="preserve"> (</w:t>
        </w:r>
        <w:proofErr w:type="spellStart"/>
        <w:r w:rsidRPr="00A265F8">
          <w:rPr>
            <w:color w:val="00509C"/>
            <w:szCs w:val="24"/>
          </w:rPr>
          <w:t>Internkontrollforskriften</w:t>
        </w:r>
        <w:proofErr w:type="spellEnd"/>
        <w:r w:rsidRPr="00A265F8">
          <w:rPr>
            <w:color w:val="00509C"/>
            <w:szCs w:val="24"/>
          </w:rPr>
          <w:t>)</w:t>
        </w:r>
      </w:hyperlink>
    </w:p>
    <w:p w14:paraId="014BD922" w14:textId="12DB63FA" w:rsidR="000E29A9" w:rsidRPr="00A265F8" w:rsidRDefault="000E29A9" w:rsidP="000E5F9C">
      <w:pPr>
        <w:pStyle w:val="Listeavsnitt"/>
        <w:numPr>
          <w:ilvl w:val="0"/>
          <w:numId w:val="40"/>
        </w:numPr>
        <w:spacing w:after="0"/>
        <w:rPr>
          <w:szCs w:val="24"/>
        </w:rPr>
      </w:pPr>
      <w:hyperlink r:id="rId49" w:tgtFrame="_self" w:history="1">
        <w:r w:rsidRPr="00A265F8">
          <w:rPr>
            <w:color w:val="00509C"/>
            <w:szCs w:val="24"/>
          </w:rPr>
          <w:t xml:space="preserve">Forskrift om </w:t>
        </w:r>
        <w:proofErr w:type="spellStart"/>
        <w:r w:rsidRPr="00A265F8">
          <w:rPr>
            <w:color w:val="00509C"/>
            <w:szCs w:val="24"/>
          </w:rPr>
          <w:t>miljørettet</w:t>
        </w:r>
        <w:proofErr w:type="spellEnd"/>
        <w:r w:rsidRPr="00A265F8">
          <w:rPr>
            <w:color w:val="00509C"/>
            <w:szCs w:val="24"/>
          </w:rPr>
          <w:t xml:space="preserve"> helsevern</w:t>
        </w:r>
      </w:hyperlink>
    </w:p>
    <w:p w14:paraId="55D593DD" w14:textId="79C6352E" w:rsidR="000E29A9" w:rsidRPr="00A265F8" w:rsidRDefault="000E29A9" w:rsidP="000E5F9C">
      <w:pPr>
        <w:pStyle w:val="Listeavsnitt"/>
        <w:numPr>
          <w:ilvl w:val="0"/>
          <w:numId w:val="40"/>
        </w:numPr>
        <w:spacing w:after="0"/>
        <w:rPr>
          <w:szCs w:val="24"/>
        </w:rPr>
      </w:pPr>
      <w:hyperlink r:id="rId50" w:tgtFrame="_blank" w:history="1">
        <w:proofErr w:type="spellStart"/>
        <w:r w:rsidRPr="00A265F8">
          <w:rPr>
            <w:color w:val="00509C"/>
            <w:szCs w:val="24"/>
          </w:rPr>
          <w:t>Kommunenes</w:t>
        </w:r>
        <w:proofErr w:type="spellEnd"/>
        <w:r w:rsidRPr="00A265F8">
          <w:rPr>
            <w:color w:val="00509C"/>
            <w:szCs w:val="24"/>
          </w:rPr>
          <w:t xml:space="preserve"> sentralforbunds forslag til </w:t>
        </w:r>
        <w:proofErr w:type="spellStart"/>
        <w:r w:rsidRPr="00A265F8">
          <w:rPr>
            <w:color w:val="00509C"/>
            <w:szCs w:val="24"/>
          </w:rPr>
          <w:t>anskaffelsesinstruks</w:t>
        </w:r>
        <w:proofErr w:type="spellEnd"/>
        <w:r w:rsidRPr="00A265F8">
          <w:rPr>
            <w:color w:val="00509C"/>
            <w:szCs w:val="24"/>
          </w:rPr>
          <w:t xml:space="preserve"> for </w:t>
        </w:r>
        <w:proofErr w:type="spellStart"/>
        <w:r w:rsidRPr="00A265F8">
          <w:rPr>
            <w:color w:val="00509C"/>
            <w:szCs w:val="24"/>
          </w:rPr>
          <w:t>kommuner</w:t>
        </w:r>
        <w:proofErr w:type="spellEnd"/>
        <w:r w:rsidRPr="00A265F8">
          <w:rPr>
            <w:color w:val="00509C"/>
            <w:szCs w:val="24"/>
          </w:rPr>
          <w:t xml:space="preserve"> og </w:t>
        </w:r>
        <w:proofErr w:type="spellStart"/>
        <w:r w:rsidRPr="00A265F8">
          <w:rPr>
            <w:color w:val="00509C"/>
            <w:szCs w:val="24"/>
          </w:rPr>
          <w:t>fylkeskommuner</w:t>
        </w:r>
        <w:proofErr w:type="spellEnd"/>
      </w:hyperlink>
    </w:p>
    <w:p w14:paraId="7D966D0F" w14:textId="6C94A763" w:rsidR="000E29A9" w:rsidRPr="00A265F8" w:rsidRDefault="000E29A9" w:rsidP="000E5F9C">
      <w:pPr>
        <w:pStyle w:val="Listeavsnitt"/>
        <w:numPr>
          <w:ilvl w:val="0"/>
          <w:numId w:val="40"/>
        </w:numPr>
        <w:spacing w:after="0"/>
        <w:rPr>
          <w:szCs w:val="24"/>
        </w:rPr>
      </w:pPr>
      <w:hyperlink r:id="rId51" w:anchor="11-4" w:tgtFrame="_self" w:history="1">
        <w:r w:rsidRPr="00A265F8">
          <w:rPr>
            <w:color w:val="00509C"/>
            <w:szCs w:val="24"/>
          </w:rPr>
          <w:t xml:space="preserve">Forskrift om </w:t>
        </w:r>
        <w:proofErr w:type="spellStart"/>
        <w:r w:rsidRPr="00A265F8">
          <w:rPr>
            <w:color w:val="00509C"/>
            <w:szCs w:val="24"/>
          </w:rPr>
          <w:t>begrensning</w:t>
        </w:r>
        <w:proofErr w:type="spellEnd"/>
        <w:r w:rsidRPr="00A265F8">
          <w:rPr>
            <w:color w:val="00509C"/>
            <w:szCs w:val="24"/>
          </w:rPr>
          <w:t xml:space="preserve"> av </w:t>
        </w:r>
        <w:proofErr w:type="spellStart"/>
        <w:r w:rsidRPr="00A265F8">
          <w:rPr>
            <w:color w:val="00509C"/>
            <w:szCs w:val="24"/>
          </w:rPr>
          <w:t>forurensning</w:t>
        </w:r>
        <w:proofErr w:type="spellEnd"/>
        <w:r w:rsidRPr="00A265F8">
          <w:rPr>
            <w:color w:val="00509C"/>
            <w:szCs w:val="24"/>
          </w:rPr>
          <w:t xml:space="preserve"> - Del 4. Avløp - Kapittel 11. </w:t>
        </w:r>
      </w:hyperlink>
      <w:hyperlink r:id="rId52" w:anchor="map037" w:tgtFrame="_self" w:history="1">
        <w:r w:rsidRPr="00A265F8">
          <w:rPr>
            <w:color w:val="00509C"/>
            <w:szCs w:val="24"/>
          </w:rPr>
          <w:t xml:space="preserve">Kommunale vann- og </w:t>
        </w:r>
        <w:proofErr w:type="spellStart"/>
        <w:r w:rsidRPr="00A265F8">
          <w:rPr>
            <w:color w:val="00509C"/>
            <w:szCs w:val="24"/>
          </w:rPr>
          <w:t>avløpsgebyrer</w:t>
        </w:r>
        <w:proofErr w:type="spellEnd"/>
      </w:hyperlink>
    </w:p>
    <w:p w14:paraId="0EE2D3B6" w14:textId="318D284B" w:rsidR="000E29A9" w:rsidRPr="00A265F8" w:rsidRDefault="000E29A9" w:rsidP="000E5F9C">
      <w:pPr>
        <w:pStyle w:val="Listeavsnitt"/>
        <w:numPr>
          <w:ilvl w:val="0"/>
          <w:numId w:val="40"/>
        </w:numPr>
        <w:spacing w:after="0"/>
      </w:pPr>
      <w:hyperlink r:id="rId53" w:history="1">
        <w:r w:rsidRPr="00A265F8">
          <w:rPr>
            <w:color w:val="00509C"/>
          </w:rPr>
          <w:t>VA-jus</w:t>
        </w:r>
      </w:hyperlink>
    </w:p>
    <w:p w14:paraId="2EE098F4" w14:textId="6EE39659" w:rsidR="000E29A9" w:rsidRPr="00A265F8" w:rsidRDefault="000E29A9" w:rsidP="000E5F9C">
      <w:pPr>
        <w:pStyle w:val="Listeavsnitt"/>
        <w:numPr>
          <w:ilvl w:val="0"/>
          <w:numId w:val="40"/>
        </w:numPr>
        <w:spacing w:after="0"/>
        <w:rPr>
          <w:szCs w:val="24"/>
        </w:rPr>
      </w:pPr>
      <w:hyperlink r:id="rId54" w:tgtFrame="_self" w:history="1">
        <w:r w:rsidRPr="00A265F8">
          <w:rPr>
            <w:color w:val="00509C"/>
            <w:szCs w:val="24"/>
          </w:rPr>
          <w:t xml:space="preserve">Vegvesenets </w:t>
        </w:r>
        <w:proofErr w:type="spellStart"/>
        <w:r w:rsidRPr="00A265F8">
          <w:rPr>
            <w:color w:val="00509C"/>
            <w:szCs w:val="24"/>
          </w:rPr>
          <w:t>håndbok</w:t>
        </w:r>
        <w:proofErr w:type="spellEnd"/>
        <w:r w:rsidRPr="00A265F8">
          <w:rPr>
            <w:color w:val="00509C"/>
            <w:szCs w:val="24"/>
          </w:rPr>
          <w:t xml:space="preserve"> N200 - Vegbygging (utgitt av Statens Vegvesen)</w:t>
        </w:r>
      </w:hyperlink>
    </w:p>
    <w:p w14:paraId="17D0C74C" w14:textId="77777777" w:rsidR="001F60BF" w:rsidRPr="00A265F8" w:rsidRDefault="001F60BF" w:rsidP="00AD722A">
      <w:pPr>
        <w:rPr>
          <w:szCs w:val="24"/>
        </w:rPr>
      </w:pPr>
    </w:p>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9071"/>
      </w:tblGrid>
      <w:tr w:rsidR="00920695" w:rsidRPr="00A265F8" w14:paraId="0F6DB0C8" w14:textId="77777777" w:rsidTr="001F60BF">
        <w:trPr>
          <w:tblCellSpacing w:w="7" w:type="dxa"/>
          <w:jc w:val="center"/>
        </w:trPr>
        <w:tc>
          <w:tcPr>
            <w:tcW w:w="4985" w:type="pct"/>
            <w:vAlign w:val="center"/>
          </w:tcPr>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8967"/>
            </w:tblGrid>
            <w:tr w:rsidR="00920695" w:rsidRPr="00A265F8" w14:paraId="2A0D05C3" w14:textId="77777777" w:rsidTr="005E5DEC">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920695" w:rsidRPr="00A265F8" w14:paraId="567067E3" w14:textId="77777777" w:rsidTr="005E5DEC">
                    <w:trPr>
                      <w:tblCellSpacing w:w="7" w:type="dxa"/>
                      <w:jc w:val="center"/>
                    </w:trPr>
                    <w:tc>
                      <w:tcPr>
                        <w:tcW w:w="4985" w:type="pct"/>
                        <w:vAlign w:val="center"/>
                      </w:tcPr>
                      <w:p w14:paraId="3F7A6B3A" w14:textId="77777777" w:rsidR="00920695" w:rsidRPr="00A265F8" w:rsidRDefault="00920695" w:rsidP="004636D6">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920695" w:rsidRPr="00A265F8" w14:paraId="22B28EC5" w14:textId="77777777" w:rsidTr="005E5DEC">
                    <w:trPr>
                      <w:tblCellSpacing w:w="7" w:type="dxa"/>
                      <w:jc w:val="center"/>
                    </w:trPr>
                    <w:tc>
                      <w:tcPr>
                        <w:tcW w:w="4985" w:type="pct"/>
                        <w:vAlign w:val="center"/>
                      </w:tcPr>
                      <w:p w14:paraId="314E44CF" w14:textId="77777777" w:rsidR="00920695" w:rsidRPr="00A265F8" w:rsidRDefault="00920695" w:rsidP="00641D19">
                        <w:pPr>
                          <w:rPr>
                            <w:rFonts w:ascii="Arial Unicode MS" w:eastAsia="Arial Unicode MS" w:hAnsi="Arial Unicode MS" w:cs="Arial Unicode MS"/>
                          </w:rPr>
                        </w:pPr>
                      </w:p>
                    </w:tc>
                  </w:tr>
                  <w:tr w:rsidR="00920695" w:rsidRPr="00A265F8" w14:paraId="676A0BFA" w14:textId="77777777" w:rsidTr="005E5DEC">
                    <w:trPr>
                      <w:tblCellSpacing w:w="7" w:type="dxa"/>
                      <w:jc w:val="center"/>
                    </w:trPr>
                    <w:tc>
                      <w:tcPr>
                        <w:tcW w:w="4985" w:type="pct"/>
                        <w:vAlign w:val="center"/>
                      </w:tcPr>
                      <w:p w14:paraId="6583DBD3" w14:textId="3AA2FB96" w:rsidR="00A473D2" w:rsidRPr="00A265F8" w:rsidRDefault="00A473D2" w:rsidP="00A473D2">
                        <w:pPr>
                          <w:ind w:left="893"/>
                          <w:rPr>
                            <w:rFonts w:eastAsia="MS Mincho"/>
                            <w:iCs/>
                          </w:rPr>
                        </w:pPr>
                        <w:r w:rsidRPr="00A265F8">
                          <w:rPr>
                            <w:rFonts w:eastAsia="MS Mincho"/>
                            <w:iCs/>
                          </w:rPr>
                          <w:t>Kommunalteknisk VA norm gjeld for VA anlegg bygd ut i kommunal regi.</w:t>
                        </w:r>
                      </w:p>
                      <w:p w14:paraId="45AB2547" w14:textId="2B39DA99" w:rsidR="00C23E44" w:rsidRPr="00A265F8" w:rsidRDefault="00C23E44" w:rsidP="00C23E44">
                        <w:pPr>
                          <w:ind w:left="893"/>
                          <w:rPr>
                            <w:rFonts w:eastAsia="MS Mincho"/>
                            <w:iCs/>
                          </w:rPr>
                        </w:pPr>
                        <w:r w:rsidRPr="00A265F8">
                          <w:rPr>
                            <w:rFonts w:eastAsia="MS Mincho"/>
                            <w:iCs/>
                          </w:rPr>
                          <w:t>For kommunar som har innført kommunale krav til vass og avløpsanlegg også for anlegg bygd av private med heimel i §§ 11.9 og 18.1 i Plan og Bygningslova, gjeld VA norma også for :</w:t>
                        </w:r>
                      </w:p>
                      <w:p w14:paraId="4360CDF5" w14:textId="2250F653" w:rsidR="00022512" w:rsidRPr="00A265F8" w:rsidRDefault="00C23E44" w:rsidP="00BA34C5">
                        <w:pPr>
                          <w:numPr>
                            <w:ilvl w:val="0"/>
                            <w:numId w:val="47"/>
                          </w:numPr>
                          <w:tabs>
                            <w:tab w:val="left" w:pos="1586"/>
                          </w:tabs>
                          <w:spacing w:after="0" w:line="240" w:lineRule="auto"/>
                          <w:rPr>
                            <w:rFonts w:eastAsia="MS Mincho"/>
                            <w:iCs/>
                          </w:rPr>
                        </w:pPr>
                        <w:r w:rsidRPr="00A265F8">
                          <w:rPr>
                            <w:rFonts w:eastAsia="MS Mincho"/>
                            <w:iCs/>
                          </w:rPr>
                          <w:t>Vass og avløpsanlegg bygd ut av private aktørar for deretter å bli overteken av kommunen/VA verksemda.</w:t>
                        </w:r>
                      </w:p>
                      <w:p w14:paraId="73736372" w14:textId="77777777" w:rsidR="00CB5777" w:rsidRPr="00A265F8" w:rsidRDefault="00CB5777" w:rsidP="00CB5777">
                        <w:pPr>
                          <w:tabs>
                            <w:tab w:val="left" w:pos="1586"/>
                          </w:tabs>
                          <w:spacing w:after="0" w:line="240" w:lineRule="auto"/>
                          <w:rPr>
                            <w:rFonts w:eastAsia="MS Mincho"/>
                            <w:iCs/>
                          </w:rPr>
                        </w:pPr>
                      </w:p>
                      <w:p w14:paraId="7CB087BE" w14:textId="7134856C" w:rsidR="00422925" w:rsidRPr="00A265F8" w:rsidRDefault="002F1715" w:rsidP="00422925">
                        <w:pPr>
                          <w:ind w:left="893"/>
                          <w:rPr>
                            <w:rFonts w:eastAsia="MS Mincho"/>
                            <w:iCs/>
                          </w:rPr>
                        </w:pPr>
                        <w:r w:rsidRPr="00A265F8">
                          <w:rPr>
                            <w:rFonts w:eastAsia="MS Mincho"/>
                            <w:iCs/>
                          </w:rPr>
                          <w:t>For</w:t>
                        </w:r>
                        <w:r w:rsidR="00422925" w:rsidRPr="00A265F8">
                          <w:rPr>
                            <w:rFonts w:eastAsia="MS Mincho"/>
                            <w:iCs/>
                          </w:rPr>
                          <w:t xml:space="preserve"> private anlegg tilknytt eller som skal </w:t>
                        </w:r>
                        <w:proofErr w:type="spellStart"/>
                        <w:r w:rsidR="00422925" w:rsidRPr="00A265F8">
                          <w:rPr>
                            <w:rFonts w:eastAsia="MS Mincho"/>
                            <w:iCs/>
                          </w:rPr>
                          <w:t>knyttast</w:t>
                        </w:r>
                        <w:proofErr w:type="spellEnd"/>
                        <w:r w:rsidR="00422925" w:rsidRPr="00A265F8">
                          <w:rPr>
                            <w:rFonts w:eastAsia="MS Mincho"/>
                            <w:iCs/>
                          </w:rPr>
                          <w:t xml:space="preserve"> til  kommunale  anlegg</w:t>
                        </w:r>
                        <w:r w:rsidRPr="00A265F8">
                          <w:rPr>
                            <w:rFonts w:eastAsia="MS Mincho"/>
                            <w:iCs/>
                          </w:rPr>
                          <w:t xml:space="preserve"> gjeld og</w:t>
                        </w:r>
                        <w:r w:rsidR="00422925" w:rsidRPr="00A265F8">
                          <w:rPr>
                            <w:rFonts w:eastAsia="MS Mincho"/>
                            <w:iCs/>
                          </w:rPr>
                          <w:t xml:space="preserve"> reglane i Standard Abonnentsvilkår (Administrative </w:t>
                        </w:r>
                        <w:proofErr w:type="spellStart"/>
                        <w:r w:rsidR="00422925" w:rsidRPr="00A265F8">
                          <w:rPr>
                            <w:rFonts w:eastAsia="MS Mincho"/>
                            <w:iCs/>
                          </w:rPr>
                          <w:t>bestemmelser</w:t>
                        </w:r>
                        <w:proofErr w:type="spellEnd"/>
                        <w:r w:rsidR="00422925" w:rsidRPr="00A265F8">
                          <w:rPr>
                            <w:rFonts w:eastAsia="MS Mincho"/>
                            <w:iCs/>
                          </w:rPr>
                          <w:t xml:space="preserve"> og Tekniske </w:t>
                        </w:r>
                        <w:proofErr w:type="spellStart"/>
                        <w:r w:rsidR="00422925" w:rsidRPr="00A265F8">
                          <w:rPr>
                            <w:rFonts w:eastAsia="MS Mincho"/>
                            <w:iCs/>
                          </w:rPr>
                          <w:t>bestemmelser</w:t>
                        </w:r>
                        <w:proofErr w:type="spellEnd"/>
                        <w:r w:rsidR="00422925" w:rsidRPr="00A265F8">
                          <w:rPr>
                            <w:rFonts w:eastAsia="MS Mincho"/>
                            <w:iCs/>
                          </w:rPr>
                          <w:t xml:space="preserve">) så langt dei ikkje er i strid med denne VA norma </w:t>
                        </w:r>
                        <w:proofErr w:type="spellStart"/>
                        <w:r w:rsidR="00422925" w:rsidRPr="00A265F8">
                          <w:rPr>
                            <w:rFonts w:eastAsia="MS Mincho"/>
                            <w:iCs/>
                          </w:rPr>
                          <w:t>jfr</w:t>
                        </w:r>
                        <w:proofErr w:type="spellEnd"/>
                        <w:r w:rsidR="00422925" w:rsidRPr="00A265F8">
                          <w:rPr>
                            <w:rFonts w:eastAsia="MS Mincho"/>
                            <w:iCs/>
                          </w:rPr>
                          <w:t xml:space="preserve">. avsnittet ovanfor. </w:t>
                        </w:r>
                      </w:p>
                      <w:p w14:paraId="5C74E7B5" w14:textId="0BB3655F" w:rsidR="00FF148B" w:rsidRPr="00A265F8" w:rsidRDefault="00DF3532" w:rsidP="00DF3532">
                        <w:pPr>
                          <w:ind w:left="893"/>
                          <w:rPr>
                            <w:rFonts w:eastAsia="MS Mincho"/>
                            <w:iCs/>
                          </w:rPr>
                        </w:pPr>
                        <w:r w:rsidRPr="00A265F8">
                          <w:rPr>
                            <w:rFonts w:eastAsia="MS Mincho"/>
                            <w:iCs/>
                          </w:rPr>
                          <w:t xml:space="preserve">Ved kommunal overtaking av eksisterande VA-anlegg, </w:t>
                        </w:r>
                        <w:r w:rsidR="00941C76" w:rsidRPr="00A265F8">
                          <w:rPr>
                            <w:rFonts w:eastAsia="MS Mincho"/>
                            <w:iCs/>
                          </w:rPr>
                          <w:t>kan kommunen krevje at</w:t>
                        </w:r>
                        <w:r w:rsidRPr="00A265F8">
                          <w:rPr>
                            <w:rFonts w:eastAsia="MS Mincho"/>
                            <w:iCs/>
                          </w:rPr>
                          <w:t xml:space="preserve"> desse tilfredsstille krava i denne norma.</w:t>
                        </w:r>
                      </w:p>
                      <w:p w14:paraId="3BB69BC5" w14:textId="6754283E" w:rsidR="002A5946" w:rsidRPr="00A265F8" w:rsidRDefault="00390DD2" w:rsidP="002A5946">
                        <w:pPr>
                          <w:ind w:left="893"/>
                          <w:rPr>
                            <w:rFonts w:eastAsia="MS Mincho"/>
                            <w:iCs/>
                          </w:rPr>
                        </w:pPr>
                        <w:r w:rsidRPr="00A265F8">
                          <w:rPr>
                            <w:rFonts w:eastAsia="MS Mincho"/>
                            <w:iCs/>
                          </w:rPr>
                          <w:t xml:space="preserve">For VA-anlegg utbygd i privat regi </w:t>
                        </w:r>
                        <w:r w:rsidR="00E670B5" w:rsidRPr="00A265F8">
                          <w:rPr>
                            <w:rFonts w:eastAsia="MS Mincho"/>
                            <w:iCs/>
                          </w:rPr>
                          <w:t>kan</w:t>
                        </w:r>
                        <w:r w:rsidRPr="00A265F8">
                          <w:rPr>
                            <w:rFonts w:eastAsia="MS Mincho"/>
                            <w:iCs/>
                          </w:rPr>
                          <w:t xml:space="preserve"> det utarbeidast ein privatrettsleg avtale med krav om kompetanse tilsvarande</w:t>
                        </w:r>
                        <w:r w:rsidR="00B1451D" w:rsidRPr="00A265F8">
                          <w:rPr>
                            <w:rFonts w:eastAsia="MS Mincho"/>
                            <w:iCs/>
                          </w:rPr>
                          <w:t xml:space="preserve"> som for kommunale anlegg</w:t>
                        </w:r>
                        <w:r w:rsidR="002A27A0" w:rsidRPr="00A265F8">
                          <w:rPr>
                            <w:rFonts w:eastAsia="MS Mincho"/>
                            <w:iCs/>
                          </w:rPr>
                          <w:t xml:space="preserve"> jf.</w:t>
                        </w:r>
                        <w:r w:rsidR="00B1451D" w:rsidRPr="00A265F8">
                          <w:rPr>
                            <w:rFonts w:eastAsia="MS Mincho"/>
                            <w:iCs/>
                          </w:rPr>
                          <w:t xml:space="preserve"> </w:t>
                        </w:r>
                        <w:r w:rsidR="002A27A0" w:rsidRPr="00A265F8">
                          <w:rPr>
                            <w:rFonts w:eastAsia="MS Mincho"/>
                            <w:iCs/>
                          </w:rPr>
                          <w:t>p</w:t>
                        </w:r>
                        <w:r w:rsidR="00B1451D" w:rsidRPr="00A265F8">
                          <w:rPr>
                            <w:rFonts w:eastAsia="MS Mincho"/>
                            <w:iCs/>
                          </w:rPr>
                          <w:t>unkt 4.3.</w:t>
                        </w:r>
                      </w:p>
                      <w:p w14:paraId="5AD2E362" w14:textId="77777777" w:rsidR="009424EC" w:rsidRPr="00A265F8" w:rsidRDefault="009424EC" w:rsidP="00DF3532">
                        <w:pPr>
                          <w:rPr>
                            <w:rFonts w:eastAsia="MS Mincho"/>
                            <w:iCs/>
                          </w:rPr>
                        </w:pPr>
                      </w:p>
                    </w:tc>
                  </w:tr>
                </w:tbl>
                <w:p w14:paraId="6A5A6CCE" w14:textId="77777777" w:rsidR="00920695" w:rsidRPr="00A265F8" w:rsidRDefault="00920695" w:rsidP="004636D6">
                  <w:pPr>
                    <w:ind w:left="893"/>
                    <w:rPr>
                      <w:rFonts w:ascii="Arial Unicode MS" w:eastAsia="Arial Unicode MS" w:hAnsi="Arial Unicode MS" w:cs="Arial Unicode MS"/>
                    </w:rPr>
                  </w:pPr>
                </w:p>
              </w:tc>
            </w:tr>
          </w:tbl>
          <w:p w14:paraId="50A2C508" w14:textId="77777777" w:rsidR="00920695" w:rsidRPr="00A265F8" w:rsidRDefault="00920695" w:rsidP="004636D6">
            <w:pPr>
              <w:ind w:left="893"/>
              <w:rPr>
                <w:b/>
                <w:bCs/>
              </w:rPr>
            </w:pPr>
          </w:p>
        </w:tc>
      </w:tr>
    </w:tbl>
    <w:p w14:paraId="36B97B11" w14:textId="77777777" w:rsidR="007F5781" w:rsidRPr="00A265F8" w:rsidRDefault="007F5781" w:rsidP="007F5781">
      <w:pPr>
        <w:pStyle w:val="Overskrift1"/>
      </w:pPr>
      <w:r w:rsidRPr="00A265F8">
        <w:br w:type="page"/>
      </w:r>
      <w:bookmarkStart w:id="4" w:name="_Toc379981233"/>
      <w:bookmarkStart w:id="5" w:name="_Toc211949796"/>
      <w:r w:rsidRPr="00A265F8">
        <w:lastRenderedPageBreak/>
        <w:t>2. Funksjonskrav</w:t>
      </w:r>
      <w:bookmarkEnd w:id="4"/>
      <w:bookmarkEnd w:id="5"/>
      <w:r w:rsidRPr="00A265F8">
        <w:t xml:space="preserve"> </w:t>
      </w:r>
    </w:p>
    <w:p w14:paraId="04B31BEA" w14:textId="77777777" w:rsidR="00757E93" w:rsidRPr="00A265F8" w:rsidRDefault="00757E93" w:rsidP="00757E93"/>
    <w:p w14:paraId="6642803A" w14:textId="77777777" w:rsidR="00757E93" w:rsidRPr="00A265F8" w:rsidRDefault="00AD722A" w:rsidP="00757E93">
      <w:pPr>
        <w:pStyle w:val="Overskrift3"/>
      </w:pPr>
      <w:bookmarkStart w:id="6" w:name="_Toc379981234"/>
      <w:bookmarkStart w:id="7" w:name="_Toc211949797"/>
      <w:r w:rsidRPr="00A265F8">
        <w:t>2.0 Be</w:t>
      </w:r>
      <w:r w:rsidR="00757E93" w:rsidRPr="00A265F8">
        <w:t>rekraftige VA – anlegg</w:t>
      </w:r>
      <w:bookmarkEnd w:id="6"/>
      <w:bookmarkEnd w:id="7"/>
    </w:p>
    <w:p w14:paraId="203E0EF5" w14:textId="77777777" w:rsidR="00757E93" w:rsidRPr="00A265F8" w:rsidRDefault="00757E93" w:rsidP="00F239A7"/>
    <w:p w14:paraId="07D09756" w14:textId="77777777" w:rsidR="007F5781" w:rsidRPr="00A265F8" w:rsidRDefault="00757E93" w:rsidP="000D7E33">
      <w:pPr>
        <w:pStyle w:val="Overskrift3"/>
      </w:pPr>
      <w:bookmarkStart w:id="8" w:name="_Toc379981235"/>
      <w:bookmarkStart w:id="9" w:name="_Toc211949798"/>
      <w:r w:rsidRPr="00A265F8">
        <w:t>VA – anlegg</w:t>
      </w:r>
      <w:r w:rsidR="00AD722A" w:rsidRPr="00A265F8">
        <w:t>a</w:t>
      </w:r>
      <w:r w:rsidRPr="00A265F8">
        <w:t xml:space="preserve"> skal v</w:t>
      </w:r>
      <w:r w:rsidR="00AD722A" w:rsidRPr="00A265F8">
        <w:t>e</w:t>
      </w:r>
      <w:r w:rsidRPr="00A265F8">
        <w:t>re b</w:t>
      </w:r>
      <w:r w:rsidR="00AD722A" w:rsidRPr="00A265F8">
        <w:t>e</w:t>
      </w:r>
      <w:r w:rsidRPr="00A265F8">
        <w:t>rekraftige</w:t>
      </w:r>
      <w:bookmarkEnd w:id="8"/>
      <w:bookmarkEnd w:id="9"/>
      <w:r w:rsidRPr="00A265F8">
        <w:t xml:space="preserve"> </w:t>
      </w:r>
    </w:p>
    <w:p w14:paraId="684A78E9" w14:textId="77777777" w:rsidR="000D7E33" w:rsidRPr="00A265F8" w:rsidRDefault="000D7E33" w:rsidP="000D7E33"/>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9071"/>
      </w:tblGrid>
      <w:tr w:rsidR="000D7E33" w:rsidRPr="00A265F8" w14:paraId="56FB2ED5" w14:textId="77777777" w:rsidTr="006B69BF">
        <w:trPr>
          <w:tblCellSpacing w:w="7" w:type="dxa"/>
          <w:jc w:val="center"/>
        </w:trPr>
        <w:tc>
          <w:tcPr>
            <w:tcW w:w="4985" w:type="pct"/>
            <w:vAlign w:val="center"/>
          </w:tcPr>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8967"/>
            </w:tblGrid>
            <w:tr w:rsidR="000D7E33" w:rsidRPr="00A265F8" w14:paraId="300DAE3C" w14:textId="77777777" w:rsidTr="006B69BF">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0D7E33" w:rsidRPr="00A265F8" w14:paraId="78EC63D8" w14:textId="77777777" w:rsidTr="006B69BF">
                    <w:trPr>
                      <w:tblCellSpacing w:w="7" w:type="dxa"/>
                      <w:jc w:val="center"/>
                    </w:trPr>
                    <w:tc>
                      <w:tcPr>
                        <w:tcW w:w="4985" w:type="pct"/>
                        <w:shd w:val="clear" w:color="auto" w:fill="FFFFFF"/>
                        <w:vAlign w:val="center"/>
                      </w:tcPr>
                      <w:p w14:paraId="0C0D651B" w14:textId="77777777" w:rsidR="000D7E33" w:rsidRPr="00A265F8" w:rsidRDefault="000D7E33" w:rsidP="006B69BF">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0D7E33" w:rsidRPr="00A265F8" w14:paraId="082CF158" w14:textId="77777777" w:rsidTr="006B69BF">
                    <w:trPr>
                      <w:tblCellSpacing w:w="7" w:type="dxa"/>
                      <w:jc w:val="center"/>
                    </w:trPr>
                    <w:tc>
                      <w:tcPr>
                        <w:tcW w:w="4985" w:type="pct"/>
                        <w:shd w:val="clear" w:color="auto" w:fill="FFFFFF"/>
                        <w:vAlign w:val="center"/>
                      </w:tcPr>
                      <w:p w14:paraId="1FBF47A9" w14:textId="77777777" w:rsidR="000D7E33" w:rsidRPr="00A265F8" w:rsidRDefault="000D7E33" w:rsidP="006B69BF">
                        <w:pPr>
                          <w:rPr>
                            <w:rFonts w:ascii="Arial Unicode MS" w:eastAsia="Arial Unicode MS" w:hAnsi="Arial Unicode MS" w:cs="Arial Unicode MS"/>
                          </w:rPr>
                        </w:pPr>
                      </w:p>
                    </w:tc>
                  </w:tr>
                  <w:tr w:rsidR="000D7E33" w:rsidRPr="00A265F8" w14:paraId="2698E967" w14:textId="77777777" w:rsidTr="006B69BF">
                    <w:trPr>
                      <w:tblCellSpacing w:w="7" w:type="dxa"/>
                      <w:jc w:val="center"/>
                    </w:trPr>
                    <w:tc>
                      <w:tcPr>
                        <w:tcW w:w="4985" w:type="pct"/>
                        <w:shd w:val="clear" w:color="auto" w:fill="FFFFFF"/>
                        <w:vAlign w:val="center"/>
                      </w:tcPr>
                      <w:p w14:paraId="33DDB20B" w14:textId="77777777" w:rsidR="000D7E33" w:rsidRPr="00A265F8" w:rsidRDefault="000D7E33" w:rsidP="000D7E33">
                        <w:pPr>
                          <w:numPr>
                            <w:ilvl w:val="0"/>
                            <w:numId w:val="33"/>
                          </w:numPr>
                          <w:tabs>
                            <w:tab w:val="left" w:pos="1086"/>
                            <w:tab w:val="left" w:pos="1653"/>
                          </w:tabs>
                          <w:ind w:left="1086" w:right="1612" w:hanging="283"/>
                          <w:rPr>
                            <w:rFonts w:eastAsia="MS Mincho"/>
                            <w:iCs/>
                          </w:rPr>
                        </w:pPr>
                        <w:r w:rsidRPr="00A265F8">
                          <w:rPr>
                            <w:rFonts w:eastAsia="MS Mincho"/>
                            <w:iCs/>
                          </w:rPr>
                          <w:t>Nye VA anlegg skal byggast med høg kvalitet slik at levetida blir lang, drift og vedlikehaldsutgifter på anlegga låge</w:t>
                        </w:r>
                      </w:p>
                      <w:p w14:paraId="5B04221E" w14:textId="77777777" w:rsidR="000D7E33" w:rsidRPr="00A265F8" w:rsidRDefault="000D7E33" w:rsidP="000D7E33">
                        <w:pPr>
                          <w:numPr>
                            <w:ilvl w:val="0"/>
                            <w:numId w:val="33"/>
                          </w:numPr>
                          <w:tabs>
                            <w:tab w:val="left" w:pos="1086"/>
                            <w:tab w:val="left" w:pos="1653"/>
                          </w:tabs>
                          <w:ind w:left="1086" w:right="1612" w:hanging="283"/>
                          <w:rPr>
                            <w:rFonts w:eastAsia="MS Mincho"/>
                            <w:iCs/>
                          </w:rPr>
                        </w:pPr>
                        <w:r w:rsidRPr="00A265F8">
                          <w:rPr>
                            <w:rFonts w:eastAsia="MS Mincho"/>
                            <w:iCs/>
                          </w:rPr>
                          <w:t>Nye leidningsanlegg skal sikrast minst 100 år levetid</w:t>
                        </w:r>
                      </w:p>
                      <w:p w14:paraId="489DB5BC" w14:textId="77777777" w:rsidR="000D7E33" w:rsidRPr="00A265F8" w:rsidRDefault="000D7E33" w:rsidP="000D7E33">
                        <w:pPr>
                          <w:numPr>
                            <w:ilvl w:val="0"/>
                            <w:numId w:val="33"/>
                          </w:numPr>
                          <w:tabs>
                            <w:tab w:val="left" w:pos="1086"/>
                            <w:tab w:val="left" w:pos="1653"/>
                          </w:tabs>
                          <w:ind w:left="1086" w:right="1612" w:hanging="283"/>
                          <w:rPr>
                            <w:rFonts w:eastAsia="MS Mincho"/>
                            <w:iCs/>
                          </w:rPr>
                        </w:pPr>
                        <w:r w:rsidRPr="00A265F8">
                          <w:rPr>
                            <w:rFonts w:eastAsia="MS Mincho"/>
                            <w:iCs/>
                          </w:rPr>
                          <w:t xml:space="preserve">Det skal leggast vekt på at nye anlegg skal ha lågt energibruk rekna over livsløpet til anlegget. </w:t>
                        </w:r>
                      </w:p>
                      <w:p w14:paraId="6551C928" w14:textId="77777777" w:rsidR="000D7E33" w:rsidRPr="00A265F8" w:rsidRDefault="000D7E33" w:rsidP="000D7E33">
                        <w:pPr>
                          <w:numPr>
                            <w:ilvl w:val="0"/>
                            <w:numId w:val="33"/>
                          </w:numPr>
                          <w:tabs>
                            <w:tab w:val="left" w:pos="1086"/>
                            <w:tab w:val="left" w:pos="1653"/>
                          </w:tabs>
                          <w:ind w:left="1086" w:right="1612" w:hanging="283"/>
                          <w:rPr>
                            <w:rFonts w:eastAsia="MS Mincho"/>
                            <w:iCs/>
                          </w:rPr>
                        </w:pPr>
                        <w:r w:rsidRPr="00A265F8">
                          <w:rPr>
                            <w:rFonts w:eastAsia="MS Mincho"/>
                            <w:iCs/>
                          </w:rPr>
                          <w:t>HMS, m.a. omsynet til gode arbeidsforhold for driftsoperatørar skal vere eit viktig forhold med etablering av nye VA anlegg</w:t>
                        </w:r>
                      </w:p>
                      <w:p w14:paraId="0D9EF7E6" w14:textId="77777777" w:rsidR="000D7E33" w:rsidRPr="00A265F8" w:rsidRDefault="000D7E33" w:rsidP="007E2D41">
                        <w:pPr>
                          <w:tabs>
                            <w:tab w:val="left" w:pos="1086"/>
                            <w:tab w:val="left" w:pos="1653"/>
                          </w:tabs>
                          <w:ind w:right="1612"/>
                          <w:rPr>
                            <w:rFonts w:eastAsia="MS Mincho"/>
                            <w:iCs/>
                            <w:color w:val="FF0000"/>
                          </w:rPr>
                        </w:pPr>
                      </w:p>
                    </w:tc>
                  </w:tr>
                </w:tbl>
                <w:p w14:paraId="533EECC2" w14:textId="77777777" w:rsidR="000D7E33" w:rsidRPr="00A265F8" w:rsidRDefault="000D7E33" w:rsidP="006B69BF">
                  <w:pPr>
                    <w:ind w:left="893"/>
                    <w:rPr>
                      <w:rFonts w:ascii="Arial Unicode MS" w:eastAsia="Arial Unicode MS" w:hAnsi="Arial Unicode MS" w:cs="Arial Unicode MS"/>
                    </w:rPr>
                  </w:pPr>
                </w:p>
              </w:tc>
            </w:tr>
          </w:tbl>
          <w:p w14:paraId="17E212E2" w14:textId="77777777" w:rsidR="000D7E33" w:rsidRPr="00A265F8" w:rsidRDefault="000D7E33" w:rsidP="006B69BF">
            <w:pPr>
              <w:ind w:left="893"/>
              <w:rPr>
                <w:b/>
                <w:bCs/>
              </w:rPr>
            </w:pPr>
          </w:p>
        </w:tc>
      </w:tr>
    </w:tbl>
    <w:p w14:paraId="7D408D33" w14:textId="77777777" w:rsidR="000D7E33" w:rsidRPr="00A265F8" w:rsidRDefault="000D7E33" w:rsidP="000D7E33"/>
    <w:p w14:paraId="3075C5FB" w14:textId="77777777" w:rsidR="007F5781" w:rsidRPr="00A265F8" w:rsidRDefault="007F5781" w:rsidP="00DF71E2">
      <w:pPr>
        <w:pStyle w:val="Overskrift3"/>
      </w:pPr>
      <w:bookmarkStart w:id="10" w:name="_Toc379981236"/>
      <w:bookmarkStart w:id="11" w:name="_Toc211949799"/>
      <w:r w:rsidRPr="00A265F8">
        <w:t>2.1 Prosjektdokumentasjon</w:t>
      </w:r>
      <w:bookmarkEnd w:id="10"/>
      <w:bookmarkEnd w:id="11"/>
      <w:r w:rsidRPr="00A265F8">
        <w:t xml:space="preserve"> </w:t>
      </w:r>
    </w:p>
    <w:p w14:paraId="3138E9C1" w14:textId="77777777" w:rsidR="007F5781" w:rsidRPr="00A265F8" w:rsidRDefault="007F5781" w:rsidP="007F5781">
      <w:r w:rsidRPr="00A265F8">
        <w:t xml:space="preserve">   </w:t>
      </w:r>
    </w:p>
    <w:p w14:paraId="29E32BC2" w14:textId="7DED1753" w:rsidR="00AD722A" w:rsidRPr="00A265F8" w:rsidRDefault="00AD722A" w:rsidP="00DF3532">
      <w:r w:rsidRPr="00A265F8">
        <w:t>Dokumentasjonen skal vera tilpassa kompleksiteten og storleiken til oppgåva slik at prosjektet omtalar alle naudsynte tekniske detaljar og løysingar. Fullstendig dokumentasjon er samansett av kvalitetssystem, teknisk framstilling, teikningar og orienterande dokument.</w:t>
      </w:r>
    </w:p>
    <w:p w14:paraId="1D0A4DA5" w14:textId="77777777" w:rsidR="00DF3532" w:rsidRPr="00A265F8" w:rsidRDefault="00DF3532" w:rsidP="00DF3532">
      <w:pPr>
        <w:pStyle w:val="Ingenmellomrom"/>
      </w:pPr>
      <w:r w:rsidRPr="00A265F8">
        <w:t xml:space="preserve">Denne VA-norma klargjer krav til teknisk standard på anlegga som kommunen </w:t>
      </w:r>
    </w:p>
    <w:p w14:paraId="2F5180F1" w14:textId="77777777" w:rsidR="00DF3532" w:rsidRPr="00A265F8" w:rsidRDefault="00DF3532" w:rsidP="00DF3532">
      <w:pPr>
        <w:pStyle w:val="Ingenmellomrom"/>
      </w:pPr>
      <w:r w:rsidRPr="00A265F8">
        <w:t xml:space="preserve">skal eige og overta for drift og vedlikehald, men vil så langt det er praktisk mogleg </w:t>
      </w:r>
    </w:p>
    <w:p w14:paraId="64CC7AC2" w14:textId="77777777" w:rsidR="00DF3532" w:rsidRPr="00A265F8" w:rsidRDefault="00DF3532" w:rsidP="00DF3532">
      <w:pPr>
        <w:pStyle w:val="Ingenmellomrom"/>
      </w:pPr>
      <w:r w:rsidRPr="00A265F8">
        <w:t xml:space="preserve">og danna grunnlag for krav til standard i kommunale utbyggingsavtalar og ovanfor </w:t>
      </w:r>
    </w:p>
    <w:p w14:paraId="1C5C8927" w14:textId="138E632F" w:rsidR="00DF3532" w:rsidRPr="00A265F8" w:rsidRDefault="00DF3532" w:rsidP="00DF3532">
      <w:pPr>
        <w:pStyle w:val="Ingenmellomrom"/>
      </w:pPr>
      <w:r w:rsidRPr="00A265F8">
        <w:t>private utbyggjarar.</w:t>
      </w:r>
    </w:p>
    <w:p w14:paraId="07FBA27D" w14:textId="77777777" w:rsidR="00AD722A" w:rsidRPr="00A265F8" w:rsidRDefault="00AD722A" w:rsidP="007F5781"/>
    <w:p w14:paraId="4ED4C5DE" w14:textId="77777777" w:rsidR="00DF3532" w:rsidRPr="00A265F8" w:rsidRDefault="00DF3532" w:rsidP="007F5781"/>
    <w:p w14:paraId="5B953C85" w14:textId="3D53B1B2" w:rsidR="007F5781" w:rsidRPr="00A265F8" w:rsidRDefault="007F5781" w:rsidP="007F5781">
      <w:r w:rsidRPr="00A265F8">
        <w:t xml:space="preserve">   </w:t>
      </w:r>
    </w:p>
    <w:p w14:paraId="31D51E25" w14:textId="7DD603DE" w:rsidR="007F5781" w:rsidRPr="00A265F8" w:rsidRDefault="007F5781" w:rsidP="00742DFA">
      <w:pPr>
        <w:pStyle w:val="Overskrift3"/>
      </w:pPr>
      <w:bookmarkStart w:id="12" w:name="_Toc379981237"/>
      <w:bookmarkStart w:id="13" w:name="_Toc211949800"/>
      <w:r w:rsidRPr="00A265F8">
        <w:lastRenderedPageBreak/>
        <w:t>2.2 Grøfter og le</w:t>
      </w:r>
      <w:r w:rsidR="00AD722A" w:rsidRPr="00A265F8">
        <w:t>i</w:t>
      </w:r>
      <w:r w:rsidRPr="00A265F8">
        <w:t>dningsutfør</w:t>
      </w:r>
      <w:r w:rsidR="00AD722A" w:rsidRPr="00A265F8">
        <w:t>ing</w:t>
      </w:r>
      <w:bookmarkEnd w:id="12"/>
      <w:bookmarkEnd w:id="13"/>
      <w:r w:rsidRPr="00A265F8">
        <w:t xml:space="preserve">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9071"/>
      </w:tblGrid>
      <w:tr w:rsidR="00757E93" w:rsidRPr="00A265F8" w14:paraId="439FE913" w14:textId="77777777" w:rsidTr="00AD722A">
        <w:trPr>
          <w:tblCellSpacing w:w="0" w:type="dxa"/>
        </w:trPr>
        <w:tc>
          <w:tcPr>
            <w:tcW w:w="5000" w:type="pct"/>
            <w:shd w:val="clear" w:color="auto" w:fill="FFFFFF"/>
          </w:tcPr>
          <w:tbl>
            <w:tblPr>
              <w:tblW w:w="5000" w:type="pct"/>
              <w:tblCellSpacing w:w="0" w:type="dxa"/>
              <w:shd w:val="clear" w:color="auto" w:fill="FFFFFF"/>
              <w:tblCellMar>
                <w:left w:w="0" w:type="dxa"/>
                <w:right w:w="0" w:type="dxa"/>
              </w:tblCellMar>
              <w:tblLook w:val="04A0" w:firstRow="1" w:lastRow="0" w:firstColumn="1" w:lastColumn="0" w:noHBand="0" w:noVBand="1"/>
            </w:tblPr>
            <w:tblGrid>
              <w:gridCol w:w="9071"/>
            </w:tblGrid>
            <w:tr w:rsidR="00AD722A" w:rsidRPr="00A265F8" w14:paraId="4B780398" w14:textId="77777777" w:rsidTr="00726673">
              <w:trPr>
                <w:tblCellSpacing w:w="0" w:type="dxa"/>
              </w:trPr>
              <w:tc>
                <w:tcPr>
                  <w:tcW w:w="5000" w:type="pct"/>
                  <w:shd w:val="clear" w:color="auto" w:fill="FFFFFF"/>
                  <w:hideMark/>
                </w:tcPr>
                <w:p w14:paraId="57F24E93" w14:textId="77777777" w:rsidR="00AD722A" w:rsidRPr="00A265F8" w:rsidRDefault="00AD722A" w:rsidP="00726673">
                  <w:pPr>
                    <w:rPr>
                      <w:color w:val="000000"/>
                      <w:szCs w:val="24"/>
                    </w:rPr>
                  </w:pPr>
                  <w:r w:rsidRPr="00A265F8">
                    <w:rPr>
                      <w:color w:val="000000"/>
                      <w:szCs w:val="24"/>
                    </w:rPr>
                    <w:t xml:space="preserve">Grøfter og leidningsanlegg skal planleggjast og utførast slik at dei tilfredsstiller gjeldande </w:t>
                  </w:r>
                  <w:proofErr w:type="spellStart"/>
                  <w:r w:rsidRPr="00A265F8">
                    <w:rPr>
                      <w:color w:val="000000"/>
                      <w:szCs w:val="24"/>
                    </w:rPr>
                    <w:t>tetthetskrav</w:t>
                  </w:r>
                  <w:proofErr w:type="spellEnd"/>
                  <w:r w:rsidRPr="00A265F8">
                    <w:rPr>
                      <w:color w:val="000000"/>
                      <w:szCs w:val="24"/>
                    </w:rPr>
                    <w:t xml:space="preserve"> i heile si </w:t>
                  </w:r>
                  <w:proofErr w:type="spellStart"/>
                  <w:r w:rsidRPr="00A265F8">
                    <w:rPr>
                      <w:color w:val="000000"/>
                      <w:szCs w:val="24"/>
                    </w:rPr>
                    <w:t>planlagte</w:t>
                  </w:r>
                  <w:proofErr w:type="spellEnd"/>
                  <w:r w:rsidRPr="00A265F8">
                    <w:rPr>
                      <w:color w:val="000000"/>
                      <w:szCs w:val="24"/>
                    </w:rPr>
                    <w:t xml:space="preserve"> levetid. Materialbruk og utføring skal ver</w:t>
                  </w:r>
                  <w:r w:rsidR="002169C7" w:rsidRPr="00A265F8">
                    <w:rPr>
                      <w:color w:val="000000"/>
                      <w:szCs w:val="24"/>
                    </w:rPr>
                    <w:t>e</w:t>
                  </w:r>
                  <w:r w:rsidRPr="00A265F8">
                    <w:rPr>
                      <w:color w:val="000000"/>
                      <w:szCs w:val="24"/>
                    </w:rPr>
                    <w:t xml:space="preserve"> slik at det ikkje fører til uakseptabel senking av kvaliteten på drikkevatnet eller svikt i effektiv transport av drikkevatn, avløpsvatn og overvatn.</w:t>
                  </w:r>
                </w:p>
                <w:p w14:paraId="05BD5524" w14:textId="77777777" w:rsidR="00AD722A" w:rsidRPr="00A265F8" w:rsidRDefault="00AD722A" w:rsidP="00726673">
                  <w:pPr>
                    <w:rPr>
                      <w:color w:val="000000"/>
                      <w:szCs w:val="24"/>
                    </w:rPr>
                  </w:pPr>
                </w:p>
              </w:tc>
            </w:tr>
            <w:tr w:rsidR="00AD722A" w:rsidRPr="00A265F8" w14:paraId="5A12C0B7" w14:textId="77777777" w:rsidTr="00726673">
              <w:trPr>
                <w:tblCellSpacing w:w="0" w:type="dxa"/>
              </w:trPr>
              <w:tc>
                <w:tcPr>
                  <w:tcW w:w="5000" w:type="pct"/>
                  <w:shd w:val="clear" w:color="auto" w:fill="FFFFFF"/>
                  <w:hideMark/>
                </w:tcPr>
                <w:p w14:paraId="562EBCED" w14:textId="77777777" w:rsidR="00AD722A" w:rsidRPr="00A265F8" w:rsidRDefault="00AD722A" w:rsidP="00726673">
                  <w:pPr>
                    <w:rPr>
                      <w:szCs w:val="24"/>
                    </w:rPr>
                  </w:pPr>
                  <w:r w:rsidRPr="00A265F8">
                    <w:rPr>
                      <w:szCs w:val="24"/>
                    </w:rPr>
                    <w:t xml:space="preserve">Produkt og material som blir brukt  i vass- og avløpsanlegg, skal ha slike </w:t>
                  </w:r>
                  <w:proofErr w:type="spellStart"/>
                  <w:r w:rsidRPr="00A265F8">
                    <w:rPr>
                      <w:szCs w:val="24"/>
                    </w:rPr>
                    <w:t>eigenskaper</w:t>
                  </w:r>
                  <w:proofErr w:type="spellEnd"/>
                  <w:r w:rsidRPr="00A265F8">
                    <w:rPr>
                      <w:szCs w:val="24"/>
                    </w:rPr>
                    <w:t xml:space="preserve"> at krava i plan- og bygningslova og dei tekniske krava i forskrifta blir tilfredsstilt.</w:t>
                  </w:r>
                </w:p>
              </w:tc>
            </w:tr>
          </w:tbl>
          <w:p w14:paraId="1C78068C" w14:textId="77777777" w:rsidR="00757E93" w:rsidRPr="00A265F8" w:rsidRDefault="00757E93" w:rsidP="00757E93">
            <w:pPr>
              <w:rPr>
                <w:color w:val="000000"/>
                <w:szCs w:val="24"/>
              </w:rPr>
            </w:pPr>
          </w:p>
        </w:tc>
      </w:tr>
      <w:tr w:rsidR="00757E93" w:rsidRPr="00A265F8" w14:paraId="40F05BCF" w14:textId="77777777" w:rsidTr="00AD722A">
        <w:trPr>
          <w:tblCellSpacing w:w="0" w:type="dxa"/>
        </w:trPr>
        <w:tc>
          <w:tcPr>
            <w:tcW w:w="5000" w:type="pct"/>
            <w:shd w:val="clear" w:color="auto" w:fill="FFFFFF"/>
          </w:tcPr>
          <w:p w14:paraId="68BD4AED" w14:textId="77777777" w:rsidR="00757E93" w:rsidRPr="00A265F8" w:rsidRDefault="00757E93" w:rsidP="00757E93">
            <w:pPr>
              <w:rPr>
                <w:color w:val="000000"/>
                <w:szCs w:val="24"/>
              </w:rPr>
            </w:pPr>
          </w:p>
        </w:tc>
      </w:tr>
    </w:tbl>
    <w:p w14:paraId="5FFEFBC0" w14:textId="77777777" w:rsidR="007F5781" w:rsidRPr="00A265F8" w:rsidRDefault="007F5781" w:rsidP="003148B1">
      <w:pPr>
        <w:pStyle w:val="Overskrift3"/>
      </w:pPr>
      <w:bookmarkStart w:id="14" w:name="_Toc379981238"/>
      <w:bookmarkStart w:id="15" w:name="_Toc211949801"/>
      <w:r w:rsidRPr="00A265F8">
        <w:t>2.3. Tran</w:t>
      </w:r>
      <w:r w:rsidR="00AD722A" w:rsidRPr="00A265F8">
        <w:t>sportsystem - vassf</w:t>
      </w:r>
      <w:r w:rsidRPr="00A265F8">
        <w:t>orsyning</w:t>
      </w:r>
      <w:bookmarkEnd w:id="14"/>
      <w:bookmarkEnd w:id="15"/>
      <w:r w:rsidRPr="00A265F8">
        <w:t xml:space="preserve"> </w:t>
      </w:r>
    </w:p>
    <w:tbl>
      <w:tblPr>
        <w:tblW w:w="10000" w:type="pct"/>
        <w:tblCellSpacing w:w="0" w:type="dxa"/>
        <w:shd w:val="clear" w:color="auto" w:fill="FFFFFF"/>
        <w:tblCellMar>
          <w:left w:w="0" w:type="dxa"/>
          <w:right w:w="0" w:type="dxa"/>
        </w:tblCellMar>
        <w:tblLook w:val="04A0" w:firstRow="1" w:lastRow="0" w:firstColumn="1" w:lastColumn="0" w:noHBand="0" w:noVBand="1"/>
      </w:tblPr>
      <w:tblGrid>
        <w:gridCol w:w="9071"/>
        <w:gridCol w:w="9071"/>
      </w:tblGrid>
      <w:tr w:rsidR="00AD722A" w:rsidRPr="00A265F8" w14:paraId="2C836728" w14:textId="77777777" w:rsidTr="00AD722A">
        <w:trPr>
          <w:tblCellSpacing w:w="0" w:type="dxa"/>
        </w:trPr>
        <w:tc>
          <w:tcPr>
            <w:tcW w:w="2500" w:type="pct"/>
            <w:shd w:val="clear" w:color="auto" w:fill="FFFFFF"/>
          </w:tcPr>
          <w:p w14:paraId="65EB06E6" w14:textId="79460E66" w:rsidR="00AD722A" w:rsidRPr="00A265F8" w:rsidRDefault="00AD722A" w:rsidP="00726673">
            <w:pPr>
              <w:rPr>
                <w:color w:val="000000"/>
                <w:szCs w:val="24"/>
              </w:rPr>
            </w:pPr>
            <w:r w:rsidRPr="00A265F8">
              <w:rPr>
                <w:color w:val="000000"/>
                <w:szCs w:val="24"/>
              </w:rPr>
              <w:t xml:space="preserve">Anlegga skal byggjast og drivast slik at krava i </w:t>
            </w:r>
            <w:proofErr w:type="spellStart"/>
            <w:r w:rsidRPr="00A265F8">
              <w:rPr>
                <w:color w:val="000000"/>
                <w:szCs w:val="24"/>
              </w:rPr>
              <w:t>Drikkevannsforskrifta</w:t>
            </w:r>
            <w:proofErr w:type="spellEnd"/>
            <w:r w:rsidRPr="00A265F8">
              <w:rPr>
                <w:color w:val="000000"/>
                <w:szCs w:val="24"/>
              </w:rPr>
              <w:t xml:space="preserve"> blir tilfredsstilt, og slik at kundane til vassverket får NOK vatn, GODT vatn og SIKKER vassforsyning.</w:t>
            </w:r>
          </w:p>
          <w:p w14:paraId="09138025" w14:textId="1AF92E1F" w:rsidR="00AD722A" w:rsidRPr="00A265F8" w:rsidRDefault="00AD722A" w:rsidP="00726673">
            <w:pPr>
              <w:rPr>
                <w:color w:val="000000"/>
                <w:szCs w:val="24"/>
              </w:rPr>
            </w:pPr>
            <w:r w:rsidRPr="00A265F8">
              <w:rPr>
                <w:color w:val="000000"/>
                <w:szCs w:val="24"/>
              </w:rPr>
              <w:t xml:space="preserve">Leidningsnett, kummar og pumpestasjonar skal lagast slik at vatnet har helsemessig og </w:t>
            </w:r>
            <w:proofErr w:type="spellStart"/>
            <w:r w:rsidRPr="00A265F8">
              <w:rPr>
                <w:color w:val="000000"/>
                <w:szCs w:val="24"/>
              </w:rPr>
              <w:t>bruksmessig</w:t>
            </w:r>
            <w:proofErr w:type="spellEnd"/>
            <w:r w:rsidRPr="00A265F8">
              <w:rPr>
                <w:color w:val="000000"/>
                <w:szCs w:val="24"/>
              </w:rPr>
              <w:t xml:space="preserve"> god kvalitet og blir levert til ein </w:t>
            </w:r>
            <w:proofErr w:type="spellStart"/>
            <w:r w:rsidRPr="00A265F8">
              <w:rPr>
                <w:color w:val="000000"/>
                <w:szCs w:val="24"/>
              </w:rPr>
              <w:t>rimelig</w:t>
            </w:r>
            <w:proofErr w:type="spellEnd"/>
            <w:r w:rsidRPr="00A265F8">
              <w:rPr>
                <w:color w:val="000000"/>
                <w:szCs w:val="24"/>
              </w:rPr>
              <w:t xml:space="preserve"> kostnad. </w:t>
            </w:r>
            <w:proofErr w:type="spellStart"/>
            <w:r w:rsidRPr="00A265F8">
              <w:rPr>
                <w:color w:val="000000"/>
                <w:szCs w:val="24"/>
              </w:rPr>
              <w:t>Leidningene</w:t>
            </w:r>
            <w:proofErr w:type="spellEnd"/>
            <w:r w:rsidRPr="00A265F8">
              <w:rPr>
                <w:color w:val="000000"/>
                <w:szCs w:val="24"/>
              </w:rPr>
              <w:t xml:space="preserve"> skal tilfredsstilla gjeldande </w:t>
            </w:r>
            <w:proofErr w:type="spellStart"/>
            <w:r w:rsidRPr="00A265F8">
              <w:rPr>
                <w:color w:val="000000"/>
                <w:szCs w:val="24"/>
              </w:rPr>
              <w:t>tetthe</w:t>
            </w:r>
            <w:r w:rsidR="002169C7" w:rsidRPr="00A265F8">
              <w:rPr>
                <w:color w:val="000000"/>
                <w:szCs w:val="24"/>
              </w:rPr>
              <w:t>i</w:t>
            </w:r>
            <w:r w:rsidRPr="00A265F8">
              <w:rPr>
                <w:color w:val="000000"/>
                <w:szCs w:val="24"/>
              </w:rPr>
              <w:t>tskrav</w:t>
            </w:r>
            <w:proofErr w:type="spellEnd"/>
            <w:r w:rsidRPr="00A265F8">
              <w:rPr>
                <w:color w:val="000000"/>
                <w:szCs w:val="24"/>
              </w:rPr>
              <w:t>. Material som direkte eller indirekte kjem i kontakt med drikkevatn, skal ikkje gje frå seg stoff til vatnet i mengder som kan medføra helserisiko (oversikt over typegodkjent belegg, røyrmaterial m.m. i kontakt med drikkevatn blir utgitt av Folkehelsa).</w:t>
            </w:r>
          </w:p>
        </w:tc>
        <w:tc>
          <w:tcPr>
            <w:tcW w:w="2500" w:type="pct"/>
            <w:shd w:val="clear" w:color="auto" w:fill="FFFFFF"/>
          </w:tcPr>
          <w:p w14:paraId="4C27C37D" w14:textId="77777777" w:rsidR="00AD722A" w:rsidRPr="00A265F8" w:rsidRDefault="00AD722A" w:rsidP="00590296">
            <w:pPr>
              <w:rPr>
                <w:color w:val="000000"/>
                <w:szCs w:val="24"/>
              </w:rPr>
            </w:pPr>
          </w:p>
        </w:tc>
      </w:tr>
      <w:tr w:rsidR="00AD722A" w:rsidRPr="00A265F8" w14:paraId="39CB0B10" w14:textId="77777777" w:rsidTr="00AD722A">
        <w:trPr>
          <w:tblCellSpacing w:w="0" w:type="dxa"/>
        </w:trPr>
        <w:tc>
          <w:tcPr>
            <w:tcW w:w="2500" w:type="pct"/>
            <w:shd w:val="clear" w:color="auto" w:fill="FFFFFF"/>
          </w:tcPr>
          <w:p w14:paraId="48192DB7" w14:textId="77777777" w:rsidR="00AD722A" w:rsidRPr="00A265F8" w:rsidRDefault="00AD722A" w:rsidP="00726673">
            <w:pPr>
              <w:rPr>
                <w:color w:val="000000"/>
                <w:szCs w:val="24"/>
              </w:rPr>
            </w:pPr>
            <w:r w:rsidRPr="00A265F8">
              <w:rPr>
                <w:color w:val="000000"/>
                <w:szCs w:val="24"/>
              </w:rPr>
              <w:t>For å oppnå god og sikker drift av vassforsyningsanlegg rår ein til å byggja opp leidningsnettet av ringleidning</w:t>
            </w:r>
            <w:r w:rsidR="002169C7" w:rsidRPr="00A265F8">
              <w:rPr>
                <w:color w:val="000000"/>
                <w:szCs w:val="24"/>
              </w:rPr>
              <w:t>a</w:t>
            </w:r>
            <w:r w:rsidRPr="00A265F8">
              <w:rPr>
                <w:color w:val="000000"/>
                <w:szCs w:val="24"/>
              </w:rPr>
              <w:t>r der dette er praktisk og økonomisk mogleg. I ringleidning</w:t>
            </w:r>
            <w:r w:rsidR="00022512" w:rsidRPr="00A265F8">
              <w:rPr>
                <w:color w:val="000000"/>
                <w:szCs w:val="24"/>
              </w:rPr>
              <w:t>a</w:t>
            </w:r>
            <w:r w:rsidRPr="00A265F8">
              <w:rPr>
                <w:color w:val="000000"/>
                <w:szCs w:val="24"/>
              </w:rPr>
              <w:t>r unngår ein lommer med vatn med særl</w:t>
            </w:r>
            <w:r w:rsidR="002169C7" w:rsidRPr="00A265F8">
              <w:rPr>
                <w:color w:val="000000"/>
                <w:szCs w:val="24"/>
              </w:rPr>
              <w:t>e</w:t>
            </w:r>
            <w:r w:rsidRPr="00A265F8">
              <w:rPr>
                <w:color w:val="000000"/>
                <w:szCs w:val="24"/>
              </w:rPr>
              <w:t>g lang opphaldstid, dvs. at faren for svekka vasskvalitet blir redusert.</w:t>
            </w:r>
          </w:p>
        </w:tc>
        <w:tc>
          <w:tcPr>
            <w:tcW w:w="2500" w:type="pct"/>
            <w:shd w:val="clear" w:color="auto" w:fill="FFFFFF"/>
          </w:tcPr>
          <w:p w14:paraId="08FBAA90" w14:textId="77777777" w:rsidR="00AD722A" w:rsidRPr="00A265F8" w:rsidRDefault="00AD722A" w:rsidP="00590296">
            <w:pPr>
              <w:rPr>
                <w:color w:val="000000"/>
                <w:szCs w:val="24"/>
              </w:rPr>
            </w:pPr>
          </w:p>
        </w:tc>
      </w:tr>
    </w:tbl>
    <w:p w14:paraId="2EDC669E" w14:textId="2DF35211" w:rsidR="007F5781" w:rsidRPr="00A265F8" w:rsidRDefault="007F5781" w:rsidP="007F5781"/>
    <w:p w14:paraId="58598FFE" w14:textId="77777777" w:rsidR="007F5781" w:rsidRPr="00A265F8" w:rsidRDefault="007F5781" w:rsidP="003148B1">
      <w:pPr>
        <w:pStyle w:val="Overskrift3"/>
      </w:pPr>
      <w:bookmarkStart w:id="16" w:name="_Toc379981239"/>
      <w:bookmarkStart w:id="17" w:name="_Toc211949802"/>
      <w:r w:rsidRPr="00A265F8">
        <w:t xml:space="preserve">2.4. Transportsystem </w:t>
      </w:r>
      <w:r w:rsidR="00590296" w:rsidRPr="00A265F8">
        <w:t>–</w:t>
      </w:r>
      <w:r w:rsidRPr="00A265F8">
        <w:t xml:space="preserve"> spillva</w:t>
      </w:r>
      <w:r w:rsidR="00AD722A" w:rsidRPr="00A265F8">
        <w:t>t</w:t>
      </w:r>
      <w:r w:rsidRPr="00A265F8">
        <w:t>n</w:t>
      </w:r>
      <w:r w:rsidR="00590296" w:rsidRPr="00A265F8">
        <w:t>/ avløp felles</w:t>
      </w:r>
      <w:bookmarkEnd w:id="16"/>
      <w:bookmarkEnd w:id="17"/>
      <w:r w:rsidRPr="00A265F8">
        <w:t xml:space="preserve"> </w:t>
      </w:r>
    </w:p>
    <w:p w14:paraId="399ACE6C" w14:textId="1E0D88F5" w:rsidR="00AD722A" w:rsidRPr="00A265F8" w:rsidRDefault="00AD722A" w:rsidP="00742DFA">
      <w:pPr>
        <w:pStyle w:val="Ingenmellomrom"/>
      </w:pPr>
      <w:r w:rsidRPr="00A265F8">
        <w:t xml:space="preserve">Leidningsnett og installasjonar skal utførast slik at krav i Forureiningslova og </w:t>
      </w:r>
    </w:p>
    <w:p w14:paraId="02EDDFAD" w14:textId="77777777" w:rsidR="00AD722A" w:rsidRPr="00A265F8" w:rsidRDefault="00AD722A" w:rsidP="00742DFA">
      <w:pPr>
        <w:pStyle w:val="Ingenmellomrom"/>
      </w:pPr>
      <w:r w:rsidRPr="00A265F8">
        <w:t xml:space="preserve">gjeldande utsleppsløyve blir tilfredsstilt. Anlegga skal sikrast lengst mogleg </w:t>
      </w:r>
    </w:p>
    <w:p w14:paraId="7AAAAC89" w14:textId="77777777" w:rsidR="00AD722A" w:rsidRPr="00A265F8" w:rsidRDefault="00AD722A" w:rsidP="00742DFA">
      <w:pPr>
        <w:pStyle w:val="Ingenmellomrom"/>
      </w:pPr>
      <w:r w:rsidRPr="00A265F8">
        <w:t xml:space="preserve">levetid og det skal leggjast vekt på kostnadseffektiv drift. Leidningane </w:t>
      </w:r>
    </w:p>
    <w:p w14:paraId="00AA08EC" w14:textId="77777777" w:rsidR="00AD722A" w:rsidRPr="00A265F8" w:rsidRDefault="00AD722A" w:rsidP="00742DFA">
      <w:pPr>
        <w:pStyle w:val="Ingenmellomrom"/>
      </w:pPr>
      <w:r w:rsidRPr="00A265F8">
        <w:t xml:space="preserve">skal tilfredsstille gjeldande </w:t>
      </w:r>
      <w:proofErr w:type="spellStart"/>
      <w:r w:rsidRPr="00A265F8">
        <w:t>tetthe</w:t>
      </w:r>
      <w:r w:rsidR="002169C7" w:rsidRPr="00A265F8">
        <w:t>i</w:t>
      </w:r>
      <w:r w:rsidRPr="00A265F8">
        <w:t>tskrav</w:t>
      </w:r>
      <w:proofErr w:type="spellEnd"/>
      <w:r w:rsidRPr="00A265F8">
        <w:t xml:space="preserve">. </w:t>
      </w:r>
    </w:p>
    <w:p w14:paraId="16250799" w14:textId="77777777" w:rsidR="007F5781" w:rsidRPr="00A265F8" w:rsidRDefault="007F5781" w:rsidP="007F5781"/>
    <w:p w14:paraId="36F28CC8" w14:textId="10EA6679" w:rsidR="007F5781" w:rsidRPr="00A265F8" w:rsidRDefault="007F5781" w:rsidP="00742DFA">
      <w:pPr>
        <w:pStyle w:val="Overskrift3"/>
      </w:pPr>
      <w:bookmarkStart w:id="18" w:name="_Toc379981240"/>
      <w:bookmarkStart w:id="19" w:name="_Toc211949803"/>
      <w:r w:rsidRPr="00A265F8">
        <w:t>2.5. Transportsystem - overva</w:t>
      </w:r>
      <w:r w:rsidR="00AD722A" w:rsidRPr="00A265F8">
        <w:t>t</w:t>
      </w:r>
      <w:r w:rsidRPr="00A265F8">
        <w:t>n</w:t>
      </w:r>
      <w:bookmarkEnd w:id="18"/>
      <w:bookmarkEnd w:id="19"/>
      <w:r w:rsidRPr="00A265F8">
        <w:t xml:space="preserve"> </w:t>
      </w:r>
    </w:p>
    <w:p w14:paraId="120FACBD" w14:textId="77777777" w:rsidR="00AD722A" w:rsidRPr="00A265F8" w:rsidRDefault="00AD722A" w:rsidP="00742DFA">
      <w:pPr>
        <w:pStyle w:val="Ingenmellomrom"/>
      </w:pPr>
      <w:r w:rsidRPr="00A265F8">
        <w:t xml:space="preserve">Det skal sikrast </w:t>
      </w:r>
      <w:proofErr w:type="spellStart"/>
      <w:r w:rsidRPr="00A265F8">
        <w:t>forsvarlig</w:t>
      </w:r>
      <w:proofErr w:type="spellEnd"/>
      <w:r w:rsidRPr="00A265F8">
        <w:t xml:space="preserve"> handtering av overvatn. Dette kan gjerast ved lokale </w:t>
      </w:r>
    </w:p>
    <w:p w14:paraId="7E6282CF" w14:textId="77777777" w:rsidR="00AD722A" w:rsidRPr="00A265F8" w:rsidRDefault="0049746D" w:rsidP="00742DFA">
      <w:pPr>
        <w:pStyle w:val="Ingenmellomrom"/>
      </w:pPr>
      <w:r w:rsidRPr="00A265F8">
        <w:t>u</w:t>
      </w:r>
      <w:r w:rsidR="00B61A61" w:rsidRPr="00A265F8">
        <w:t>tjamnings</w:t>
      </w:r>
      <w:r w:rsidRPr="00A265F8">
        <w:t>/</w:t>
      </w:r>
      <w:r w:rsidR="00AD722A" w:rsidRPr="00A265F8">
        <w:t xml:space="preserve"> infiltrasjonsløysingar, eller ved bygging av tradisjonelle </w:t>
      </w:r>
    </w:p>
    <w:p w14:paraId="2441293A" w14:textId="77777777" w:rsidR="00AD722A" w:rsidRPr="00A265F8" w:rsidRDefault="00AD722A" w:rsidP="00742DFA">
      <w:pPr>
        <w:pStyle w:val="Ingenmellomrom"/>
      </w:pPr>
      <w:r w:rsidRPr="00A265F8">
        <w:t>overvassleidningar.</w:t>
      </w:r>
    </w:p>
    <w:p w14:paraId="72D74A71" w14:textId="77777777" w:rsidR="00AD722A" w:rsidRPr="00A265F8" w:rsidRDefault="00AD722A" w:rsidP="00742DFA">
      <w:pPr>
        <w:pStyle w:val="Ingenmellomrom"/>
      </w:pPr>
    </w:p>
    <w:p w14:paraId="484FCFFB" w14:textId="77777777" w:rsidR="00AD722A" w:rsidRPr="00A265F8" w:rsidRDefault="00AD722A" w:rsidP="00742DFA">
      <w:pPr>
        <w:pStyle w:val="Ingenmellomrom"/>
      </w:pPr>
      <w:r w:rsidRPr="00A265F8">
        <w:t xml:space="preserve">Leidningsnett og installasjonar skal utførast med same kvalitet som </w:t>
      </w:r>
    </w:p>
    <w:p w14:paraId="38EA9EA2" w14:textId="77777777" w:rsidR="00AD722A" w:rsidRPr="00A265F8" w:rsidRDefault="00AD722A" w:rsidP="00742DFA">
      <w:pPr>
        <w:pStyle w:val="Ingenmellomrom"/>
      </w:pPr>
      <w:r w:rsidRPr="00A265F8">
        <w:t xml:space="preserve">spillvassanlegga med omsyn til </w:t>
      </w:r>
      <w:proofErr w:type="spellStart"/>
      <w:r w:rsidRPr="00A265F8">
        <w:t>tetthet</w:t>
      </w:r>
      <w:proofErr w:type="spellEnd"/>
      <w:r w:rsidRPr="00A265F8">
        <w:t xml:space="preserve"> og funksjon. Anlegga skal sikrast </w:t>
      </w:r>
    </w:p>
    <w:p w14:paraId="1BD48D83" w14:textId="77777777" w:rsidR="00AD722A" w:rsidRPr="00A265F8" w:rsidRDefault="00AD722A" w:rsidP="00742DFA">
      <w:pPr>
        <w:pStyle w:val="Ingenmellomrom"/>
      </w:pPr>
      <w:r w:rsidRPr="00A265F8">
        <w:t xml:space="preserve">lengst mogleg levetid, og det skal leggjast vekt på kostnadseffektiv drift. Leidningane </w:t>
      </w:r>
    </w:p>
    <w:p w14:paraId="44459A34" w14:textId="77777777" w:rsidR="00AD722A" w:rsidRPr="00A265F8" w:rsidRDefault="00AD722A" w:rsidP="00742DFA">
      <w:pPr>
        <w:pStyle w:val="Ingenmellomrom"/>
      </w:pPr>
      <w:r w:rsidRPr="00A265F8">
        <w:t xml:space="preserve">skal tilfredsstilla gjeldande </w:t>
      </w:r>
      <w:proofErr w:type="spellStart"/>
      <w:r w:rsidRPr="00A265F8">
        <w:t>tetthe</w:t>
      </w:r>
      <w:r w:rsidR="002169C7" w:rsidRPr="00A265F8">
        <w:t>i</w:t>
      </w:r>
      <w:r w:rsidRPr="00A265F8">
        <w:t>tskrav</w:t>
      </w:r>
      <w:proofErr w:type="spellEnd"/>
      <w:r w:rsidRPr="00A265F8">
        <w:t xml:space="preserve">.  </w:t>
      </w:r>
    </w:p>
    <w:p w14:paraId="6691A782" w14:textId="2D59EFC4" w:rsidR="007F5781" w:rsidRPr="00A265F8" w:rsidRDefault="00590296" w:rsidP="00731E88">
      <w:pPr>
        <w:pStyle w:val="Overskrift1"/>
      </w:pPr>
      <w:r w:rsidRPr="00A265F8">
        <w:br w:type="page"/>
      </w:r>
      <w:bookmarkStart w:id="20" w:name="_Toc379981241"/>
      <w:bookmarkStart w:id="21" w:name="_Toc211949804"/>
      <w:r w:rsidR="007F5781" w:rsidRPr="00A265F8">
        <w:lastRenderedPageBreak/>
        <w:t>3. Prosjektdokumentasjon</w:t>
      </w:r>
      <w:bookmarkEnd w:id="20"/>
      <w:bookmarkEnd w:id="21"/>
      <w:r w:rsidR="007F5781" w:rsidRPr="00A265F8">
        <w:t xml:space="preserve"> </w:t>
      </w:r>
    </w:p>
    <w:p w14:paraId="7CD40AC7" w14:textId="77777777" w:rsidR="007F5781" w:rsidRPr="00A265F8" w:rsidRDefault="007F5781" w:rsidP="007F5781"/>
    <w:p w14:paraId="6DAE6B5A" w14:textId="77777777" w:rsidR="007F5781" w:rsidRPr="00A265F8" w:rsidRDefault="007F5781" w:rsidP="003148B1">
      <w:pPr>
        <w:pStyle w:val="Overskrift3"/>
      </w:pPr>
      <w:bookmarkStart w:id="22" w:name="_Toc379981242"/>
      <w:bookmarkStart w:id="23" w:name="_Toc211949805"/>
      <w:r w:rsidRPr="00A265F8">
        <w:t xml:space="preserve">3.0 Generelle </w:t>
      </w:r>
      <w:r w:rsidR="001776F9" w:rsidRPr="00A265F8">
        <w:t>vilkår</w:t>
      </w:r>
      <w:bookmarkEnd w:id="22"/>
      <w:bookmarkEnd w:id="23"/>
    </w:p>
    <w:p w14:paraId="57594DA9" w14:textId="77777777" w:rsidR="007F5781" w:rsidRPr="00A265F8" w:rsidRDefault="007F5781" w:rsidP="007F5781">
      <w:r w:rsidRPr="00A265F8">
        <w:t xml:space="preserve"> </w:t>
      </w:r>
    </w:p>
    <w:p w14:paraId="180530E0" w14:textId="77777777" w:rsidR="00AD722A" w:rsidRPr="00A265F8" w:rsidRDefault="00AD722A" w:rsidP="00AD722A">
      <w:pPr>
        <w:rPr>
          <w:szCs w:val="24"/>
        </w:rPr>
      </w:pPr>
      <w:r w:rsidRPr="00A265F8">
        <w:rPr>
          <w:color w:val="000000"/>
          <w:szCs w:val="24"/>
          <w:shd w:val="clear" w:color="auto" w:fill="FFFFFF"/>
        </w:rPr>
        <w:t xml:space="preserve">Bygging av VA - anlegg er normalt søknadspliktig i samsvar med Plan og bygningslova, og </w:t>
      </w:r>
      <w:proofErr w:type="spellStart"/>
      <w:r w:rsidRPr="00A265F8">
        <w:rPr>
          <w:color w:val="000000"/>
          <w:szCs w:val="24"/>
          <w:shd w:val="clear" w:color="auto" w:fill="FFFFFF"/>
        </w:rPr>
        <w:t>ansvarlige</w:t>
      </w:r>
      <w:proofErr w:type="spellEnd"/>
      <w:r w:rsidRPr="00A265F8">
        <w:rPr>
          <w:color w:val="000000"/>
          <w:szCs w:val="24"/>
          <w:shd w:val="clear" w:color="auto" w:fill="FFFFFF"/>
        </w:rPr>
        <w:t xml:space="preserve"> aktørar skal godkjennast gjennom byggjesaksforskrifta. Anlegg som </w:t>
      </w:r>
      <w:proofErr w:type="spellStart"/>
      <w:r w:rsidRPr="00A265F8">
        <w:rPr>
          <w:color w:val="000000"/>
          <w:szCs w:val="24"/>
          <w:shd w:val="clear" w:color="auto" w:fill="FFFFFF"/>
        </w:rPr>
        <w:t>ikke</w:t>
      </w:r>
      <w:proofErr w:type="spellEnd"/>
      <w:r w:rsidRPr="00A265F8">
        <w:rPr>
          <w:color w:val="000000"/>
          <w:szCs w:val="24"/>
          <w:shd w:val="clear" w:color="auto" w:fill="FFFFFF"/>
        </w:rPr>
        <w:t xml:space="preserve"> er uført i samsvar med VA-norma til kommunen og godkjente planar, kan kommunen nekta å overta.</w:t>
      </w:r>
    </w:p>
    <w:p w14:paraId="1A30CB1B" w14:textId="77777777" w:rsidR="007F5781" w:rsidRPr="00A265F8" w:rsidRDefault="007F5781" w:rsidP="007F5781"/>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9071"/>
      </w:tblGrid>
      <w:tr w:rsidR="007F5781" w:rsidRPr="00A265F8" w14:paraId="58BFDC04" w14:textId="77777777" w:rsidTr="007F5781">
        <w:trPr>
          <w:tblCellSpacing w:w="7" w:type="dxa"/>
          <w:jc w:val="center"/>
        </w:trPr>
        <w:tc>
          <w:tcPr>
            <w:tcW w:w="4986" w:type="pct"/>
            <w:vAlign w:val="center"/>
          </w:tcPr>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8967"/>
            </w:tblGrid>
            <w:tr w:rsidR="007F5781" w:rsidRPr="00A265F8" w14:paraId="059C5323"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7BEE5790" w14:textId="77777777" w:rsidTr="007F5781">
                    <w:trPr>
                      <w:tblCellSpacing w:w="7" w:type="dxa"/>
                      <w:jc w:val="center"/>
                    </w:trPr>
                    <w:tc>
                      <w:tcPr>
                        <w:tcW w:w="4985" w:type="pct"/>
                        <w:vAlign w:val="center"/>
                      </w:tcPr>
                      <w:p w14:paraId="5CEC9A75" w14:textId="77777777" w:rsidR="007F5781" w:rsidRPr="00A265F8" w:rsidRDefault="007F5781" w:rsidP="004636D6">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43B58757" w14:textId="77777777" w:rsidTr="007F5781">
                    <w:trPr>
                      <w:tblCellSpacing w:w="7" w:type="dxa"/>
                      <w:jc w:val="center"/>
                    </w:trPr>
                    <w:tc>
                      <w:tcPr>
                        <w:tcW w:w="4985" w:type="pct"/>
                        <w:vAlign w:val="center"/>
                      </w:tcPr>
                      <w:p w14:paraId="01A22015" w14:textId="77777777" w:rsidR="007F5781" w:rsidRPr="00A265F8" w:rsidRDefault="007F5781" w:rsidP="004636D6">
                        <w:pPr>
                          <w:ind w:left="893"/>
                          <w:rPr>
                            <w:rFonts w:ascii="Arial Unicode MS" w:eastAsia="Arial Unicode MS" w:hAnsi="Arial Unicode MS" w:cs="Arial Unicode MS"/>
                          </w:rPr>
                        </w:pPr>
                        <w:r w:rsidRPr="00A265F8">
                          <w:t>   </w:t>
                        </w:r>
                      </w:p>
                    </w:tc>
                  </w:tr>
                  <w:tr w:rsidR="007F5781" w:rsidRPr="00A265F8" w14:paraId="7E3BD1B0" w14:textId="77777777" w:rsidTr="007F5781">
                    <w:trPr>
                      <w:tblCellSpacing w:w="7" w:type="dxa"/>
                      <w:jc w:val="center"/>
                    </w:trPr>
                    <w:tc>
                      <w:tcPr>
                        <w:tcW w:w="4985" w:type="pct"/>
                        <w:vAlign w:val="center"/>
                      </w:tcPr>
                      <w:p w14:paraId="342134C4" w14:textId="60068520" w:rsidR="00D543FA" w:rsidRPr="00A265F8" w:rsidRDefault="007F5781" w:rsidP="00E45663">
                        <w:pPr>
                          <w:ind w:left="893"/>
                          <w:rPr>
                            <w:rFonts w:eastAsia="MS Mincho"/>
                            <w:iCs/>
                          </w:rPr>
                        </w:pPr>
                        <w:r w:rsidRPr="00A265F8">
                          <w:rPr>
                            <w:rFonts w:eastAsia="MS Mincho"/>
                            <w:iCs/>
                          </w:rPr>
                          <w:t>Andre lø</w:t>
                        </w:r>
                        <w:r w:rsidR="00070E4B" w:rsidRPr="00A265F8">
                          <w:rPr>
                            <w:rFonts w:eastAsia="MS Mincho"/>
                            <w:iCs/>
                          </w:rPr>
                          <w:t>ysingar</w:t>
                        </w:r>
                        <w:r w:rsidRPr="00A265F8">
                          <w:rPr>
                            <w:rFonts w:eastAsia="MS Mincho"/>
                            <w:iCs/>
                          </w:rPr>
                          <w:t xml:space="preserve"> som ikk</w:t>
                        </w:r>
                        <w:r w:rsidR="00070E4B" w:rsidRPr="00A265F8">
                          <w:rPr>
                            <w:rFonts w:eastAsia="MS Mincho"/>
                            <w:iCs/>
                          </w:rPr>
                          <w:t>j</w:t>
                        </w:r>
                        <w:r w:rsidRPr="00A265F8">
                          <w:rPr>
                            <w:rFonts w:eastAsia="MS Mincho"/>
                            <w:iCs/>
                          </w:rPr>
                          <w:t>e k</w:t>
                        </w:r>
                        <w:r w:rsidR="00070E4B" w:rsidRPr="00A265F8">
                          <w:rPr>
                            <w:rFonts w:eastAsia="MS Mincho"/>
                            <w:iCs/>
                          </w:rPr>
                          <w:t>jem</w:t>
                        </w:r>
                        <w:r w:rsidRPr="00A265F8">
                          <w:rPr>
                            <w:rFonts w:eastAsia="MS Mincho"/>
                            <w:iCs/>
                          </w:rPr>
                          <w:t xml:space="preserve"> fram av denne norm</w:t>
                        </w:r>
                        <w:r w:rsidR="00070E4B" w:rsidRPr="00A265F8">
                          <w:rPr>
                            <w:rFonts w:eastAsia="MS Mincho"/>
                            <w:iCs/>
                          </w:rPr>
                          <w:t>a</w:t>
                        </w:r>
                        <w:r w:rsidRPr="00A265F8">
                          <w:rPr>
                            <w:rFonts w:eastAsia="MS Mincho"/>
                            <w:iCs/>
                          </w:rPr>
                          <w:t>, skal godkjenn</w:t>
                        </w:r>
                        <w:r w:rsidR="00070E4B" w:rsidRPr="00A265F8">
                          <w:rPr>
                            <w:rFonts w:eastAsia="MS Mincho"/>
                            <w:iCs/>
                          </w:rPr>
                          <w:t>ast</w:t>
                        </w:r>
                        <w:r w:rsidRPr="00A265F8">
                          <w:rPr>
                            <w:rFonts w:eastAsia="MS Mincho"/>
                            <w:iCs/>
                          </w:rPr>
                          <w:t xml:space="preserve"> av kommunen</w:t>
                        </w:r>
                        <w:r w:rsidR="00BF5116" w:rsidRPr="00A265F8">
                          <w:rPr>
                            <w:rFonts w:eastAsia="MS Mincho"/>
                            <w:iCs/>
                          </w:rPr>
                          <w:t>.</w:t>
                        </w:r>
                      </w:p>
                      <w:p w14:paraId="778B2C1E" w14:textId="4DF99C47" w:rsidR="00D543FA" w:rsidRPr="00A265F8" w:rsidRDefault="00D543FA" w:rsidP="00E45663">
                        <w:pPr>
                          <w:ind w:left="893"/>
                          <w:rPr>
                            <w:bCs/>
                          </w:rPr>
                        </w:pPr>
                        <w:r w:rsidRPr="00A265F8">
                          <w:rPr>
                            <w:bCs/>
                          </w:rPr>
                          <w:t>VA planar skal godkjennast før byggesaksbehandling.</w:t>
                        </w:r>
                      </w:p>
                      <w:p w14:paraId="7985E080" w14:textId="5485060A" w:rsidR="00D543FA" w:rsidRPr="00A265F8" w:rsidRDefault="005C4AC6" w:rsidP="00E45663">
                        <w:pPr>
                          <w:ind w:left="893"/>
                          <w:rPr>
                            <w:bCs/>
                          </w:rPr>
                        </w:pPr>
                        <w:r w:rsidRPr="00A265F8">
                          <w:rPr>
                            <w:bCs/>
                          </w:rPr>
                          <w:t xml:space="preserve">Korrigerte </w:t>
                        </w:r>
                        <w:r w:rsidR="00D543FA" w:rsidRPr="00A265F8">
                          <w:rPr>
                            <w:bCs/>
                          </w:rPr>
                          <w:t>teikningar og «som bygd teikningar» skal inngå i anleggsrapporten for prosjektet.</w:t>
                        </w:r>
                      </w:p>
                      <w:p w14:paraId="19F62613" w14:textId="62628989" w:rsidR="00D543FA" w:rsidRPr="00A265F8" w:rsidRDefault="00D543FA" w:rsidP="00E45663">
                        <w:pPr>
                          <w:ind w:left="893"/>
                          <w:rPr>
                            <w:szCs w:val="24"/>
                          </w:rPr>
                        </w:pPr>
                        <w:r w:rsidRPr="00A265F8">
                          <w:rPr>
                            <w:szCs w:val="24"/>
                          </w:rPr>
                          <w:t xml:space="preserve">Ved utarbeiding av </w:t>
                        </w:r>
                        <w:r w:rsidR="0086122A" w:rsidRPr="00A265F8">
                          <w:rPr>
                            <w:szCs w:val="24"/>
                          </w:rPr>
                          <w:t>reguleringsplanar på alle plannivå</w:t>
                        </w:r>
                        <w:r w:rsidRPr="00A265F8">
                          <w:rPr>
                            <w:szCs w:val="24"/>
                          </w:rPr>
                          <w:t xml:space="preserve"> skal det følgje ein overordna VA</w:t>
                        </w:r>
                        <w:r w:rsidR="007E2D41" w:rsidRPr="00A265F8">
                          <w:rPr>
                            <w:szCs w:val="24"/>
                          </w:rPr>
                          <w:t>O</w:t>
                        </w:r>
                        <w:r w:rsidRPr="00A265F8">
                          <w:rPr>
                            <w:szCs w:val="24"/>
                          </w:rPr>
                          <w:t xml:space="preserve"> </w:t>
                        </w:r>
                        <w:r w:rsidR="00D028EC" w:rsidRPr="00A265F8">
                          <w:rPr>
                            <w:szCs w:val="24"/>
                          </w:rPr>
                          <w:t>ramme</w:t>
                        </w:r>
                        <w:r w:rsidRPr="00A265F8">
                          <w:rPr>
                            <w:szCs w:val="24"/>
                          </w:rPr>
                          <w:t>plan.</w:t>
                        </w:r>
                      </w:p>
                      <w:p w14:paraId="236BBAF8" w14:textId="189CFA21" w:rsidR="00D028EC" w:rsidRPr="00A265F8" w:rsidRDefault="0078594F" w:rsidP="00E45663">
                        <w:pPr>
                          <w:ind w:left="893"/>
                          <w:rPr>
                            <w:szCs w:val="24"/>
                          </w:rPr>
                        </w:pPr>
                        <w:r w:rsidRPr="00A265F8">
                          <w:rPr>
                            <w:szCs w:val="24"/>
                          </w:rPr>
                          <w:t>Ein</w:t>
                        </w:r>
                        <w:r w:rsidR="00811E60" w:rsidRPr="00A265F8">
                          <w:rPr>
                            <w:szCs w:val="24"/>
                          </w:rPr>
                          <w:t xml:space="preserve"> VAO rammeplan</w:t>
                        </w:r>
                        <w:r w:rsidR="006F10B6" w:rsidRPr="00A265F8">
                          <w:rPr>
                            <w:szCs w:val="24"/>
                          </w:rPr>
                          <w:t xml:space="preserve"> </w:t>
                        </w:r>
                        <w:r w:rsidRPr="00A265F8">
                          <w:rPr>
                            <w:szCs w:val="24"/>
                          </w:rPr>
                          <w:t>skal og følge</w:t>
                        </w:r>
                        <w:r w:rsidR="00811E60" w:rsidRPr="00A265F8">
                          <w:rPr>
                            <w:szCs w:val="24"/>
                          </w:rPr>
                          <w:t xml:space="preserve"> vegprosjekt</w:t>
                        </w:r>
                        <w:r w:rsidR="006F10B6" w:rsidRPr="00A265F8">
                          <w:rPr>
                            <w:szCs w:val="24"/>
                          </w:rPr>
                          <w:t xml:space="preserve"> der overvasshandtering er aktuelt og andre faktorar som påverkar VAO.</w:t>
                        </w:r>
                      </w:p>
                      <w:p w14:paraId="34AA2F1C" w14:textId="183A744E" w:rsidR="00D543FA" w:rsidRPr="00A265F8" w:rsidRDefault="002D60ED" w:rsidP="001919AC">
                        <w:pPr>
                          <w:ind w:left="893"/>
                          <w:rPr>
                            <w:rFonts w:eastAsia="MS Mincho"/>
                            <w:iCs/>
                            <w:szCs w:val="24"/>
                          </w:rPr>
                        </w:pPr>
                        <w:r w:rsidRPr="00A265F8">
                          <w:rPr>
                            <w:szCs w:val="24"/>
                          </w:rPr>
                          <w:t>VA</w:t>
                        </w:r>
                        <w:r w:rsidR="007E2D41" w:rsidRPr="00A265F8">
                          <w:rPr>
                            <w:szCs w:val="24"/>
                          </w:rPr>
                          <w:t>O</w:t>
                        </w:r>
                        <w:r w:rsidRPr="00A265F8">
                          <w:rPr>
                            <w:szCs w:val="24"/>
                          </w:rPr>
                          <w:t xml:space="preserve"> </w:t>
                        </w:r>
                        <w:r w:rsidR="007F3E32" w:rsidRPr="00A265F8">
                          <w:rPr>
                            <w:szCs w:val="24"/>
                          </w:rPr>
                          <w:t>ramme</w:t>
                        </w:r>
                        <w:r w:rsidRPr="00A265F8">
                          <w:rPr>
                            <w:szCs w:val="24"/>
                          </w:rPr>
                          <w:t>plan</w:t>
                        </w:r>
                        <w:r w:rsidR="00D543FA" w:rsidRPr="00A265F8">
                          <w:rPr>
                            <w:szCs w:val="24"/>
                          </w:rPr>
                          <w:t xml:space="preserve"> skal bestå av utgreiingar, planteikningar og andre nødvendige illustrasjonar/teikningar. Det skal utarbeidast  eit plankart i målestokk &gt;1:2000 som viser hovudtrasear (kommunale og private), trykktilhøve (vassforsyning), plassering av brann</w:t>
                        </w:r>
                        <w:r w:rsidR="00A426D8" w:rsidRPr="00A265F8">
                          <w:rPr>
                            <w:szCs w:val="24"/>
                          </w:rPr>
                          <w:t>hydrantar/</w:t>
                        </w:r>
                        <w:r w:rsidR="00D543FA" w:rsidRPr="00A265F8">
                          <w:rPr>
                            <w:szCs w:val="24"/>
                          </w:rPr>
                          <w:t xml:space="preserve">kummar, kapasitet avløpsanlegg, løysingar for overvasshandtering, pumpestasjonar mm. Planen skal avklare eigartilhøva til nye VA-leidningar (private eller kommunale).  </w:t>
                        </w:r>
                        <w:r w:rsidR="004E2610" w:rsidRPr="00A265F8">
                          <w:rPr>
                            <w:szCs w:val="24"/>
                          </w:rPr>
                          <w:t xml:space="preserve">Det blir synt til vedlegg </w:t>
                        </w:r>
                        <w:r w:rsidR="004E2610" w:rsidRPr="00A265F8">
                          <w:rPr>
                            <w:szCs w:val="24"/>
                            <w:u w:val="single"/>
                          </w:rPr>
                          <w:t xml:space="preserve">B1 Sjekkliste for overordna VAO </w:t>
                        </w:r>
                        <w:r w:rsidR="00A809A4" w:rsidRPr="00A265F8">
                          <w:rPr>
                            <w:szCs w:val="24"/>
                            <w:u w:val="single"/>
                          </w:rPr>
                          <w:t>ramme</w:t>
                        </w:r>
                        <w:r w:rsidR="004E2610" w:rsidRPr="00A265F8">
                          <w:rPr>
                            <w:szCs w:val="24"/>
                            <w:u w:val="single"/>
                          </w:rPr>
                          <w:t>plan</w:t>
                        </w:r>
                        <w:r w:rsidR="00E6203C" w:rsidRPr="00A265F8">
                          <w:rPr>
                            <w:szCs w:val="24"/>
                          </w:rPr>
                          <w:t>.</w:t>
                        </w:r>
                        <w:r w:rsidR="007D125A" w:rsidRPr="00A265F8">
                          <w:rPr>
                            <w:szCs w:val="24"/>
                          </w:rPr>
                          <w:t xml:space="preserve"> </w:t>
                        </w:r>
                      </w:p>
                      <w:p w14:paraId="7FDE17E4" w14:textId="77777777" w:rsidR="00F40C1D" w:rsidRPr="00A265F8" w:rsidRDefault="006D42D0" w:rsidP="00A14124">
                        <w:pPr>
                          <w:ind w:left="893"/>
                          <w:rPr>
                            <w:szCs w:val="24"/>
                          </w:rPr>
                        </w:pPr>
                        <w:r w:rsidRPr="00A265F8">
                          <w:rPr>
                            <w:szCs w:val="24"/>
                          </w:rPr>
                          <w:t xml:space="preserve">Avtale om utbygging av VA anlegg </w:t>
                        </w:r>
                        <w:r w:rsidR="00CE1020" w:rsidRPr="00A265F8">
                          <w:rPr>
                            <w:b/>
                            <w:bCs/>
                            <w:szCs w:val="24"/>
                          </w:rPr>
                          <w:t>skal</w:t>
                        </w:r>
                        <w:r w:rsidR="00CE1020" w:rsidRPr="00A265F8">
                          <w:rPr>
                            <w:szCs w:val="24"/>
                          </w:rPr>
                          <w:t xml:space="preserve"> utarbeidast.</w:t>
                        </w:r>
                      </w:p>
                      <w:p w14:paraId="0647740D" w14:textId="77777777" w:rsidR="006D42D0" w:rsidRPr="00A265F8" w:rsidRDefault="006D42D0" w:rsidP="004E2610">
                        <w:pPr>
                          <w:ind w:left="893"/>
                          <w:rPr>
                            <w:rFonts w:eastAsia="MS Mincho"/>
                            <w:iCs/>
                          </w:rPr>
                        </w:pPr>
                      </w:p>
                    </w:tc>
                  </w:tr>
                </w:tbl>
                <w:p w14:paraId="57E84B44" w14:textId="77777777" w:rsidR="007F5781" w:rsidRPr="00A265F8" w:rsidRDefault="007F5781" w:rsidP="004636D6">
                  <w:pPr>
                    <w:ind w:left="893"/>
                    <w:rPr>
                      <w:rFonts w:ascii="Arial Unicode MS" w:eastAsia="Arial Unicode MS" w:hAnsi="Arial Unicode MS" w:cs="Arial Unicode MS"/>
                    </w:rPr>
                  </w:pPr>
                </w:p>
              </w:tc>
            </w:tr>
          </w:tbl>
          <w:p w14:paraId="592E1A9D" w14:textId="77777777" w:rsidR="007F5781" w:rsidRPr="00A265F8" w:rsidRDefault="007F5781" w:rsidP="004636D6">
            <w:pPr>
              <w:ind w:left="893"/>
              <w:rPr>
                <w:b/>
                <w:bCs/>
              </w:rPr>
            </w:pPr>
          </w:p>
        </w:tc>
      </w:tr>
      <w:tr w:rsidR="007F5781" w:rsidRPr="00A265F8" w14:paraId="65CEF568" w14:textId="77777777" w:rsidTr="007F5781">
        <w:trPr>
          <w:tblCellSpacing w:w="7" w:type="dxa"/>
          <w:jc w:val="center"/>
        </w:trPr>
        <w:tc>
          <w:tcPr>
            <w:tcW w:w="4986" w:type="pct"/>
            <w:vAlign w:val="center"/>
          </w:tcPr>
          <w:p w14:paraId="53685D45" w14:textId="77777777" w:rsidR="007F5781" w:rsidRPr="00A265F8" w:rsidRDefault="007F5781" w:rsidP="004636D6">
            <w:pPr>
              <w:ind w:left="893"/>
              <w:rPr>
                <w:b/>
                <w:bCs/>
              </w:rPr>
            </w:pPr>
            <w:r w:rsidRPr="00A265F8">
              <w:rPr>
                <w:b/>
                <w:bCs/>
              </w:rPr>
              <w:t xml:space="preserve">   </w:t>
            </w:r>
          </w:p>
        </w:tc>
      </w:tr>
    </w:tbl>
    <w:p w14:paraId="4FA992B6" w14:textId="77777777" w:rsidR="007F5781" w:rsidRPr="00A265F8" w:rsidRDefault="007F5781" w:rsidP="007F5781"/>
    <w:p w14:paraId="376E3A97" w14:textId="77777777" w:rsidR="007F5781" w:rsidRPr="00A265F8" w:rsidRDefault="00AD722A" w:rsidP="003148B1">
      <w:pPr>
        <w:pStyle w:val="Overskrift3"/>
      </w:pPr>
      <w:bookmarkStart w:id="24" w:name="_Toc379981243"/>
      <w:bookmarkStart w:id="25" w:name="_Toc211949806"/>
      <w:r w:rsidRPr="00A265F8">
        <w:t>3.1 Mengdeberek</w:t>
      </w:r>
      <w:r w:rsidR="007F5781" w:rsidRPr="00A265F8">
        <w:t>ning</w:t>
      </w:r>
      <w:bookmarkEnd w:id="24"/>
      <w:bookmarkEnd w:id="25"/>
    </w:p>
    <w:p w14:paraId="1ACA90F8" w14:textId="77777777" w:rsidR="007F5781" w:rsidRPr="00A265F8" w:rsidRDefault="007F5781" w:rsidP="007F5781">
      <w:pPr>
        <w:rPr>
          <w:b/>
        </w:rPr>
      </w:pPr>
    </w:p>
    <w:p w14:paraId="24C0E6A3" w14:textId="5F47C606" w:rsidR="007F5781" w:rsidRPr="00A265F8" w:rsidRDefault="00AD722A" w:rsidP="007F5781">
      <w:r w:rsidRPr="00A265F8">
        <w:t>Utrekning av mengder</w:t>
      </w:r>
      <w:r w:rsidR="007F5781" w:rsidRPr="00A265F8">
        <w:t xml:space="preserve"> skal v</w:t>
      </w:r>
      <w:r w:rsidR="0090559C" w:rsidRPr="00A265F8">
        <w:t>e</w:t>
      </w:r>
      <w:r w:rsidR="007F5781" w:rsidRPr="00A265F8">
        <w:t xml:space="preserve">re i </w:t>
      </w:r>
      <w:r w:rsidRPr="00A265F8">
        <w:t>samsvar med</w:t>
      </w:r>
      <w:r w:rsidR="007F5781" w:rsidRPr="00A265F8">
        <w:t xml:space="preserve"> NS 3420</w:t>
      </w:r>
      <w:r w:rsidR="00A239A3" w:rsidRPr="00A265F8">
        <w:t>.</w:t>
      </w:r>
      <w:r w:rsidR="007F5781" w:rsidRPr="00A265F8">
        <w:t xml:space="preserve"> </w:t>
      </w:r>
      <w:r w:rsidR="00A239A3" w:rsidRPr="00A265F8">
        <w:t xml:space="preserve"> </w:t>
      </w:r>
    </w:p>
    <w:p w14:paraId="175CBE0E" w14:textId="77777777" w:rsidR="007F5781" w:rsidRPr="00A265F8" w:rsidRDefault="007F5781" w:rsidP="003148B1">
      <w:pPr>
        <w:pStyle w:val="Overskrift3"/>
      </w:pPr>
      <w:bookmarkStart w:id="26" w:name="_Toc379981244"/>
      <w:bookmarkStart w:id="27" w:name="_Toc211949807"/>
      <w:r w:rsidRPr="00A265F8">
        <w:t>3.2 Målestokk</w:t>
      </w:r>
      <w:bookmarkEnd w:id="26"/>
      <w:bookmarkEnd w:id="27"/>
    </w:p>
    <w:p w14:paraId="5BF3D376" w14:textId="77777777" w:rsidR="007F5781" w:rsidRPr="00A265F8" w:rsidRDefault="007F5781" w:rsidP="007F5781">
      <w:pPr>
        <w:rPr>
          <w:b/>
        </w:rPr>
      </w:pPr>
    </w:p>
    <w:p w14:paraId="34042E6F" w14:textId="77777777" w:rsidR="00AD722A" w:rsidRPr="00A265F8" w:rsidRDefault="00AD722A" w:rsidP="00AD722A">
      <w:r w:rsidRPr="00A265F8">
        <w:t xml:space="preserve">Teikningar skal påførast valt målestokk i tal og som skala. Målestokken skal vera den </w:t>
      </w:r>
    </w:p>
    <w:p w14:paraId="1F7626A0" w14:textId="77777777" w:rsidR="00AD722A" w:rsidRPr="00A265F8" w:rsidRDefault="00AD722A" w:rsidP="00AD722A">
      <w:r w:rsidRPr="00A265F8">
        <w:t xml:space="preserve">same for situasjon og lengdeprofil. Høgdemålestokk skal vera den same for </w:t>
      </w:r>
    </w:p>
    <w:p w14:paraId="35A53EB0" w14:textId="6B2CFA2C" w:rsidR="00AD722A" w:rsidRPr="00A265F8" w:rsidRDefault="00AD722A" w:rsidP="00AD722A">
      <w:r w:rsidRPr="00A265F8">
        <w:t xml:space="preserve">lengde- og tverrprofil. </w:t>
      </w:r>
    </w:p>
    <w:p w14:paraId="2B809A2A" w14:textId="066ECB31" w:rsidR="00AD722A" w:rsidRPr="00A265F8" w:rsidRDefault="00AD722A" w:rsidP="00AD722A">
      <w:r w:rsidRPr="00A265F8">
        <w:t xml:space="preserve">Rettleiande målestokk: </w:t>
      </w:r>
    </w:p>
    <w:p w14:paraId="7FA6FE4B" w14:textId="6375DA9C" w:rsidR="00AD722A" w:rsidRPr="00A265F8" w:rsidRDefault="00AD722A" w:rsidP="009373F2">
      <w:pPr>
        <w:numPr>
          <w:ilvl w:val="0"/>
          <w:numId w:val="5"/>
        </w:numPr>
        <w:spacing w:after="0"/>
      </w:pPr>
      <w:r w:rsidRPr="00A265F8">
        <w:t>Oversiktsplan</w:t>
      </w:r>
      <w:r w:rsidRPr="00A265F8">
        <w:tab/>
      </w:r>
      <w:r w:rsidRPr="00A265F8">
        <w:tab/>
      </w:r>
      <w:r w:rsidR="009373F2" w:rsidRPr="00A265F8">
        <w:tab/>
      </w:r>
      <w:r w:rsidRPr="00A265F8">
        <w:t xml:space="preserve">1:5000 eller 1:2000 </w:t>
      </w:r>
    </w:p>
    <w:p w14:paraId="44767690" w14:textId="77777777" w:rsidR="00AD722A" w:rsidRPr="00A265F8" w:rsidRDefault="00AD722A" w:rsidP="009373F2">
      <w:pPr>
        <w:numPr>
          <w:ilvl w:val="0"/>
          <w:numId w:val="5"/>
        </w:numPr>
        <w:spacing w:after="0"/>
      </w:pPr>
      <w:r w:rsidRPr="00A265F8">
        <w:t>Situasjonsplan</w:t>
      </w:r>
      <w:r w:rsidRPr="00A265F8">
        <w:tab/>
      </w:r>
      <w:r w:rsidRPr="00A265F8">
        <w:tab/>
        <w:t xml:space="preserve">1:1000 eller 1:500 - 200 </w:t>
      </w:r>
    </w:p>
    <w:p w14:paraId="0FAF3AC5" w14:textId="3B507B46" w:rsidR="00AD722A" w:rsidRPr="00A265F8" w:rsidRDefault="00AD722A" w:rsidP="009373F2">
      <w:pPr>
        <w:numPr>
          <w:ilvl w:val="0"/>
          <w:numId w:val="5"/>
        </w:numPr>
        <w:spacing w:after="0"/>
      </w:pPr>
      <w:r w:rsidRPr="00A265F8">
        <w:t>Lengdeprofil - lengd</w:t>
      </w:r>
      <w:r w:rsidRPr="00A265F8">
        <w:tab/>
      </w:r>
      <w:r w:rsidR="009373F2" w:rsidRPr="00A265F8">
        <w:tab/>
      </w:r>
      <w:r w:rsidRPr="00A265F8">
        <w:t xml:space="preserve">1:1000 eller 1:500 - 200 </w:t>
      </w:r>
    </w:p>
    <w:p w14:paraId="506E63D8" w14:textId="1995F5CA" w:rsidR="00AD722A" w:rsidRPr="00A265F8" w:rsidRDefault="00AD722A" w:rsidP="009373F2">
      <w:pPr>
        <w:numPr>
          <w:ilvl w:val="0"/>
          <w:numId w:val="5"/>
        </w:numPr>
        <w:spacing w:after="0"/>
      </w:pPr>
      <w:r w:rsidRPr="00A265F8">
        <w:t>Lengdeprofil - høge</w:t>
      </w:r>
      <w:r w:rsidRPr="00A265F8">
        <w:tab/>
      </w:r>
      <w:r w:rsidR="009373F2" w:rsidRPr="00A265F8">
        <w:tab/>
      </w:r>
      <w:r w:rsidRPr="00A265F8">
        <w:t>1:200</w:t>
      </w:r>
      <w:r w:rsidRPr="00A265F8">
        <w:tab/>
        <w:t xml:space="preserve">eller 1:100 </w:t>
      </w:r>
    </w:p>
    <w:p w14:paraId="35F92BDD" w14:textId="2902F331" w:rsidR="00AD722A" w:rsidRPr="00A265F8" w:rsidRDefault="00AD722A" w:rsidP="009373F2">
      <w:pPr>
        <w:numPr>
          <w:ilvl w:val="0"/>
          <w:numId w:val="5"/>
        </w:numPr>
        <w:spacing w:after="0"/>
      </w:pPr>
      <w:r w:rsidRPr="00A265F8">
        <w:t>Tverrprofil</w:t>
      </w:r>
      <w:r w:rsidRPr="00A265F8">
        <w:tab/>
      </w:r>
      <w:r w:rsidRPr="00A265F8">
        <w:tab/>
      </w:r>
      <w:r w:rsidR="009373F2" w:rsidRPr="00A265F8">
        <w:tab/>
      </w:r>
      <w:r w:rsidRPr="00A265F8">
        <w:t>1:200</w:t>
      </w:r>
      <w:r w:rsidRPr="00A265F8">
        <w:tab/>
        <w:t xml:space="preserve">eller 1:100 </w:t>
      </w:r>
    </w:p>
    <w:p w14:paraId="33148152" w14:textId="71386A1A" w:rsidR="00AD722A" w:rsidRPr="00A265F8" w:rsidRDefault="00AD722A" w:rsidP="009373F2">
      <w:pPr>
        <w:numPr>
          <w:ilvl w:val="0"/>
          <w:numId w:val="5"/>
        </w:numPr>
        <w:spacing w:after="0"/>
      </w:pPr>
      <w:r w:rsidRPr="00A265F8">
        <w:t>Byggverk</w:t>
      </w:r>
      <w:r w:rsidRPr="00A265F8">
        <w:tab/>
      </w:r>
      <w:r w:rsidRPr="00A265F8">
        <w:tab/>
      </w:r>
      <w:r w:rsidR="009373F2" w:rsidRPr="00A265F8">
        <w:tab/>
      </w:r>
      <w:r w:rsidRPr="00A265F8">
        <w:t xml:space="preserve">1:100 </w:t>
      </w:r>
      <w:r w:rsidRPr="00A265F8">
        <w:tab/>
        <w:t xml:space="preserve">og/eller 1:50 - 20 </w:t>
      </w:r>
    </w:p>
    <w:p w14:paraId="34B1FDEF" w14:textId="1C4B5657" w:rsidR="00AD722A" w:rsidRPr="00A265F8" w:rsidRDefault="00AD722A" w:rsidP="009373F2">
      <w:pPr>
        <w:numPr>
          <w:ilvl w:val="0"/>
          <w:numId w:val="5"/>
        </w:numPr>
        <w:spacing w:after="0"/>
      </w:pPr>
      <w:r w:rsidRPr="00A265F8">
        <w:t>Kum</w:t>
      </w:r>
      <w:r w:rsidRPr="00A265F8">
        <w:tab/>
      </w:r>
      <w:r w:rsidRPr="00A265F8">
        <w:tab/>
      </w:r>
      <w:r w:rsidRPr="00A265F8">
        <w:tab/>
      </w:r>
      <w:r w:rsidR="009373F2" w:rsidRPr="00A265F8">
        <w:tab/>
      </w:r>
      <w:r w:rsidRPr="00A265F8">
        <w:t>1:50</w:t>
      </w:r>
      <w:r w:rsidRPr="00A265F8">
        <w:tab/>
        <w:t xml:space="preserve">og/eller 1:20 </w:t>
      </w:r>
    </w:p>
    <w:p w14:paraId="2B6776D1" w14:textId="113C1ADB" w:rsidR="00AD722A" w:rsidRPr="00A265F8" w:rsidRDefault="00AD722A" w:rsidP="009373F2">
      <w:pPr>
        <w:numPr>
          <w:ilvl w:val="0"/>
          <w:numId w:val="5"/>
        </w:numPr>
        <w:spacing w:after="0"/>
      </w:pPr>
      <w:r w:rsidRPr="00A265F8">
        <w:t xml:space="preserve">Grøftetverrsnitt </w:t>
      </w:r>
      <w:r w:rsidRPr="00A265F8">
        <w:tab/>
      </w:r>
      <w:r w:rsidR="009373F2" w:rsidRPr="00A265F8">
        <w:tab/>
      </w:r>
      <w:r w:rsidRPr="00A265F8">
        <w:t>1:20</w:t>
      </w:r>
      <w:r w:rsidRPr="00A265F8">
        <w:tab/>
        <w:t xml:space="preserve">og/eller 1:10 </w:t>
      </w:r>
    </w:p>
    <w:p w14:paraId="3B460439" w14:textId="49DEEF77" w:rsidR="00AD722A" w:rsidRPr="00A265F8" w:rsidRDefault="00AD722A" w:rsidP="009373F2">
      <w:pPr>
        <w:numPr>
          <w:ilvl w:val="0"/>
          <w:numId w:val="5"/>
        </w:numPr>
        <w:spacing w:after="0"/>
      </w:pPr>
      <w:r w:rsidRPr="00A265F8">
        <w:t>Detaljar</w:t>
      </w:r>
      <w:r w:rsidRPr="00A265F8">
        <w:tab/>
        <w:t xml:space="preserve"> </w:t>
      </w:r>
      <w:r w:rsidRPr="00A265F8">
        <w:tab/>
      </w:r>
      <w:r w:rsidR="009373F2" w:rsidRPr="00A265F8">
        <w:tab/>
      </w:r>
      <w:r w:rsidRPr="00A265F8">
        <w:t>1:20</w:t>
      </w:r>
      <w:r w:rsidRPr="00A265F8">
        <w:tab/>
        <w:t xml:space="preserve">eller større </w:t>
      </w:r>
    </w:p>
    <w:p w14:paraId="081CBF73"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4E7B8144"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7EA95D6C" w14:textId="77777777" w:rsidTr="00ED22FA">
              <w:trPr>
                <w:tblCellSpacing w:w="7" w:type="dxa"/>
                <w:jc w:val="center"/>
              </w:trPr>
              <w:tc>
                <w:tcPr>
                  <w:tcW w:w="4984" w:type="pct"/>
                  <w:vAlign w:val="center"/>
                </w:tcPr>
                <w:p w14:paraId="51E94FDB" w14:textId="77777777" w:rsidR="007F5781" w:rsidRPr="00A265F8" w:rsidRDefault="007F5781" w:rsidP="004636D6">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26073564" w14:textId="77777777" w:rsidTr="00ED22FA">
              <w:trPr>
                <w:tblCellSpacing w:w="7" w:type="dxa"/>
                <w:jc w:val="center"/>
              </w:trPr>
              <w:tc>
                <w:tcPr>
                  <w:tcW w:w="4984" w:type="pct"/>
                  <w:vAlign w:val="center"/>
                </w:tcPr>
                <w:p w14:paraId="0C7090D5" w14:textId="77777777" w:rsidR="00B61A61" w:rsidRPr="00A265F8" w:rsidRDefault="00B61A61" w:rsidP="007864C4">
                  <w:pPr>
                    <w:ind w:left="1795" w:right="1612" w:hanging="992"/>
                    <w:rPr>
                      <w:rFonts w:eastAsia="MS Mincho"/>
                      <w:iCs/>
                    </w:rPr>
                  </w:pPr>
                  <w:r w:rsidRPr="00A265F8">
                    <w:rPr>
                      <w:rFonts w:eastAsia="MS Mincho"/>
                    </w:rPr>
                    <w:t>Avløpskummar 1: 20</w:t>
                  </w:r>
                </w:p>
                <w:p w14:paraId="5570E410" w14:textId="77777777" w:rsidR="007F5781" w:rsidRPr="00A265F8" w:rsidRDefault="007F5781" w:rsidP="007864C4">
                  <w:pPr>
                    <w:ind w:left="1795" w:right="1612" w:hanging="992"/>
                    <w:rPr>
                      <w:rFonts w:eastAsia="MS Mincho"/>
                      <w:iCs/>
                    </w:rPr>
                  </w:pPr>
                  <w:r w:rsidRPr="00A265F8">
                    <w:rPr>
                      <w:rFonts w:eastAsia="MS Mincho"/>
                      <w:iCs/>
                    </w:rPr>
                    <w:t>Va</w:t>
                  </w:r>
                  <w:r w:rsidR="00070E4B" w:rsidRPr="00A265F8">
                    <w:rPr>
                      <w:rFonts w:eastAsia="MS Mincho"/>
                      <w:iCs/>
                    </w:rPr>
                    <w:t>ss</w:t>
                  </w:r>
                  <w:r w:rsidRPr="00A265F8">
                    <w:rPr>
                      <w:rFonts w:eastAsia="MS Mincho"/>
                      <w:iCs/>
                    </w:rPr>
                    <w:t>kumm</w:t>
                  </w:r>
                  <w:r w:rsidR="00070E4B" w:rsidRPr="00A265F8">
                    <w:rPr>
                      <w:rFonts w:eastAsia="MS Mincho"/>
                      <w:iCs/>
                    </w:rPr>
                    <w:t>a</w:t>
                  </w:r>
                  <w:r w:rsidRPr="00A265F8">
                    <w:rPr>
                      <w:rFonts w:eastAsia="MS Mincho"/>
                      <w:iCs/>
                    </w:rPr>
                    <w:t xml:space="preserve">r 1: 20 </w:t>
                  </w:r>
                </w:p>
                <w:p w14:paraId="40A13591" w14:textId="02CEFBA3" w:rsidR="00BF5116" w:rsidRPr="00A265F8" w:rsidRDefault="00B61A61" w:rsidP="009373F2">
                  <w:pPr>
                    <w:ind w:left="1795" w:right="1612" w:hanging="992"/>
                    <w:rPr>
                      <w:rFonts w:eastAsia="MS Mincho"/>
                      <w:iCs/>
                    </w:rPr>
                  </w:pPr>
                  <w:r w:rsidRPr="00A265F8">
                    <w:rPr>
                      <w:rFonts w:eastAsia="MS Mincho"/>
                    </w:rPr>
                    <w:t>Forankring av bend 1:20</w:t>
                  </w:r>
                </w:p>
                <w:p w14:paraId="0390E0AF" w14:textId="77777777" w:rsidR="00BF5116" w:rsidRPr="00A265F8" w:rsidRDefault="00BF5116" w:rsidP="007864C4">
                  <w:pPr>
                    <w:ind w:left="1795" w:right="1612" w:hanging="992"/>
                    <w:rPr>
                      <w:rFonts w:eastAsia="MS Mincho"/>
                      <w:iCs/>
                    </w:rPr>
                  </w:pPr>
                  <w:r w:rsidRPr="00A265F8">
                    <w:rPr>
                      <w:rFonts w:eastAsia="MS Mincho"/>
                      <w:iCs/>
                    </w:rPr>
                    <w:t>Kryssing av leidningar skal synast på lengdeprofila</w:t>
                  </w:r>
                </w:p>
                <w:p w14:paraId="6808475A" w14:textId="77777777" w:rsidR="00143C14" w:rsidRPr="00A265F8" w:rsidRDefault="00143C14" w:rsidP="007864C4">
                  <w:pPr>
                    <w:ind w:left="1795" w:right="1612" w:hanging="992"/>
                    <w:rPr>
                      <w:rFonts w:eastAsia="MS Mincho"/>
                      <w:iCs/>
                      <w:highlight w:val="green"/>
                    </w:rPr>
                  </w:pPr>
                </w:p>
                <w:p w14:paraId="20A6473A" w14:textId="77777777" w:rsidR="00143C14" w:rsidRPr="00A265F8" w:rsidRDefault="00143C14" w:rsidP="00B61A61">
                  <w:pPr>
                    <w:ind w:left="949" w:right="1612"/>
                    <w:rPr>
                      <w:rFonts w:eastAsia="MS Mincho"/>
                      <w:iCs/>
                    </w:rPr>
                  </w:pPr>
                </w:p>
              </w:tc>
            </w:tr>
          </w:tbl>
          <w:p w14:paraId="7D981571" w14:textId="77777777" w:rsidR="007F5781" w:rsidRPr="00A265F8" w:rsidRDefault="007F5781" w:rsidP="004636D6">
            <w:pPr>
              <w:ind w:left="893"/>
              <w:rPr>
                <w:rFonts w:ascii="Arial Unicode MS" w:eastAsia="Arial Unicode MS" w:hAnsi="Arial Unicode MS" w:cs="Arial Unicode MS"/>
              </w:rPr>
            </w:pPr>
          </w:p>
        </w:tc>
      </w:tr>
    </w:tbl>
    <w:p w14:paraId="731AF939" w14:textId="77777777" w:rsidR="007F5781" w:rsidRPr="00A265F8" w:rsidRDefault="007F5781" w:rsidP="007F5781"/>
    <w:p w14:paraId="6CD7F2A5" w14:textId="77777777" w:rsidR="007F5781" w:rsidRPr="00A265F8" w:rsidRDefault="007F5781" w:rsidP="007F5781">
      <w:pPr>
        <w:rPr>
          <w:b/>
        </w:rPr>
      </w:pPr>
    </w:p>
    <w:p w14:paraId="3384965C" w14:textId="77777777" w:rsidR="007F5781" w:rsidRPr="00A265F8" w:rsidRDefault="007F5781" w:rsidP="003148B1">
      <w:pPr>
        <w:pStyle w:val="Overskrift3"/>
      </w:pPr>
      <w:bookmarkStart w:id="28" w:name="_Toc379981245"/>
      <w:bookmarkStart w:id="29" w:name="_Toc211949808"/>
      <w:r w:rsidRPr="00A265F8">
        <w:lastRenderedPageBreak/>
        <w:t>3.3 Kartte</w:t>
      </w:r>
      <w:r w:rsidR="00AD722A" w:rsidRPr="00A265F8">
        <w:t>ikn</w:t>
      </w:r>
      <w:r w:rsidRPr="00A265F8">
        <w:t xml:space="preserve"> og te</w:t>
      </w:r>
      <w:r w:rsidR="00AD722A" w:rsidRPr="00A265F8">
        <w:t>ikn</w:t>
      </w:r>
      <w:r w:rsidRPr="00A265F8">
        <w:t>esymbol</w:t>
      </w:r>
      <w:bookmarkEnd w:id="28"/>
      <w:bookmarkEnd w:id="29"/>
    </w:p>
    <w:p w14:paraId="008908FD" w14:textId="77777777" w:rsidR="007F5781" w:rsidRPr="00A265F8" w:rsidRDefault="007F5781" w:rsidP="007F5781">
      <w:pPr>
        <w:rPr>
          <w:b/>
        </w:rPr>
      </w:pPr>
    </w:p>
    <w:p w14:paraId="242A82EA" w14:textId="77777777" w:rsidR="007F5781" w:rsidRPr="00A265F8" w:rsidRDefault="007F5781" w:rsidP="007F5781">
      <w:r w:rsidRPr="00A265F8">
        <w:t>Kartte</w:t>
      </w:r>
      <w:r w:rsidR="00AD722A" w:rsidRPr="00A265F8">
        <w:t xml:space="preserve">ikn </w:t>
      </w:r>
      <w:r w:rsidRPr="00A265F8">
        <w:t>og te</w:t>
      </w:r>
      <w:r w:rsidR="00AD722A" w:rsidRPr="00A265F8">
        <w:t>ikne</w:t>
      </w:r>
      <w:r w:rsidRPr="00A265F8">
        <w:t>symbol skal v</w:t>
      </w:r>
      <w:r w:rsidR="00AD722A" w:rsidRPr="00A265F8">
        <w:t>e</w:t>
      </w:r>
      <w:r w:rsidRPr="00A265F8">
        <w:t xml:space="preserve">re i </w:t>
      </w:r>
      <w:r w:rsidR="00AD722A" w:rsidRPr="00A265F8">
        <w:t xml:space="preserve">samsvar med </w:t>
      </w:r>
      <w:r w:rsidRPr="00A265F8">
        <w:t xml:space="preserve">til NS 3039. </w:t>
      </w:r>
      <w:proofErr w:type="spellStart"/>
      <w:r w:rsidRPr="00A265F8">
        <w:t>Karttegn</w:t>
      </w:r>
      <w:proofErr w:type="spellEnd"/>
      <w:r w:rsidRPr="00A265F8">
        <w:t xml:space="preserve"> og </w:t>
      </w:r>
    </w:p>
    <w:p w14:paraId="0DED1CE9" w14:textId="77777777" w:rsidR="007F5781" w:rsidRPr="00A265F8" w:rsidRDefault="007F5781" w:rsidP="007F5781">
      <w:proofErr w:type="spellStart"/>
      <w:r w:rsidRPr="00A265F8">
        <w:t>tegnesymboler</w:t>
      </w:r>
      <w:proofErr w:type="spellEnd"/>
      <w:r w:rsidRPr="00A265F8">
        <w:t xml:space="preserve"> for </w:t>
      </w:r>
      <w:proofErr w:type="spellStart"/>
      <w:r w:rsidRPr="00A265F8">
        <w:t>rørledningsnett</w:t>
      </w:r>
      <w:proofErr w:type="spellEnd"/>
      <w:r w:rsidRPr="00A265F8">
        <w:t>.</w:t>
      </w:r>
    </w:p>
    <w:p w14:paraId="5C7AC3B6"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3F144471"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2D12C49A" w14:textId="77777777" w:rsidTr="007F5781">
              <w:trPr>
                <w:tblCellSpacing w:w="7" w:type="dxa"/>
                <w:jc w:val="center"/>
              </w:trPr>
              <w:tc>
                <w:tcPr>
                  <w:tcW w:w="4985" w:type="pct"/>
                  <w:vAlign w:val="center"/>
                </w:tcPr>
                <w:p w14:paraId="6CB313FD" w14:textId="77777777" w:rsidR="007F5781" w:rsidRPr="00A265F8" w:rsidRDefault="007F5781" w:rsidP="004636D6">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43B111E7" w14:textId="77777777" w:rsidTr="007F5781">
              <w:trPr>
                <w:tblCellSpacing w:w="7" w:type="dxa"/>
                <w:jc w:val="center"/>
              </w:trPr>
              <w:tc>
                <w:tcPr>
                  <w:tcW w:w="4985" w:type="pct"/>
                  <w:vAlign w:val="center"/>
                </w:tcPr>
                <w:p w14:paraId="440D0CCE" w14:textId="77777777" w:rsidR="007F5781" w:rsidRPr="00A265F8" w:rsidRDefault="007F5781" w:rsidP="00641D19">
                  <w:pPr>
                    <w:rPr>
                      <w:rFonts w:ascii="Arial Unicode MS" w:eastAsia="Arial Unicode MS" w:hAnsi="Arial Unicode MS" w:cs="Arial Unicode MS"/>
                    </w:rPr>
                  </w:pPr>
                  <w:r w:rsidRPr="00A265F8">
                    <w:t>  </w:t>
                  </w:r>
                </w:p>
              </w:tc>
            </w:tr>
            <w:tr w:rsidR="007F5781" w:rsidRPr="00A265F8" w14:paraId="174979A1" w14:textId="77777777" w:rsidTr="007F5781">
              <w:trPr>
                <w:tblCellSpacing w:w="7" w:type="dxa"/>
                <w:jc w:val="center"/>
              </w:trPr>
              <w:tc>
                <w:tcPr>
                  <w:tcW w:w="4985" w:type="pct"/>
                  <w:vAlign w:val="center"/>
                </w:tcPr>
                <w:p w14:paraId="160733C1" w14:textId="5BF6E9D2" w:rsidR="00B83383" w:rsidRPr="00A265F8" w:rsidRDefault="007F5781" w:rsidP="009373F2">
                  <w:pPr>
                    <w:ind w:left="1699" w:right="1612" w:hanging="843"/>
                    <w:rPr>
                      <w:rFonts w:eastAsia="Arial Unicode MS"/>
                    </w:rPr>
                  </w:pPr>
                  <w:r w:rsidRPr="00A265F8">
                    <w:rPr>
                      <w:rFonts w:eastAsia="Arial Unicode MS"/>
                    </w:rPr>
                    <w:t>Alle te</w:t>
                  </w:r>
                  <w:r w:rsidR="00070E4B" w:rsidRPr="00A265F8">
                    <w:rPr>
                      <w:rFonts w:eastAsia="Arial Unicode MS"/>
                    </w:rPr>
                    <w:t>ikningar</w:t>
                  </w:r>
                  <w:r w:rsidRPr="00A265F8">
                    <w:rPr>
                      <w:rFonts w:eastAsia="Arial Unicode MS"/>
                    </w:rPr>
                    <w:t xml:space="preserve"> skal ha n</w:t>
                  </w:r>
                  <w:r w:rsidR="00070E4B" w:rsidRPr="00A265F8">
                    <w:rPr>
                      <w:rFonts w:eastAsia="Arial Unicode MS"/>
                    </w:rPr>
                    <w:t>audsynt</w:t>
                  </w:r>
                  <w:r w:rsidRPr="00A265F8">
                    <w:rPr>
                      <w:rFonts w:eastAsia="Arial Unicode MS"/>
                    </w:rPr>
                    <w:t xml:space="preserve"> te</w:t>
                  </w:r>
                  <w:r w:rsidR="00070E4B" w:rsidRPr="00A265F8">
                    <w:rPr>
                      <w:rFonts w:eastAsia="Arial Unicode MS"/>
                    </w:rPr>
                    <w:t>iknf</w:t>
                  </w:r>
                  <w:r w:rsidRPr="00A265F8">
                    <w:rPr>
                      <w:rFonts w:eastAsia="Arial Unicode MS"/>
                    </w:rPr>
                    <w:t>orklaring.</w:t>
                  </w:r>
                  <w:r w:rsidR="00404154" w:rsidRPr="00A265F8">
                    <w:rPr>
                      <w:rFonts w:eastAsia="Arial Unicode MS"/>
                    </w:rPr>
                    <w:t xml:space="preserve"> </w:t>
                  </w:r>
                </w:p>
                <w:p w14:paraId="2D59337A" w14:textId="77777777" w:rsidR="00B83383" w:rsidRPr="00A265F8" w:rsidRDefault="007F5781" w:rsidP="00641D19">
                  <w:pPr>
                    <w:ind w:left="856" w:right="1098"/>
                    <w:rPr>
                      <w:rFonts w:eastAsia="MS Mincho"/>
                      <w:iCs/>
                    </w:rPr>
                  </w:pPr>
                  <w:r w:rsidRPr="00A265F8">
                    <w:rPr>
                      <w:rFonts w:eastAsia="Arial Unicode MS"/>
                    </w:rPr>
                    <w:t>Det skal legg</w:t>
                  </w:r>
                  <w:r w:rsidR="00070E4B" w:rsidRPr="00A265F8">
                    <w:rPr>
                      <w:rFonts w:eastAsia="Arial Unicode MS"/>
                    </w:rPr>
                    <w:t>jast</w:t>
                  </w:r>
                  <w:r w:rsidRPr="00A265F8">
                    <w:rPr>
                      <w:rFonts w:eastAsia="Arial Unicode MS"/>
                    </w:rPr>
                    <w:t xml:space="preserve"> vekt på bruk av strekt</w:t>
                  </w:r>
                  <w:r w:rsidR="00070E4B" w:rsidRPr="00A265F8">
                    <w:rPr>
                      <w:rFonts w:eastAsia="Arial Unicode MS"/>
                    </w:rPr>
                    <w:t>jukkleik</w:t>
                  </w:r>
                  <w:r w:rsidRPr="00A265F8">
                    <w:rPr>
                      <w:rFonts w:eastAsia="Arial Unicode MS"/>
                    </w:rPr>
                    <w:t xml:space="preserve"> og ulik </w:t>
                  </w:r>
                  <w:proofErr w:type="spellStart"/>
                  <w:r w:rsidRPr="00A265F8">
                    <w:rPr>
                      <w:rFonts w:eastAsia="Arial Unicode MS"/>
                    </w:rPr>
                    <w:t>stipling</w:t>
                  </w:r>
                  <w:proofErr w:type="spellEnd"/>
                  <w:r w:rsidRPr="00A265F8">
                    <w:rPr>
                      <w:rFonts w:eastAsia="Arial Unicode MS"/>
                    </w:rPr>
                    <w:t xml:space="preserve"> slik at kart</w:t>
                  </w:r>
                  <w:r w:rsidR="00070E4B" w:rsidRPr="00A265F8">
                    <w:rPr>
                      <w:rFonts w:eastAsia="Arial Unicode MS"/>
                    </w:rPr>
                    <w:t xml:space="preserve">a </w:t>
                  </w:r>
                  <w:r w:rsidRPr="00A265F8">
                    <w:rPr>
                      <w:rFonts w:eastAsia="Arial Unicode MS"/>
                    </w:rPr>
                    <w:t xml:space="preserve"> kan kopier</w:t>
                  </w:r>
                  <w:r w:rsidR="00070E4B" w:rsidRPr="00A265F8">
                    <w:rPr>
                      <w:rFonts w:eastAsia="Arial Unicode MS"/>
                    </w:rPr>
                    <w:t>ast</w:t>
                  </w:r>
                  <w:r w:rsidRPr="00A265F8">
                    <w:rPr>
                      <w:rFonts w:eastAsia="Arial Unicode MS"/>
                    </w:rPr>
                    <w:t xml:space="preserve"> i svart/kvitt og likevel v</w:t>
                  </w:r>
                  <w:r w:rsidR="00070E4B" w:rsidRPr="00A265F8">
                    <w:rPr>
                      <w:rFonts w:eastAsia="Arial Unicode MS"/>
                    </w:rPr>
                    <w:t>e</w:t>
                  </w:r>
                  <w:r w:rsidRPr="00A265F8">
                    <w:rPr>
                      <w:rFonts w:eastAsia="Arial Unicode MS"/>
                    </w:rPr>
                    <w:t>re forståel</w:t>
                  </w:r>
                  <w:r w:rsidR="00070E4B" w:rsidRPr="00A265F8">
                    <w:rPr>
                      <w:rFonts w:eastAsia="Arial Unicode MS"/>
                    </w:rPr>
                    <w:t>e</w:t>
                  </w:r>
                  <w:r w:rsidRPr="00A265F8">
                    <w:rPr>
                      <w:rFonts w:eastAsia="Arial Unicode MS"/>
                    </w:rPr>
                    <w:t>ge</w:t>
                  </w:r>
                  <w:r w:rsidRPr="00A265F8">
                    <w:rPr>
                      <w:rFonts w:eastAsia="MS Mincho"/>
                      <w:iCs/>
                    </w:rPr>
                    <w:t xml:space="preserve"> </w:t>
                  </w:r>
                </w:p>
                <w:p w14:paraId="5218AA48" w14:textId="77777777" w:rsidR="007F5781" w:rsidRPr="00A265F8" w:rsidRDefault="007F5781" w:rsidP="0016447C">
                  <w:pPr>
                    <w:ind w:left="856" w:right="1098"/>
                    <w:rPr>
                      <w:rFonts w:eastAsia="MS Mincho"/>
                      <w:iCs/>
                    </w:rPr>
                  </w:pPr>
                </w:p>
              </w:tc>
            </w:tr>
          </w:tbl>
          <w:p w14:paraId="78CBD76C" w14:textId="77777777" w:rsidR="007F5781" w:rsidRPr="00A265F8" w:rsidRDefault="007F5781" w:rsidP="004636D6">
            <w:pPr>
              <w:ind w:left="893"/>
              <w:rPr>
                <w:rFonts w:ascii="Arial Unicode MS" w:eastAsia="Arial Unicode MS" w:hAnsi="Arial Unicode MS" w:cs="Arial Unicode MS"/>
              </w:rPr>
            </w:pPr>
          </w:p>
        </w:tc>
      </w:tr>
    </w:tbl>
    <w:p w14:paraId="1B49776E" w14:textId="77777777" w:rsidR="007F5781" w:rsidRPr="00A265F8" w:rsidRDefault="007F5781" w:rsidP="007F5781"/>
    <w:p w14:paraId="6C778974" w14:textId="77777777" w:rsidR="007F5781" w:rsidRPr="00A265F8" w:rsidRDefault="007F5781" w:rsidP="003148B1">
      <w:pPr>
        <w:pStyle w:val="Overskrift3"/>
      </w:pPr>
      <w:bookmarkStart w:id="30" w:name="_Toc379981246"/>
      <w:bookmarkStart w:id="31" w:name="_Toc211949809"/>
      <w:r w:rsidRPr="00A265F8">
        <w:t>3.4 Te</w:t>
      </w:r>
      <w:r w:rsidR="00AD722A" w:rsidRPr="00A265F8">
        <w:t>ik</w:t>
      </w:r>
      <w:r w:rsidRPr="00A265F8">
        <w:t>ningsformat</w:t>
      </w:r>
      <w:bookmarkEnd w:id="30"/>
      <w:bookmarkEnd w:id="31"/>
    </w:p>
    <w:p w14:paraId="40E126D2" w14:textId="77777777" w:rsidR="007F5781" w:rsidRPr="00A265F8" w:rsidRDefault="007F5781" w:rsidP="007F5781">
      <w:pPr>
        <w:rPr>
          <w:b/>
        </w:rPr>
      </w:pPr>
    </w:p>
    <w:p w14:paraId="189B0D8C" w14:textId="77777777" w:rsidR="007F5781" w:rsidRPr="00A265F8" w:rsidRDefault="007F5781" w:rsidP="007F5781">
      <w:r w:rsidRPr="00A265F8">
        <w:t xml:space="preserve">Det </w:t>
      </w:r>
      <w:r w:rsidR="00AD722A" w:rsidRPr="00A265F8">
        <w:t xml:space="preserve">skal nyttast </w:t>
      </w:r>
      <w:r w:rsidRPr="00A265F8">
        <w:t xml:space="preserve"> standard format. Digitale lø</w:t>
      </w:r>
      <w:r w:rsidR="00AD722A" w:rsidRPr="00A265F8">
        <w:t>ysingar</w:t>
      </w:r>
      <w:r w:rsidRPr="00A265F8">
        <w:t xml:space="preserve"> etter nær</w:t>
      </w:r>
      <w:r w:rsidR="00E24D70" w:rsidRPr="00A265F8">
        <w:t>are</w:t>
      </w:r>
      <w:r w:rsidRPr="00A265F8">
        <w:t xml:space="preserve"> avtale. </w:t>
      </w:r>
      <w:proofErr w:type="spellStart"/>
      <w:r w:rsidRPr="00A265F8">
        <w:t>Bretting</w:t>
      </w:r>
      <w:proofErr w:type="spellEnd"/>
      <w:r w:rsidRPr="00A265F8">
        <w:t xml:space="preserve"> av </w:t>
      </w:r>
    </w:p>
    <w:p w14:paraId="0F6383BC" w14:textId="77777777" w:rsidR="007F5781" w:rsidRPr="00A265F8" w:rsidRDefault="007F5781" w:rsidP="007F5781">
      <w:r w:rsidRPr="00A265F8">
        <w:t>kopi</w:t>
      </w:r>
      <w:r w:rsidR="00AD722A" w:rsidRPr="00A265F8">
        <w:t>a</w:t>
      </w:r>
      <w:r w:rsidRPr="00A265F8">
        <w:t xml:space="preserve">r i </w:t>
      </w:r>
      <w:r w:rsidR="00AD722A" w:rsidRPr="00A265F8">
        <w:t xml:space="preserve">samsvar med </w:t>
      </w:r>
      <w:r w:rsidRPr="00A265F8">
        <w:t xml:space="preserve">NS 1416. Tekniske </w:t>
      </w:r>
      <w:proofErr w:type="spellStart"/>
      <w:r w:rsidRPr="00A265F8">
        <w:t>tegninger</w:t>
      </w:r>
      <w:proofErr w:type="spellEnd"/>
      <w:r w:rsidRPr="00A265F8">
        <w:t>.</w:t>
      </w:r>
    </w:p>
    <w:p w14:paraId="77C18EE5" w14:textId="77777777" w:rsidR="002E6D47" w:rsidRPr="00A265F8" w:rsidRDefault="002E6D47" w:rsidP="002E6D47">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2E6D47" w:rsidRPr="00A265F8" w14:paraId="11EC3809" w14:textId="77777777" w:rsidTr="002B7C66">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2E6D47" w:rsidRPr="00A265F8" w14:paraId="61B62D20" w14:textId="77777777" w:rsidTr="00BC67DA">
              <w:trPr>
                <w:tblCellSpacing w:w="7" w:type="dxa"/>
                <w:jc w:val="center"/>
              </w:trPr>
              <w:tc>
                <w:tcPr>
                  <w:tcW w:w="4984" w:type="pct"/>
                  <w:vAlign w:val="center"/>
                </w:tcPr>
                <w:p w14:paraId="5793F1F5" w14:textId="77777777" w:rsidR="002E6D47" w:rsidRPr="00A265F8" w:rsidRDefault="002E6D47" w:rsidP="004636D6">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2E6D47" w:rsidRPr="00A265F8" w14:paraId="5B321821" w14:textId="77777777" w:rsidTr="00BC67DA">
              <w:trPr>
                <w:tblCellSpacing w:w="7" w:type="dxa"/>
                <w:jc w:val="center"/>
              </w:trPr>
              <w:tc>
                <w:tcPr>
                  <w:tcW w:w="4984" w:type="pct"/>
                  <w:vAlign w:val="center"/>
                </w:tcPr>
                <w:p w14:paraId="5B303351" w14:textId="34F9A4AB" w:rsidR="00CE0041" w:rsidRPr="00A265F8" w:rsidRDefault="00CE0041" w:rsidP="009373F2">
                  <w:pPr>
                    <w:ind w:left="856" w:right="1612"/>
                    <w:rPr>
                      <w:rFonts w:eastAsia="MS Mincho"/>
                      <w:iCs/>
                    </w:rPr>
                  </w:pPr>
                  <w:r w:rsidRPr="00A265F8">
                    <w:rPr>
                      <w:rFonts w:eastAsia="MS Mincho"/>
                      <w:iCs/>
                    </w:rPr>
                    <w:t xml:space="preserve">Det skal brukast Norsk Standard:  A- format på alle teikningar.  </w:t>
                  </w:r>
                  <w:r w:rsidRPr="00A265F8">
                    <w:t xml:space="preserve">A1 er største formatstorleik som kan nyttast. </w:t>
                  </w:r>
                  <w:r w:rsidRPr="00A265F8">
                    <w:rPr>
                      <w:rFonts w:eastAsia="MS Mincho"/>
                      <w:iCs/>
                    </w:rPr>
                    <w:t xml:space="preserve"> </w:t>
                  </w:r>
                </w:p>
                <w:p w14:paraId="649C91D9" w14:textId="4A7A8FA6" w:rsidR="00CE0041" w:rsidRPr="00A265F8" w:rsidRDefault="00CE0041" w:rsidP="009373F2">
                  <w:pPr>
                    <w:ind w:left="856" w:right="1612"/>
                  </w:pPr>
                  <w:r w:rsidRPr="00A265F8">
                    <w:rPr>
                      <w:rFonts w:eastAsia="MS Mincho"/>
                      <w:iCs/>
                    </w:rPr>
                    <w:t xml:space="preserve">Alle teikningar skal leverast i digitalt format. Type digitalt format skal leverast i </w:t>
                  </w:r>
                  <w:r w:rsidRPr="00A265F8">
                    <w:t>eigna CAD-format. Kontakt VA – ansvarleg for val av format.</w:t>
                  </w:r>
                </w:p>
                <w:p w14:paraId="561678E7" w14:textId="7B22782C" w:rsidR="00975CBA" w:rsidRPr="00A265F8" w:rsidRDefault="00CE0041" w:rsidP="00BC67DA">
                  <w:pPr>
                    <w:ind w:left="856" w:right="1612"/>
                  </w:pPr>
                  <w:r w:rsidRPr="00A265F8">
                    <w:t>I tillegg skal teikningane leverast på PDF format.</w:t>
                  </w:r>
                </w:p>
                <w:p w14:paraId="3E84C92E" w14:textId="766B2843" w:rsidR="00975CBA" w:rsidRPr="00A265F8" w:rsidRDefault="00975CBA" w:rsidP="00CE0041">
                  <w:pPr>
                    <w:ind w:left="856" w:right="1612"/>
                  </w:pPr>
                  <w:r w:rsidRPr="00A265F8">
                    <w:t xml:space="preserve">I prosjekt der det vert utarbeida </w:t>
                  </w:r>
                  <w:r w:rsidR="00914F46" w:rsidRPr="00A265F8">
                    <w:t>BIM/</w:t>
                  </w:r>
                  <w:r w:rsidRPr="00A265F8">
                    <w:t xml:space="preserve">3D-modellar </w:t>
                  </w:r>
                  <w:r w:rsidR="00961C64" w:rsidRPr="00A265F8">
                    <w:t xml:space="preserve">skal desse inngå i sluttdokumentasjon til </w:t>
                  </w:r>
                  <w:r w:rsidR="00CA706E" w:rsidRPr="00A265F8">
                    <w:t>eigar av leidningsanlegg.</w:t>
                  </w:r>
                </w:p>
                <w:p w14:paraId="7CE0E806" w14:textId="77777777" w:rsidR="002E6D47" w:rsidRPr="00A265F8" w:rsidRDefault="002E6D47" w:rsidP="00CE0041">
                  <w:pPr>
                    <w:ind w:right="1612"/>
                    <w:rPr>
                      <w:rFonts w:eastAsia="MS Mincho"/>
                      <w:i/>
                      <w:iCs/>
                    </w:rPr>
                  </w:pPr>
                </w:p>
              </w:tc>
            </w:tr>
          </w:tbl>
          <w:p w14:paraId="2BD47DD6" w14:textId="77777777" w:rsidR="002E6D47" w:rsidRPr="00A265F8" w:rsidRDefault="002E6D47" w:rsidP="004636D6">
            <w:pPr>
              <w:ind w:left="893"/>
              <w:rPr>
                <w:rFonts w:ascii="Arial Unicode MS" w:eastAsia="Arial Unicode MS" w:hAnsi="Arial Unicode MS" w:cs="Arial Unicode MS"/>
              </w:rPr>
            </w:pPr>
          </w:p>
        </w:tc>
      </w:tr>
    </w:tbl>
    <w:p w14:paraId="2E2E7B13" w14:textId="77777777" w:rsidR="002E6D47" w:rsidRPr="00A265F8" w:rsidRDefault="002E6D47" w:rsidP="002E6D47"/>
    <w:p w14:paraId="48345E85" w14:textId="77777777" w:rsidR="00566DA6" w:rsidRPr="00A265F8" w:rsidRDefault="00566DA6" w:rsidP="007F5781">
      <w:pPr>
        <w:rPr>
          <w:b/>
        </w:rPr>
      </w:pPr>
    </w:p>
    <w:p w14:paraId="1C1AED42" w14:textId="77777777" w:rsidR="007F5781" w:rsidRPr="00A265F8" w:rsidRDefault="007F5781" w:rsidP="003148B1">
      <w:pPr>
        <w:pStyle w:val="Overskrift3"/>
      </w:pPr>
      <w:bookmarkStart w:id="32" w:name="_Toc379981247"/>
      <w:bookmarkStart w:id="33" w:name="_Toc211949810"/>
      <w:r w:rsidRPr="00A265F8">
        <w:t xml:space="preserve">3.5 </w:t>
      </w:r>
      <w:proofErr w:type="spellStart"/>
      <w:r w:rsidRPr="00A265F8">
        <w:t>Revisjoner</w:t>
      </w:r>
      <w:bookmarkEnd w:id="32"/>
      <w:bookmarkEnd w:id="33"/>
      <w:proofErr w:type="spellEnd"/>
    </w:p>
    <w:p w14:paraId="500CC7C1" w14:textId="77777777" w:rsidR="007F5781" w:rsidRPr="00A265F8" w:rsidRDefault="007F5781" w:rsidP="007F5781">
      <w:pPr>
        <w:rPr>
          <w:b/>
        </w:rPr>
      </w:pPr>
    </w:p>
    <w:p w14:paraId="15581B98" w14:textId="77777777" w:rsidR="00AD722A" w:rsidRPr="00A265F8" w:rsidRDefault="00AD722A" w:rsidP="00AD722A">
      <w:r w:rsidRPr="00A265F8">
        <w:t xml:space="preserve">Ved endringar av teikningar etter at desse er datert, signert og godkjent skal revisjon </w:t>
      </w:r>
    </w:p>
    <w:p w14:paraId="70275FF2" w14:textId="77777777" w:rsidR="00AD722A" w:rsidRPr="00A265F8" w:rsidRDefault="00AD722A" w:rsidP="00AD722A">
      <w:r w:rsidRPr="00A265F8">
        <w:t>dokumenterast slik:</w:t>
      </w:r>
    </w:p>
    <w:p w14:paraId="3198BCED" w14:textId="77777777" w:rsidR="00AD722A" w:rsidRPr="00A265F8" w:rsidRDefault="00143C14" w:rsidP="00AD722A">
      <w:pPr>
        <w:numPr>
          <w:ilvl w:val="0"/>
          <w:numId w:val="6"/>
        </w:numPr>
      </w:pPr>
      <w:r w:rsidRPr="00A265F8">
        <w:t xml:space="preserve">Merknad </w:t>
      </w:r>
      <w:r w:rsidR="00AD722A" w:rsidRPr="00A265F8">
        <w:t xml:space="preserve">På teikning i revisjonsfelt over tittelfelt og med markering som </w:t>
      </w:r>
      <w:proofErr w:type="spellStart"/>
      <w:r w:rsidR="00AD722A" w:rsidRPr="00A265F8">
        <w:t>lokaliserar</w:t>
      </w:r>
      <w:proofErr w:type="spellEnd"/>
      <w:r w:rsidR="00AD722A" w:rsidRPr="00A265F8">
        <w:t xml:space="preserve"> endringa i teikningslista.</w:t>
      </w:r>
    </w:p>
    <w:p w14:paraId="4B94AD3C" w14:textId="77777777" w:rsidR="00AD722A" w:rsidRPr="00A265F8" w:rsidRDefault="00AD722A" w:rsidP="00AD722A">
      <w:pPr>
        <w:numPr>
          <w:ilvl w:val="0"/>
          <w:numId w:val="6"/>
        </w:numPr>
      </w:pPr>
      <w:r w:rsidRPr="00A265F8">
        <w:t>Mottakskontroll av alle revisjonar skal dokumenterast.</w:t>
      </w:r>
    </w:p>
    <w:p w14:paraId="21C6A82C"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70F69F5D"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56C5D635" w14:textId="77777777" w:rsidTr="007F5781">
              <w:trPr>
                <w:tblCellSpacing w:w="7" w:type="dxa"/>
                <w:jc w:val="center"/>
              </w:trPr>
              <w:tc>
                <w:tcPr>
                  <w:tcW w:w="4985" w:type="pct"/>
                  <w:vAlign w:val="center"/>
                </w:tcPr>
                <w:p w14:paraId="5D2E5D80" w14:textId="77777777" w:rsidR="007F5781" w:rsidRPr="00A265F8" w:rsidRDefault="007F5781" w:rsidP="004636D6">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657D0813" w14:textId="77777777" w:rsidTr="007F5781">
              <w:trPr>
                <w:tblCellSpacing w:w="7" w:type="dxa"/>
                <w:jc w:val="center"/>
              </w:trPr>
              <w:tc>
                <w:tcPr>
                  <w:tcW w:w="4985" w:type="pct"/>
                  <w:vAlign w:val="center"/>
                </w:tcPr>
                <w:p w14:paraId="7EB79FDE" w14:textId="5AE5BDA0" w:rsidR="007F5781" w:rsidRPr="00A265F8" w:rsidRDefault="007F5781" w:rsidP="00D8401A">
                  <w:pPr>
                    <w:rPr>
                      <w:rFonts w:ascii="Arial Unicode MS" w:eastAsia="Arial Unicode MS" w:hAnsi="Arial Unicode MS" w:cs="Arial Unicode MS"/>
                    </w:rPr>
                  </w:pPr>
                </w:p>
              </w:tc>
            </w:tr>
            <w:tr w:rsidR="007F5781" w:rsidRPr="00A265F8" w14:paraId="3A80C948" w14:textId="77777777" w:rsidTr="007F5781">
              <w:trPr>
                <w:tblCellSpacing w:w="7" w:type="dxa"/>
                <w:jc w:val="center"/>
              </w:trPr>
              <w:tc>
                <w:tcPr>
                  <w:tcW w:w="4985" w:type="pct"/>
                  <w:vAlign w:val="center"/>
                </w:tcPr>
                <w:p w14:paraId="3C4AA674" w14:textId="530271EE" w:rsidR="00D8401A" w:rsidRPr="00A265F8" w:rsidRDefault="00800234" w:rsidP="009373F2">
                  <w:pPr>
                    <w:ind w:left="856" w:right="1612"/>
                    <w:rPr>
                      <w:szCs w:val="24"/>
                    </w:rPr>
                  </w:pPr>
                  <w:r w:rsidRPr="00A265F8">
                    <w:rPr>
                      <w:szCs w:val="24"/>
                    </w:rPr>
                    <w:t>Det skal klar</w:t>
                  </w:r>
                  <w:r w:rsidR="00E24D70" w:rsidRPr="00A265F8">
                    <w:rPr>
                      <w:szCs w:val="24"/>
                    </w:rPr>
                    <w:t>t</w:t>
                  </w:r>
                  <w:r w:rsidRPr="00A265F8">
                    <w:rPr>
                      <w:szCs w:val="24"/>
                    </w:rPr>
                    <w:t xml:space="preserve"> gå fram kva som er revidert. Ny teikning skal gjevast</w:t>
                  </w:r>
                  <w:r w:rsidR="00D8401A" w:rsidRPr="00A265F8">
                    <w:rPr>
                      <w:szCs w:val="24"/>
                    </w:rPr>
                    <w:t xml:space="preserve"> same nummer som den gamle, bli merka i revisjonstabellen med ny revisjonsindeks og dato for revisjon.</w:t>
                  </w:r>
                </w:p>
                <w:p w14:paraId="16E07740" w14:textId="7EDE1C0C" w:rsidR="007F5781" w:rsidRPr="00A265F8" w:rsidRDefault="007F5781" w:rsidP="004636D6">
                  <w:pPr>
                    <w:ind w:left="856" w:right="1612"/>
                    <w:rPr>
                      <w:szCs w:val="24"/>
                    </w:rPr>
                  </w:pPr>
                  <w:r w:rsidRPr="00A265F8">
                    <w:rPr>
                      <w:szCs w:val="24"/>
                    </w:rPr>
                    <w:t>Te</w:t>
                  </w:r>
                  <w:r w:rsidR="00841A76" w:rsidRPr="00A265F8">
                    <w:rPr>
                      <w:szCs w:val="24"/>
                    </w:rPr>
                    <w:t>ikning</w:t>
                  </w:r>
                  <w:r w:rsidRPr="00A265F8">
                    <w:rPr>
                      <w:szCs w:val="24"/>
                    </w:rPr>
                    <w:t>s-, distribusjons- og revisjonsliste skal ligge vedlagt</w:t>
                  </w:r>
                  <w:r w:rsidR="00BC67DA" w:rsidRPr="00A265F8">
                    <w:rPr>
                      <w:szCs w:val="24"/>
                    </w:rPr>
                    <w:t>.</w:t>
                  </w:r>
                </w:p>
                <w:p w14:paraId="3C4B9430" w14:textId="77777777" w:rsidR="007F5781" w:rsidRPr="00A265F8" w:rsidRDefault="007F5781" w:rsidP="004636D6">
                  <w:pPr>
                    <w:ind w:left="1699" w:right="1612" w:hanging="843"/>
                    <w:rPr>
                      <w:rFonts w:eastAsia="MS Mincho"/>
                      <w:iCs/>
                    </w:rPr>
                  </w:pPr>
                </w:p>
              </w:tc>
            </w:tr>
          </w:tbl>
          <w:p w14:paraId="79B6B2CF" w14:textId="77777777" w:rsidR="007F5781" w:rsidRPr="00A265F8" w:rsidRDefault="007F5781" w:rsidP="004636D6">
            <w:pPr>
              <w:ind w:left="893"/>
              <w:rPr>
                <w:rFonts w:ascii="Arial Unicode MS" w:eastAsia="Arial Unicode MS" w:hAnsi="Arial Unicode MS" w:cs="Arial Unicode MS"/>
              </w:rPr>
            </w:pPr>
          </w:p>
        </w:tc>
      </w:tr>
    </w:tbl>
    <w:p w14:paraId="404CAFD7" w14:textId="77777777" w:rsidR="007F5781" w:rsidRPr="00A265F8" w:rsidRDefault="007F5781" w:rsidP="007F5781"/>
    <w:p w14:paraId="5902AB16" w14:textId="77777777" w:rsidR="00586DFB" w:rsidRPr="00A265F8" w:rsidRDefault="00586DFB" w:rsidP="007F5781"/>
    <w:p w14:paraId="566A5EFB" w14:textId="77777777" w:rsidR="00641D19" w:rsidRPr="00A265F8" w:rsidRDefault="00641D19" w:rsidP="007F5781"/>
    <w:p w14:paraId="49CAA3EA" w14:textId="77777777" w:rsidR="007F5781" w:rsidRPr="00A265F8" w:rsidRDefault="007F5781" w:rsidP="003148B1">
      <w:pPr>
        <w:pStyle w:val="Overskrift3"/>
      </w:pPr>
      <w:bookmarkStart w:id="34" w:name="_Toc379981248"/>
      <w:bookmarkStart w:id="35" w:name="_Toc211949811"/>
      <w:r w:rsidRPr="00A265F8">
        <w:t>3.6 Krav til plandokumentasjon</w:t>
      </w:r>
      <w:bookmarkEnd w:id="34"/>
      <w:bookmarkEnd w:id="35"/>
    </w:p>
    <w:p w14:paraId="7DFF34F3" w14:textId="77777777" w:rsidR="007F5781" w:rsidRPr="00A265F8" w:rsidRDefault="007F5781" w:rsidP="007F5781">
      <w:pPr>
        <w:rPr>
          <w:b/>
        </w:rPr>
      </w:pPr>
    </w:p>
    <w:p w14:paraId="429F5287" w14:textId="77777777" w:rsidR="00AD722A" w:rsidRPr="00A265F8" w:rsidRDefault="00AD722A" w:rsidP="00AD722A">
      <w:pPr>
        <w:rPr>
          <w:szCs w:val="24"/>
        </w:rPr>
      </w:pPr>
      <w:r w:rsidRPr="00A265F8">
        <w:rPr>
          <w:szCs w:val="24"/>
        </w:rPr>
        <w:t>Både prosjektdokument og sluttdokumentasjonen skal innehalda:</w:t>
      </w:r>
    </w:p>
    <w:p w14:paraId="752DCF72" w14:textId="77777777" w:rsidR="00AD722A" w:rsidRPr="00A265F8" w:rsidRDefault="00AD722A" w:rsidP="00AD722A">
      <w:pPr>
        <w:rPr>
          <w:szCs w:val="24"/>
        </w:rPr>
      </w:pPr>
    </w:p>
    <w:p w14:paraId="2C5A30D8" w14:textId="5EFD22D6" w:rsidR="00AD722A" w:rsidRPr="00A265F8" w:rsidRDefault="00AD722A" w:rsidP="00AD722A">
      <w:pPr>
        <w:rPr>
          <w:szCs w:val="24"/>
        </w:rPr>
      </w:pPr>
      <w:r w:rsidRPr="00A265F8">
        <w:rPr>
          <w:szCs w:val="24"/>
        </w:rPr>
        <w:t>a) Tiltaksframstilling som viser omfanget av tiltaket.</w:t>
      </w:r>
    </w:p>
    <w:p w14:paraId="6749C510" w14:textId="3792FA39" w:rsidR="00AD722A" w:rsidRPr="00A265F8" w:rsidRDefault="00AD722A" w:rsidP="00AD722A">
      <w:pPr>
        <w:rPr>
          <w:szCs w:val="24"/>
        </w:rPr>
      </w:pPr>
      <w:r w:rsidRPr="00A265F8">
        <w:rPr>
          <w:szCs w:val="24"/>
        </w:rPr>
        <w:t>b) Oversiktsplan</w:t>
      </w:r>
    </w:p>
    <w:p w14:paraId="3E691CB3" w14:textId="6732DD5C" w:rsidR="00AD722A" w:rsidRPr="00A265F8" w:rsidRDefault="00AD722A" w:rsidP="00AD722A">
      <w:pPr>
        <w:rPr>
          <w:szCs w:val="24"/>
        </w:rPr>
      </w:pPr>
      <w:r w:rsidRPr="00A265F8">
        <w:rPr>
          <w:szCs w:val="24"/>
        </w:rPr>
        <w:t>c) Situasjonsplan som viser:</w:t>
      </w:r>
    </w:p>
    <w:p w14:paraId="617EE527" w14:textId="77777777" w:rsidR="00AD722A" w:rsidRPr="00A265F8" w:rsidRDefault="00AD722A" w:rsidP="00AD722A">
      <w:pPr>
        <w:numPr>
          <w:ilvl w:val="0"/>
          <w:numId w:val="19"/>
        </w:numPr>
        <w:rPr>
          <w:szCs w:val="24"/>
        </w:rPr>
      </w:pPr>
      <w:r w:rsidRPr="00A265F8">
        <w:rPr>
          <w:szCs w:val="24"/>
        </w:rPr>
        <w:t xml:space="preserve">Eksisterande bygningar, leidningar og kabelanlegg, inkl. luftstrekk. Det skal </w:t>
      </w:r>
      <w:proofErr w:type="spellStart"/>
      <w:r w:rsidRPr="00A265F8">
        <w:rPr>
          <w:szCs w:val="24"/>
        </w:rPr>
        <w:t>framgå</w:t>
      </w:r>
      <w:proofErr w:type="spellEnd"/>
      <w:r w:rsidRPr="00A265F8">
        <w:rPr>
          <w:szCs w:val="24"/>
        </w:rPr>
        <w:t xml:space="preserve"> kvar informasjonen er henta frå. </w:t>
      </w:r>
    </w:p>
    <w:p w14:paraId="5C29F91C" w14:textId="77777777" w:rsidR="00AD722A" w:rsidRPr="00A265F8" w:rsidRDefault="00AD722A" w:rsidP="00AD722A">
      <w:pPr>
        <w:numPr>
          <w:ilvl w:val="0"/>
          <w:numId w:val="19"/>
        </w:numPr>
        <w:rPr>
          <w:szCs w:val="24"/>
        </w:rPr>
      </w:pPr>
      <w:proofErr w:type="spellStart"/>
      <w:r w:rsidRPr="00A265F8">
        <w:rPr>
          <w:szCs w:val="24"/>
        </w:rPr>
        <w:lastRenderedPageBreak/>
        <w:t>Planlagte</w:t>
      </w:r>
      <w:proofErr w:type="spellEnd"/>
      <w:r w:rsidRPr="00A265F8">
        <w:rPr>
          <w:szCs w:val="24"/>
        </w:rPr>
        <w:t xml:space="preserve"> anlegg skal visast med terrenginngrep, påførte røyrtypar og dimensjonar, kummar, slukplasseringar osb. </w:t>
      </w:r>
    </w:p>
    <w:p w14:paraId="51468F3F" w14:textId="77777777" w:rsidR="00AD722A" w:rsidRPr="00A265F8" w:rsidRDefault="00AD722A" w:rsidP="00AD722A">
      <w:pPr>
        <w:numPr>
          <w:ilvl w:val="0"/>
          <w:numId w:val="19"/>
        </w:numPr>
        <w:rPr>
          <w:szCs w:val="24"/>
        </w:rPr>
      </w:pPr>
      <w:r w:rsidRPr="00A265F8">
        <w:rPr>
          <w:szCs w:val="24"/>
        </w:rPr>
        <w:t xml:space="preserve">Prosjektet skal </w:t>
      </w:r>
      <w:proofErr w:type="spellStart"/>
      <w:r w:rsidRPr="00A265F8">
        <w:rPr>
          <w:szCs w:val="24"/>
        </w:rPr>
        <w:t>framgå</w:t>
      </w:r>
      <w:proofErr w:type="spellEnd"/>
      <w:r w:rsidRPr="00A265F8">
        <w:rPr>
          <w:szCs w:val="24"/>
        </w:rPr>
        <w:t xml:space="preserve"> eintydig, t.d. med utheving i høve til grunnlagsdokumenta. </w:t>
      </w:r>
    </w:p>
    <w:p w14:paraId="5BEEA674" w14:textId="4AA7CA87" w:rsidR="00AD722A" w:rsidRPr="00A265F8" w:rsidRDefault="00AD722A" w:rsidP="00AD722A">
      <w:pPr>
        <w:numPr>
          <w:ilvl w:val="0"/>
          <w:numId w:val="19"/>
        </w:numPr>
        <w:rPr>
          <w:szCs w:val="24"/>
        </w:rPr>
      </w:pPr>
      <w:proofErr w:type="spellStart"/>
      <w:r w:rsidRPr="00A265F8">
        <w:rPr>
          <w:szCs w:val="24"/>
        </w:rPr>
        <w:t>Nordpil</w:t>
      </w:r>
      <w:proofErr w:type="spellEnd"/>
      <w:r w:rsidRPr="00A265F8">
        <w:rPr>
          <w:szCs w:val="24"/>
        </w:rPr>
        <w:t xml:space="preserve"> og rutenett </w:t>
      </w:r>
    </w:p>
    <w:p w14:paraId="2E0BAF42" w14:textId="6F4F72A6" w:rsidR="00AD722A" w:rsidRPr="00A265F8" w:rsidRDefault="00AD722A" w:rsidP="00AD722A">
      <w:pPr>
        <w:rPr>
          <w:szCs w:val="24"/>
        </w:rPr>
      </w:pPr>
      <w:r w:rsidRPr="00A265F8">
        <w:rPr>
          <w:szCs w:val="24"/>
        </w:rPr>
        <w:t>d) Gjeldande reguleringsplan og eigedomsoversikt.</w:t>
      </w:r>
    </w:p>
    <w:p w14:paraId="28808EC2" w14:textId="44628768" w:rsidR="00AD722A" w:rsidRPr="00A265F8" w:rsidRDefault="00AD722A" w:rsidP="00AD722A">
      <w:pPr>
        <w:rPr>
          <w:szCs w:val="24"/>
        </w:rPr>
      </w:pPr>
      <w:r w:rsidRPr="00A265F8">
        <w:rPr>
          <w:szCs w:val="24"/>
        </w:rPr>
        <w:t>e) Lengdeprofil som viser:</w:t>
      </w:r>
    </w:p>
    <w:p w14:paraId="66F170EE" w14:textId="77777777" w:rsidR="00AD722A" w:rsidRPr="00A265F8" w:rsidRDefault="00AD722A" w:rsidP="00AD722A">
      <w:pPr>
        <w:numPr>
          <w:ilvl w:val="0"/>
          <w:numId w:val="20"/>
        </w:numPr>
        <w:rPr>
          <w:szCs w:val="24"/>
        </w:rPr>
      </w:pPr>
      <w:r w:rsidRPr="00A265F8">
        <w:rPr>
          <w:szCs w:val="24"/>
        </w:rPr>
        <w:t>Terrenghøgd</w:t>
      </w:r>
    </w:p>
    <w:p w14:paraId="57864D1A" w14:textId="77777777" w:rsidR="00AD722A" w:rsidRPr="00A265F8" w:rsidRDefault="00AD722A" w:rsidP="00AD722A">
      <w:pPr>
        <w:numPr>
          <w:ilvl w:val="0"/>
          <w:numId w:val="20"/>
        </w:numPr>
        <w:rPr>
          <w:szCs w:val="24"/>
        </w:rPr>
      </w:pPr>
      <w:r w:rsidRPr="00A265F8">
        <w:rPr>
          <w:szCs w:val="24"/>
        </w:rPr>
        <w:t xml:space="preserve">Fjellprofil </w:t>
      </w:r>
    </w:p>
    <w:p w14:paraId="5648B4D6" w14:textId="77777777" w:rsidR="00AD722A" w:rsidRPr="00A265F8" w:rsidRDefault="00AD722A" w:rsidP="00AD722A">
      <w:pPr>
        <w:numPr>
          <w:ilvl w:val="0"/>
          <w:numId w:val="20"/>
        </w:numPr>
        <w:rPr>
          <w:szCs w:val="24"/>
        </w:rPr>
      </w:pPr>
      <w:r w:rsidRPr="00A265F8">
        <w:rPr>
          <w:szCs w:val="24"/>
        </w:rPr>
        <w:t xml:space="preserve">Kote topp vassleidning i kummar </w:t>
      </w:r>
    </w:p>
    <w:p w14:paraId="3E4E6024" w14:textId="77777777" w:rsidR="00AD722A" w:rsidRPr="00A265F8" w:rsidRDefault="00AD722A" w:rsidP="00AD722A">
      <w:pPr>
        <w:numPr>
          <w:ilvl w:val="0"/>
          <w:numId w:val="20"/>
        </w:numPr>
        <w:rPr>
          <w:szCs w:val="24"/>
        </w:rPr>
      </w:pPr>
      <w:r w:rsidRPr="00A265F8">
        <w:rPr>
          <w:szCs w:val="24"/>
        </w:rPr>
        <w:t xml:space="preserve">Kote innvendig botn avløps-/spillvassleidning i kummar </w:t>
      </w:r>
    </w:p>
    <w:p w14:paraId="5FCB1C38" w14:textId="77777777" w:rsidR="00AD722A" w:rsidRPr="00A265F8" w:rsidRDefault="00AD722A" w:rsidP="00AD722A">
      <w:pPr>
        <w:numPr>
          <w:ilvl w:val="0"/>
          <w:numId w:val="20"/>
        </w:numPr>
        <w:rPr>
          <w:szCs w:val="24"/>
        </w:rPr>
      </w:pPr>
      <w:r w:rsidRPr="00A265F8">
        <w:rPr>
          <w:szCs w:val="24"/>
        </w:rPr>
        <w:t xml:space="preserve">Kote innvendig botn </w:t>
      </w:r>
      <w:proofErr w:type="spellStart"/>
      <w:r w:rsidRPr="00A265F8">
        <w:rPr>
          <w:szCs w:val="24"/>
        </w:rPr>
        <w:t>overvassledning</w:t>
      </w:r>
      <w:proofErr w:type="spellEnd"/>
      <w:r w:rsidRPr="00A265F8">
        <w:rPr>
          <w:szCs w:val="24"/>
        </w:rPr>
        <w:t xml:space="preserve"> i kummar </w:t>
      </w:r>
    </w:p>
    <w:p w14:paraId="0E0673B4" w14:textId="77777777" w:rsidR="00AD722A" w:rsidRPr="00A265F8" w:rsidRDefault="00AD722A" w:rsidP="00AD722A">
      <w:pPr>
        <w:numPr>
          <w:ilvl w:val="0"/>
          <w:numId w:val="20"/>
        </w:numPr>
        <w:rPr>
          <w:szCs w:val="24"/>
        </w:rPr>
      </w:pPr>
      <w:r w:rsidRPr="00A265F8">
        <w:rPr>
          <w:szCs w:val="24"/>
        </w:rPr>
        <w:t xml:space="preserve">Fallforhold </w:t>
      </w:r>
    </w:p>
    <w:p w14:paraId="28916E53" w14:textId="77777777" w:rsidR="00AD722A" w:rsidRPr="00A265F8" w:rsidRDefault="00AD722A" w:rsidP="00AD722A">
      <w:pPr>
        <w:numPr>
          <w:ilvl w:val="0"/>
          <w:numId w:val="20"/>
        </w:numPr>
        <w:rPr>
          <w:szCs w:val="24"/>
        </w:rPr>
      </w:pPr>
      <w:r w:rsidRPr="00A265F8">
        <w:rPr>
          <w:szCs w:val="24"/>
        </w:rPr>
        <w:t xml:space="preserve">Leidningstype </w:t>
      </w:r>
    </w:p>
    <w:p w14:paraId="6E4226E3" w14:textId="77777777" w:rsidR="00AD722A" w:rsidRPr="00A265F8" w:rsidRDefault="00AD722A" w:rsidP="00AD722A">
      <w:pPr>
        <w:numPr>
          <w:ilvl w:val="0"/>
          <w:numId w:val="20"/>
        </w:numPr>
        <w:rPr>
          <w:szCs w:val="24"/>
        </w:rPr>
      </w:pPr>
      <w:r w:rsidRPr="00A265F8">
        <w:rPr>
          <w:szCs w:val="24"/>
        </w:rPr>
        <w:t xml:space="preserve">Leidningsmaterial og klasse </w:t>
      </w:r>
    </w:p>
    <w:p w14:paraId="7ADAD044" w14:textId="77777777" w:rsidR="00AD722A" w:rsidRPr="00A265F8" w:rsidRDefault="00AD722A" w:rsidP="00AD722A">
      <w:pPr>
        <w:numPr>
          <w:ilvl w:val="0"/>
          <w:numId w:val="20"/>
        </w:numPr>
        <w:rPr>
          <w:szCs w:val="24"/>
        </w:rPr>
      </w:pPr>
      <w:r w:rsidRPr="00A265F8">
        <w:rPr>
          <w:szCs w:val="24"/>
        </w:rPr>
        <w:t xml:space="preserve">Leidningsdimensjonar </w:t>
      </w:r>
    </w:p>
    <w:p w14:paraId="3774C002" w14:textId="77777777" w:rsidR="00AD722A" w:rsidRPr="00A265F8" w:rsidRDefault="00AD722A" w:rsidP="00AD722A">
      <w:pPr>
        <w:numPr>
          <w:ilvl w:val="0"/>
          <w:numId w:val="20"/>
        </w:numPr>
        <w:rPr>
          <w:szCs w:val="24"/>
        </w:rPr>
      </w:pPr>
      <w:r w:rsidRPr="00A265F8">
        <w:rPr>
          <w:szCs w:val="24"/>
        </w:rPr>
        <w:t xml:space="preserve">Leidningslengder, med </w:t>
      </w:r>
      <w:proofErr w:type="spellStart"/>
      <w:r w:rsidRPr="00A265F8">
        <w:rPr>
          <w:szCs w:val="24"/>
        </w:rPr>
        <w:t>kjeding</w:t>
      </w:r>
      <w:proofErr w:type="spellEnd"/>
      <w:r w:rsidRPr="00A265F8">
        <w:rPr>
          <w:szCs w:val="24"/>
        </w:rPr>
        <w:t xml:space="preserve"> </w:t>
      </w:r>
    </w:p>
    <w:p w14:paraId="14F6D795" w14:textId="77777777" w:rsidR="00AD722A" w:rsidRPr="00A265F8" w:rsidRDefault="00AD722A" w:rsidP="00AD722A">
      <w:pPr>
        <w:numPr>
          <w:ilvl w:val="0"/>
          <w:numId w:val="20"/>
        </w:numPr>
        <w:rPr>
          <w:szCs w:val="24"/>
        </w:rPr>
      </w:pPr>
      <w:proofErr w:type="spellStart"/>
      <w:r w:rsidRPr="00A265F8">
        <w:rPr>
          <w:szCs w:val="24"/>
        </w:rPr>
        <w:t>Kumplassering</w:t>
      </w:r>
      <w:proofErr w:type="spellEnd"/>
      <w:r w:rsidRPr="00A265F8">
        <w:rPr>
          <w:szCs w:val="24"/>
        </w:rPr>
        <w:t xml:space="preserve"> </w:t>
      </w:r>
    </w:p>
    <w:p w14:paraId="5CB93436" w14:textId="77777777" w:rsidR="00AD722A" w:rsidRPr="00A265F8" w:rsidRDefault="00AD722A" w:rsidP="00AD722A">
      <w:pPr>
        <w:numPr>
          <w:ilvl w:val="0"/>
          <w:numId w:val="20"/>
        </w:numPr>
        <w:rPr>
          <w:szCs w:val="24"/>
        </w:rPr>
      </w:pPr>
      <w:r w:rsidRPr="00A265F8">
        <w:rPr>
          <w:szCs w:val="24"/>
        </w:rPr>
        <w:t xml:space="preserve">Slukplassering </w:t>
      </w:r>
    </w:p>
    <w:p w14:paraId="4814E797" w14:textId="77777777" w:rsidR="00AD722A" w:rsidRPr="00A265F8" w:rsidRDefault="00AD722A" w:rsidP="00AD722A">
      <w:pPr>
        <w:numPr>
          <w:ilvl w:val="0"/>
          <w:numId w:val="20"/>
        </w:numPr>
        <w:rPr>
          <w:szCs w:val="24"/>
        </w:rPr>
      </w:pPr>
      <w:r w:rsidRPr="00A265F8">
        <w:rPr>
          <w:szCs w:val="24"/>
        </w:rPr>
        <w:t xml:space="preserve">Stikkleidningar </w:t>
      </w:r>
    </w:p>
    <w:p w14:paraId="19A2A048" w14:textId="3B0B7FB1" w:rsidR="00AD722A" w:rsidRPr="00A265F8" w:rsidRDefault="00AD722A" w:rsidP="00AD722A">
      <w:pPr>
        <w:numPr>
          <w:ilvl w:val="0"/>
          <w:numId w:val="20"/>
        </w:numPr>
        <w:rPr>
          <w:szCs w:val="24"/>
        </w:rPr>
      </w:pPr>
      <w:r w:rsidRPr="00A265F8">
        <w:rPr>
          <w:szCs w:val="24"/>
        </w:rPr>
        <w:t>Kryssande/parallelle installasjonar i grunnen</w:t>
      </w:r>
    </w:p>
    <w:p w14:paraId="0EEB9FF5" w14:textId="77777777" w:rsidR="00AD722A" w:rsidRPr="00A265F8" w:rsidRDefault="00AD722A" w:rsidP="00AD722A">
      <w:pPr>
        <w:rPr>
          <w:szCs w:val="24"/>
        </w:rPr>
      </w:pPr>
      <w:r w:rsidRPr="00A265F8">
        <w:rPr>
          <w:szCs w:val="24"/>
        </w:rPr>
        <w:t>f) Erklæringar</w:t>
      </w:r>
      <w:r w:rsidR="0049746D" w:rsidRPr="00A265F8">
        <w:rPr>
          <w:szCs w:val="24"/>
        </w:rPr>
        <w:t xml:space="preserve"> </w:t>
      </w:r>
      <w:r w:rsidRPr="00A265F8">
        <w:rPr>
          <w:szCs w:val="24"/>
        </w:rPr>
        <w:t xml:space="preserve">som blir </w:t>
      </w:r>
      <w:proofErr w:type="spellStart"/>
      <w:r w:rsidRPr="00A265F8">
        <w:rPr>
          <w:szCs w:val="24"/>
        </w:rPr>
        <w:t>krevd</w:t>
      </w:r>
      <w:proofErr w:type="spellEnd"/>
      <w:r w:rsidRPr="00A265F8">
        <w:rPr>
          <w:szCs w:val="24"/>
        </w:rPr>
        <w:t xml:space="preserve"> av VA-</w:t>
      </w:r>
      <w:proofErr w:type="spellStart"/>
      <w:r w:rsidRPr="00A265F8">
        <w:rPr>
          <w:szCs w:val="24"/>
        </w:rPr>
        <w:t>ansvarlig</w:t>
      </w:r>
      <w:proofErr w:type="spellEnd"/>
      <w:r w:rsidRPr="00A265F8">
        <w:rPr>
          <w:szCs w:val="24"/>
        </w:rPr>
        <w:t xml:space="preserve"> i kommunen.</w:t>
      </w:r>
    </w:p>
    <w:p w14:paraId="00643D85" w14:textId="77777777" w:rsidR="00AD722A" w:rsidRPr="00A265F8" w:rsidRDefault="00AD722A" w:rsidP="00AD722A">
      <w:pPr>
        <w:rPr>
          <w:szCs w:val="24"/>
        </w:rPr>
      </w:pPr>
    </w:p>
    <w:p w14:paraId="1EB1960E" w14:textId="13A079E4" w:rsidR="00AD722A" w:rsidRPr="00A265F8" w:rsidRDefault="00AD722A" w:rsidP="00AD722A">
      <w:pPr>
        <w:rPr>
          <w:szCs w:val="24"/>
        </w:rPr>
      </w:pPr>
      <w:r w:rsidRPr="00A265F8">
        <w:rPr>
          <w:szCs w:val="24"/>
        </w:rPr>
        <w:t>g) Tittelfelt som viser:</w:t>
      </w:r>
    </w:p>
    <w:p w14:paraId="1DD650C8" w14:textId="77777777" w:rsidR="00AD722A" w:rsidRPr="00A265F8" w:rsidRDefault="00AD722A" w:rsidP="00AD722A">
      <w:pPr>
        <w:numPr>
          <w:ilvl w:val="0"/>
          <w:numId w:val="21"/>
        </w:numPr>
        <w:rPr>
          <w:szCs w:val="24"/>
        </w:rPr>
      </w:pPr>
      <w:proofErr w:type="spellStart"/>
      <w:r w:rsidRPr="00A265F8">
        <w:rPr>
          <w:szCs w:val="24"/>
        </w:rPr>
        <w:t>Prosjektnavn</w:t>
      </w:r>
      <w:proofErr w:type="spellEnd"/>
      <w:r w:rsidRPr="00A265F8">
        <w:rPr>
          <w:szCs w:val="24"/>
        </w:rPr>
        <w:t xml:space="preserve"> </w:t>
      </w:r>
    </w:p>
    <w:p w14:paraId="41E5DD40" w14:textId="77777777" w:rsidR="00AD722A" w:rsidRPr="00A265F8" w:rsidRDefault="00AD722A" w:rsidP="00AD722A">
      <w:pPr>
        <w:numPr>
          <w:ilvl w:val="0"/>
          <w:numId w:val="21"/>
        </w:numPr>
        <w:rPr>
          <w:szCs w:val="24"/>
        </w:rPr>
      </w:pPr>
      <w:r w:rsidRPr="00A265F8">
        <w:rPr>
          <w:szCs w:val="24"/>
        </w:rPr>
        <w:t xml:space="preserve">Teikningstype </w:t>
      </w:r>
    </w:p>
    <w:p w14:paraId="2A65BCDD" w14:textId="77777777" w:rsidR="00AD722A" w:rsidRPr="00A265F8" w:rsidRDefault="00AD722A" w:rsidP="00AD722A">
      <w:pPr>
        <w:numPr>
          <w:ilvl w:val="0"/>
          <w:numId w:val="21"/>
        </w:numPr>
        <w:rPr>
          <w:szCs w:val="24"/>
        </w:rPr>
      </w:pPr>
      <w:r w:rsidRPr="00A265F8">
        <w:rPr>
          <w:szCs w:val="24"/>
        </w:rPr>
        <w:t xml:space="preserve">Målestokk </w:t>
      </w:r>
    </w:p>
    <w:p w14:paraId="1C0B313F" w14:textId="77777777" w:rsidR="00AD722A" w:rsidRPr="00A265F8" w:rsidRDefault="00AD722A" w:rsidP="00AD722A">
      <w:pPr>
        <w:numPr>
          <w:ilvl w:val="0"/>
          <w:numId w:val="21"/>
        </w:numPr>
        <w:rPr>
          <w:szCs w:val="24"/>
        </w:rPr>
      </w:pPr>
      <w:r w:rsidRPr="00A265F8">
        <w:rPr>
          <w:szCs w:val="24"/>
        </w:rPr>
        <w:t xml:space="preserve">Revisjonsstatus </w:t>
      </w:r>
    </w:p>
    <w:p w14:paraId="746CF1E2" w14:textId="77777777" w:rsidR="00AD722A" w:rsidRPr="00A265F8" w:rsidRDefault="00AD722A" w:rsidP="00AD722A">
      <w:pPr>
        <w:numPr>
          <w:ilvl w:val="0"/>
          <w:numId w:val="21"/>
        </w:numPr>
        <w:rPr>
          <w:szCs w:val="24"/>
        </w:rPr>
      </w:pPr>
      <w:proofErr w:type="spellStart"/>
      <w:r w:rsidRPr="00A265F8">
        <w:rPr>
          <w:szCs w:val="24"/>
        </w:rPr>
        <w:lastRenderedPageBreak/>
        <w:t>Ansvarlig</w:t>
      </w:r>
      <w:proofErr w:type="spellEnd"/>
      <w:r w:rsidRPr="00A265F8">
        <w:rPr>
          <w:szCs w:val="24"/>
        </w:rPr>
        <w:t xml:space="preserve"> prosjekterande </w:t>
      </w:r>
    </w:p>
    <w:p w14:paraId="12886D8E" w14:textId="77777777" w:rsidR="00AD722A" w:rsidRPr="00A265F8" w:rsidRDefault="00AD722A" w:rsidP="00AD722A">
      <w:pPr>
        <w:numPr>
          <w:ilvl w:val="0"/>
          <w:numId w:val="21"/>
        </w:numPr>
        <w:rPr>
          <w:szCs w:val="24"/>
        </w:rPr>
      </w:pPr>
      <w:r w:rsidRPr="00A265F8">
        <w:rPr>
          <w:szCs w:val="24"/>
        </w:rPr>
        <w:t xml:space="preserve">Tiltakshavar </w:t>
      </w:r>
    </w:p>
    <w:p w14:paraId="16DF9D35" w14:textId="77777777" w:rsidR="00641D19"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077AD417"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312E1419" w14:textId="77777777" w:rsidTr="007F5781">
              <w:trPr>
                <w:tblCellSpacing w:w="7" w:type="dxa"/>
                <w:jc w:val="center"/>
              </w:trPr>
              <w:tc>
                <w:tcPr>
                  <w:tcW w:w="4985" w:type="pct"/>
                  <w:vAlign w:val="center"/>
                </w:tcPr>
                <w:p w14:paraId="1B9EABB6" w14:textId="77777777" w:rsidR="007F5781" w:rsidRPr="00A265F8" w:rsidRDefault="007F5781" w:rsidP="004636D6">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741542C6" w14:textId="77777777" w:rsidTr="007F5781">
              <w:trPr>
                <w:tblCellSpacing w:w="7" w:type="dxa"/>
                <w:jc w:val="center"/>
              </w:trPr>
              <w:tc>
                <w:tcPr>
                  <w:tcW w:w="4985" w:type="pct"/>
                  <w:vAlign w:val="center"/>
                </w:tcPr>
                <w:p w14:paraId="4FC5D8A6" w14:textId="77777777" w:rsidR="007F5781" w:rsidRPr="00A265F8" w:rsidRDefault="007F5781" w:rsidP="004636D6">
                  <w:pPr>
                    <w:ind w:left="893"/>
                    <w:rPr>
                      <w:rFonts w:ascii="Arial Unicode MS" w:eastAsia="Arial Unicode MS" w:hAnsi="Arial Unicode MS" w:cs="Arial Unicode MS"/>
                    </w:rPr>
                  </w:pPr>
                  <w:r w:rsidRPr="00A265F8">
                    <w:t>   </w:t>
                  </w:r>
                </w:p>
              </w:tc>
            </w:tr>
            <w:tr w:rsidR="007F5781" w:rsidRPr="00A265F8" w14:paraId="099141A3" w14:textId="77777777" w:rsidTr="007F5781">
              <w:trPr>
                <w:tblCellSpacing w:w="7" w:type="dxa"/>
                <w:jc w:val="center"/>
              </w:trPr>
              <w:tc>
                <w:tcPr>
                  <w:tcW w:w="4985" w:type="pct"/>
                  <w:vAlign w:val="center"/>
                </w:tcPr>
                <w:p w14:paraId="19DAF6EE" w14:textId="2EAFF71C" w:rsidR="00B151AA" w:rsidRPr="00A265F8" w:rsidRDefault="00B151AA" w:rsidP="00B151AA">
                  <w:pPr>
                    <w:ind w:left="856" w:right="1612"/>
                    <w:rPr>
                      <w:rFonts w:eastAsia="MS Mincho"/>
                      <w:iCs/>
                    </w:rPr>
                  </w:pPr>
                  <w:r w:rsidRPr="00A265F8">
                    <w:rPr>
                      <w:rFonts w:eastAsia="MS Mincho"/>
                      <w:iCs/>
                    </w:rPr>
                    <w:t xml:space="preserve">El, tele og fiber </w:t>
                  </w:r>
                  <w:proofErr w:type="spellStart"/>
                  <w:r w:rsidR="007F3E32" w:rsidRPr="00A265F8">
                    <w:rPr>
                      <w:rFonts w:eastAsia="MS Mincho"/>
                      <w:iCs/>
                    </w:rPr>
                    <w:t>installasjoner</w:t>
                  </w:r>
                  <w:proofErr w:type="spellEnd"/>
                  <w:r w:rsidR="00720496" w:rsidRPr="00A265F8">
                    <w:rPr>
                      <w:rFonts w:eastAsia="MS Mincho"/>
                      <w:iCs/>
                    </w:rPr>
                    <w:t xml:space="preserve"> som inngår i VA-anlegg</w:t>
                  </w:r>
                  <w:r w:rsidRPr="00A265F8">
                    <w:rPr>
                      <w:rFonts w:eastAsia="MS Mincho"/>
                      <w:iCs/>
                    </w:rPr>
                    <w:t xml:space="preserve"> skal synleggjerast i plandokumentasjon</w:t>
                  </w:r>
                  <w:r w:rsidR="00426850" w:rsidRPr="00A265F8">
                    <w:rPr>
                      <w:rFonts w:eastAsia="MS Mincho"/>
                      <w:iCs/>
                    </w:rPr>
                    <w:t>. T</w:t>
                  </w:r>
                  <w:r w:rsidRPr="00A265F8">
                    <w:rPr>
                      <w:rFonts w:eastAsia="MS Mincho"/>
                      <w:iCs/>
                    </w:rPr>
                    <w:t>rase og arealbehov</w:t>
                  </w:r>
                  <w:r w:rsidR="00426850" w:rsidRPr="00A265F8">
                    <w:rPr>
                      <w:rFonts w:eastAsia="MS Mincho"/>
                      <w:iCs/>
                    </w:rPr>
                    <w:t xml:space="preserve"> skal vere tydeleg</w:t>
                  </w:r>
                  <w:r w:rsidRPr="00A265F8">
                    <w:rPr>
                      <w:rFonts w:eastAsia="MS Mincho"/>
                      <w:iCs/>
                    </w:rPr>
                    <w:t>.</w:t>
                  </w:r>
                </w:p>
                <w:p w14:paraId="642910A6" w14:textId="32D83A2D" w:rsidR="00DA3E4C" w:rsidRPr="00A265F8" w:rsidRDefault="00DA3E4C" w:rsidP="009373F2">
                  <w:pPr>
                    <w:ind w:left="856" w:right="1612"/>
                    <w:rPr>
                      <w:rFonts w:eastAsia="MS Mincho"/>
                      <w:iCs/>
                    </w:rPr>
                  </w:pPr>
                  <w:r w:rsidRPr="00A265F8">
                    <w:rPr>
                      <w:rFonts w:eastAsia="MS Mincho"/>
                      <w:iCs/>
                    </w:rPr>
                    <w:t xml:space="preserve">Ved utskifting og rehabilitering </w:t>
                  </w:r>
                  <w:r w:rsidR="00D8401A" w:rsidRPr="00A265F8">
                    <w:rPr>
                      <w:rFonts w:eastAsia="MS Mincho"/>
                      <w:iCs/>
                    </w:rPr>
                    <w:t>skal det stillast</w:t>
                  </w:r>
                  <w:r w:rsidRPr="00A265F8">
                    <w:rPr>
                      <w:rFonts w:eastAsia="MS Mincho"/>
                      <w:iCs/>
                    </w:rPr>
                    <w:t xml:space="preserve"> ytterl</w:t>
                  </w:r>
                  <w:r w:rsidR="00D8401A" w:rsidRPr="00A265F8">
                    <w:rPr>
                      <w:rFonts w:eastAsia="MS Mincho"/>
                      <w:iCs/>
                    </w:rPr>
                    <w:t>egare</w:t>
                  </w:r>
                  <w:r w:rsidRPr="00A265F8">
                    <w:rPr>
                      <w:rFonts w:eastAsia="MS Mincho"/>
                      <w:iCs/>
                    </w:rPr>
                    <w:t xml:space="preserve"> krav til planmateriell/sluttdokumentasjon. Følg</w:t>
                  </w:r>
                  <w:r w:rsidR="00D8401A" w:rsidRPr="00A265F8">
                    <w:rPr>
                      <w:rFonts w:eastAsia="MS Mincho"/>
                      <w:iCs/>
                    </w:rPr>
                    <w:t>jande</w:t>
                  </w:r>
                  <w:r w:rsidRPr="00A265F8">
                    <w:rPr>
                      <w:rFonts w:eastAsia="MS Mincho"/>
                      <w:iCs/>
                    </w:rPr>
                    <w:t xml:space="preserve"> forhold skal vis</w:t>
                  </w:r>
                  <w:r w:rsidR="00D8401A" w:rsidRPr="00A265F8">
                    <w:rPr>
                      <w:rFonts w:eastAsia="MS Mincho"/>
                      <w:iCs/>
                    </w:rPr>
                    <w:t>ast</w:t>
                  </w:r>
                  <w:r w:rsidRPr="00A265F8">
                    <w:rPr>
                      <w:rFonts w:eastAsia="MS Mincho"/>
                      <w:iCs/>
                    </w:rPr>
                    <w:t xml:space="preserve"> spesielt: </w:t>
                  </w:r>
                </w:p>
                <w:p w14:paraId="1670AB6A" w14:textId="77777777" w:rsidR="00DA3E4C" w:rsidRPr="00A265F8" w:rsidRDefault="00DA3E4C" w:rsidP="007864C4">
                  <w:pPr>
                    <w:numPr>
                      <w:ilvl w:val="0"/>
                      <w:numId w:val="38"/>
                    </w:numPr>
                    <w:tabs>
                      <w:tab w:val="left" w:pos="1370"/>
                    </w:tabs>
                    <w:ind w:right="1612" w:hanging="490"/>
                    <w:rPr>
                      <w:rFonts w:eastAsia="MS Mincho"/>
                      <w:iCs/>
                    </w:rPr>
                  </w:pPr>
                  <w:r w:rsidRPr="00A265F8">
                    <w:rPr>
                      <w:rFonts w:eastAsia="MS Mincho"/>
                      <w:iCs/>
                    </w:rPr>
                    <w:t xml:space="preserve">Grense for rehabilitering/utskifting </w:t>
                  </w:r>
                </w:p>
                <w:p w14:paraId="7B6CC5B0" w14:textId="77777777" w:rsidR="007864C4" w:rsidRPr="00A265F8" w:rsidRDefault="007864C4" w:rsidP="007864C4">
                  <w:pPr>
                    <w:numPr>
                      <w:ilvl w:val="0"/>
                      <w:numId w:val="38"/>
                    </w:numPr>
                    <w:tabs>
                      <w:tab w:val="left" w:pos="1370"/>
                    </w:tabs>
                    <w:ind w:right="1612" w:hanging="490"/>
                    <w:rPr>
                      <w:rFonts w:eastAsia="MS Mincho"/>
                      <w:iCs/>
                    </w:rPr>
                  </w:pPr>
                  <w:r w:rsidRPr="00A265F8">
                    <w:rPr>
                      <w:rFonts w:eastAsia="MS Mincho"/>
                      <w:iCs/>
                    </w:rPr>
                    <w:t>Rehabiliterte stikkleidningar</w:t>
                  </w:r>
                </w:p>
                <w:p w14:paraId="16E8FC62" w14:textId="77777777" w:rsidR="007864C4" w:rsidRPr="00A265F8" w:rsidRDefault="007864C4" w:rsidP="007864C4">
                  <w:pPr>
                    <w:numPr>
                      <w:ilvl w:val="0"/>
                      <w:numId w:val="38"/>
                    </w:numPr>
                    <w:tabs>
                      <w:tab w:val="left" w:pos="1370"/>
                    </w:tabs>
                    <w:ind w:right="1612" w:hanging="490"/>
                    <w:rPr>
                      <w:rFonts w:eastAsia="MS Mincho"/>
                      <w:iCs/>
                    </w:rPr>
                  </w:pPr>
                  <w:r w:rsidRPr="00A265F8">
                    <w:rPr>
                      <w:rFonts w:eastAsia="MS Mincho"/>
                      <w:iCs/>
                    </w:rPr>
                    <w:t>Eksisterande leidningar, kummar, m.m. som blir fjerna</w:t>
                  </w:r>
                </w:p>
                <w:p w14:paraId="07E2619D" w14:textId="3576BD3C" w:rsidR="007662E1" w:rsidRPr="00A265F8" w:rsidRDefault="007864C4" w:rsidP="009373F2">
                  <w:pPr>
                    <w:numPr>
                      <w:ilvl w:val="0"/>
                      <w:numId w:val="38"/>
                    </w:numPr>
                    <w:tabs>
                      <w:tab w:val="left" w:pos="1370"/>
                    </w:tabs>
                    <w:ind w:left="1370" w:right="1612" w:hanging="284"/>
                    <w:rPr>
                      <w:rFonts w:eastAsia="MS Mincho"/>
                      <w:iCs/>
                    </w:rPr>
                  </w:pPr>
                  <w:r w:rsidRPr="00A265F8">
                    <w:rPr>
                      <w:rFonts w:eastAsia="MS Mincho"/>
                      <w:iCs/>
                    </w:rPr>
                    <w:t>Eksisterande leidningar som blir sett ut av drift, men som ikkje blir fjerna.</w:t>
                  </w:r>
                </w:p>
                <w:p w14:paraId="1DDDE78C" w14:textId="77777777" w:rsidR="007662E1" w:rsidRPr="00A265F8" w:rsidRDefault="007662E1" w:rsidP="007864C4">
                  <w:pPr>
                    <w:ind w:left="856" w:right="1612"/>
                    <w:rPr>
                      <w:rFonts w:eastAsia="MS Mincho"/>
                      <w:iCs/>
                    </w:rPr>
                  </w:pPr>
                  <w:r w:rsidRPr="00A265F8">
                    <w:rPr>
                      <w:rFonts w:eastAsia="MS Mincho"/>
                      <w:iCs/>
                    </w:rPr>
                    <w:t>Vedlagte standard teikning</w:t>
                  </w:r>
                  <w:r w:rsidR="0090559C" w:rsidRPr="00A265F8">
                    <w:rPr>
                      <w:rFonts w:eastAsia="MS Mincho"/>
                      <w:iCs/>
                    </w:rPr>
                    <w:t xml:space="preserve"> </w:t>
                  </w:r>
                  <w:r w:rsidRPr="00A265F8">
                    <w:rPr>
                      <w:rFonts w:eastAsia="MS Mincho"/>
                      <w:iCs/>
                    </w:rPr>
                    <w:t>A1</w:t>
                  </w:r>
                  <w:r w:rsidR="0090559C" w:rsidRPr="00A265F8">
                    <w:rPr>
                      <w:rFonts w:eastAsia="MS Mincho"/>
                      <w:iCs/>
                    </w:rPr>
                    <w:t xml:space="preserve">: </w:t>
                  </w:r>
                  <w:r w:rsidRPr="00A265F8">
                    <w:t xml:space="preserve">Plan og lengdeprofil </w:t>
                  </w:r>
                  <w:r w:rsidRPr="00A265F8">
                    <w:rPr>
                      <w:rFonts w:eastAsia="MS Mincho"/>
                      <w:iCs/>
                    </w:rPr>
                    <w:t>viser eksempel på utføring</w:t>
                  </w:r>
                  <w:r w:rsidR="003A3C43" w:rsidRPr="00A265F8">
                    <w:rPr>
                      <w:rFonts w:eastAsia="MS Mincho"/>
                      <w:iCs/>
                    </w:rPr>
                    <w:t>.</w:t>
                  </w:r>
                </w:p>
                <w:p w14:paraId="12C7799D" w14:textId="1AD5ABD6" w:rsidR="00E344F5" w:rsidRPr="00A265F8" w:rsidRDefault="00E344F5" w:rsidP="00B151AA">
                  <w:pPr>
                    <w:ind w:left="856" w:right="1612"/>
                    <w:rPr>
                      <w:rFonts w:eastAsia="MS Mincho"/>
                      <w:iCs/>
                    </w:rPr>
                  </w:pPr>
                </w:p>
              </w:tc>
            </w:tr>
            <w:tr w:rsidR="007864C4" w:rsidRPr="00A265F8" w14:paraId="3B6B3A05" w14:textId="77777777" w:rsidTr="007F5781">
              <w:trPr>
                <w:tblCellSpacing w:w="7" w:type="dxa"/>
                <w:jc w:val="center"/>
              </w:trPr>
              <w:tc>
                <w:tcPr>
                  <w:tcW w:w="4985" w:type="pct"/>
                  <w:vAlign w:val="center"/>
                </w:tcPr>
                <w:p w14:paraId="248FCAFE" w14:textId="77777777" w:rsidR="007864C4" w:rsidRPr="00A265F8" w:rsidRDefault="007864C4" w:rsidP="00DA3E4C">
                  <w:pPr>
                    <w:ind w:left="856" w:right="1612"/>
                    <w:rPr>
                      <w:rFonts w:eastAsia="MS Mincho"/>
                      <w:iCs/>
                    </w:rPr>
                  </w:pPr>
                </w:p>
              </w:tc>
            </w:tr>
          </w:tbl>
          <w:p w14:paraId="1B9D9571" w14:textId="77777777" w:rsidR="007F5781" w:rsidRPr="00A265F8" w:rsidRDefault="007F5781" w:rsidP="004636D6">
            <w:pPr>
              <w:ind w:left="893"/>
              <w:rPr>
                <w:rFonts w:ascii="Arial Unicode MS" w:eastAsia="Arial Unicode MS" w:hAnsi="Arial Unicode MS" w:cs="Arial Unicode MS"/>
              </w:rPr>
            </w:pPr>
          </w:p>
        </w:tc>
      </w:tr>
    </w:tbl>
    <w:p w14:paraId="0E272723" w14:textId="77777777" w:rsidR="007F5781" w:rsidRPr="00A265F8" w:rsidRDefault="007F5781" w:rsidP="007F5781"/>
    <w:p w14:paraId="0F1526B6" w14:textId="77777777" w:rsidR="007F5781" w:rsidRPr="00A265F8" w:rsidRDefault="007F5781" w:rsidP="007F5781">
      <w:pPr>
        <w:rPr>
          <w:b/>
        </w:rPr>
      </w:pPr>
    </w:p>
    <w:p w14:paraId="397AC20D" w14:textId="77777777" w:rsidR="007F5781" w:rsidRPr="00A265F8" w:rsidRDefault="007F5781" w:rsidP="003148B1">
      <w:pPr>
        <w:pStyle w:val="Overskrift3"/>
      </w:pPr>
      <w:bookmarkStart w:id="36" w:name="_Toc379981249"/>
      <w:bookmarkStart w:id="37" w:name="_Toc211949812"/>
      <w:r w:rsidRPr="00A265F8">
        <w:t>3.7 Grøftetverrsnitt</w:t>
      </w:r>
      <w:bookmarkEnd w:id="36"/>
      <w:bookmarkEnd w:id="37"/>
      <w:r w:rsidR="004B4018" w:rsidRPr="00A265F8">
        <w:t xml:space="preserve"> </w:t>
      </w:r>
    </w:p>
    <w:p w14:paraId="35732D76" w14:textId="77777777" w:rsidR="007F5781" w:rsidRPr="00A265F8" w:rsidRDefault="007F5781" w:rsidP="007F5781">
      <w:pPr>
        <w:rPr>
          <w:b/>
        </w:rPr>
      </w:pPr>
    </w:p>
    <w:p w14:paraId="1EA3DF50" w14:textId="77777777" w:rsidR="00AD722A" w:rsidRPr="00A265F8" w:rsidRDefault="00AD722A" w:rsidP="00AD722A">
      <w:r w:rsidRPr="00A265F8">
        <w:t xml:space="preserve">Skal vise geometrisk utforming av grøfta, innbyrdes plassering av leidningane, krav </w:t>
      </w:r>
    </w:p>
    <w:p w14:paraId="0FBAB291" w14:textId="77777777" w:rsidR="00AD722A" w:rsidRPr="00A265F8" w:rsidRDefault="00AD722A" w:rsidP="00AD722A">
      <w:r w:rsidRPr="00A265F8">
        <w:t xml:space="preserve">til </w:t>
      </w:r>
      <w:proofErr w:type="spellStart"/>
      <w:r w:rsidRPr="00A265F8">
        <w:t>leidningsfundamentering</w:t>
      </w:r>
      <w:proofErr w:type="spellEnd"/>
      <w:r w:rsidRPr="00A265F8">
        <w:t xml:space="preserve">, sidefylling, </w:t>
      </w:r>
      <w:proofErr w:type="spellStart"/>
      <w:r w:rsidRPr="00A265F8">
        <w:t>beskyttelseslag</w:t>
      </w:r>
      <w:proofErr w:type="spellEnd"/>
      <w:r w:rsidRPr="00A265F8">
        <w:t xml:space="preserve"> og tilbakefyllingsmassar.</w:t>
      </w:r>
    </w:p>
    <w:p w14:paraId="0861287D" w14:textId="77777777" w:rsidR="007F5781" w:rsidRPr="00A265F8" w:rsidRDefault="007F5781" w:rsidP="007F5781">
      <w:pPr>
        <w:rPr>
          <w:i/>
        </w:rPr>
      </w:pPr>
      <w:r w:rsidRPr="00A265F8">
        <w:rPr>
          <w:i/>
        </w:rPr>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7D2EAEE0"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48F47AA9" w14:textId="77777777" w:rsidTr="007F5781">
              <w:trPr>
                <w:tblCellSpacing w:w="7" w:type="dxa"/>
                <w:jc w:val="center"/>
              </w:trPr>
              <w:tc>
                <w:tcPr>
                  <w:tcW w:w="4985" w:type="pct"/>
                  <w:vAlign w:val="center"/>
                </w:tcPr>
                <w:p w14:paraId="125B05A6" w14:textId="77777777" w:rsidR="007F5781" w:rsidRPr="00A265F8" w:rsidRDefault="007F5781" w:rsidP="004636D6">
                  <w:pPr>
                    <w:ind w:left="893"/>
                    <w:rPr>
                      <w:rFonts w:ascii="Arial Unicode MS" w:eastAsia="Arial Unicode MS" w:hAnsi="Arial Unicode MS" w:cs="Arial Unicode MS"/>
                      <w:i/>
                    </w:rPr>
                  </w:pPr>
                  <w:r w:rsidRPr="00A265F8">
                    <w:rPr>
                      <w:b/>
                      <w:bCs/>
                      <w:i/>
                    </w:rPr>
                    <w:lastRenderedPageBreak/>
                    <w:t xml:space="preserve">Lokale </w:t>
                  </w:r>
                  <w:r w:rsidR="0069356F" w:rsidRPr="00A265F8">
                    <w:rPr>
                      <w:b/>
                      <w:bCs/>
                      <w:i/>
                    </w:rPr>
                    <w:t>vilkår</w:t>
                  </w:r>
                </w:p>
              </w:tc>
            </w:tr>
            <w:tr w:rsidR="007F5781" w:rsidRPr="00A265F8" w14:paraId="6DA81DFA" w14:textId="77777777" w:rsidTr="007F5781">
              <w:trPr>
                <w:tblCellSpacing w:w="7" w:type="dxa"/>
                <w:jc w:val="center"/>
              </w:trPr>
              <w:tc>
                <w:tcPr>
                  <w:tcW w:w="4985" w:type="pct"/>
                  <w:vAlign w:val="center"/>
                </w:tcPr>
                <w:p w14:paraId="66127890" w14:textId="77777777" w:rsidR="007F5781" w:rsidRPr="00A265F8" w:rsidRDefault="007F5781" w:rsidP="004636D6">
                  <w:pPr>
                    <w:ind w:left="893"/>
                    <w:rPr>
                      <w:rFonts w:ascii="Arial Unicode MS" w:eastAsia="Arial Unicode MS" w:hAnsi="Arial Unicode MS" w:cs="Arial Unicode MS"/>
                      <w:i/>
                      <w:highlight w:val="yellow"/>
                    </w:rPr>
                  </w:pPr>
                </w:p>
              </w:tc>
            </w:tr>
            <w:tr w:rsidR="007F5781" w:rsidRPr="00A265F8" w14:paraId="17C57CE7" w14:textId="77777777" w:rsidTr="007F5781">
              <w:trPr>
                <w:tblCellSpacing w:w="7" w:type="dxa"/>
                <w:jc w:val="center"/>
              </w:trPr>
              <w:tc>
                <w:tcPr>
                  <w:tcW w:w="4985" w:type="pct"/>
                  <w:vAlign w:val="center"/>
                </w:tcPr>
                <w:p w14:paraId="50DCB5BA" w14:textId="0F5615EE" w:rsidR="00216C5F" w:rsidRPr="00A265F8" w:rsidRDefault="00422D2B" w:rsidP="009373F2">
                  <w:pPr>
                    <w:ind w:left="856" w:right="1612"/>
                    <w:rPr>
                      <w:rFonts w:eastAsia="MS Mincho"/>
                    </w:rPr>
                  </w:pPr>
                  <w:r w:rsidRPr="00A265F8">
                    <w:rPr>
                      <w:rFonts w:eastAsia="MS Mincho"/>
                    </w:rPr>
                    <w:t>Grøfteutforming skal vere i samsvar med vedlegg A2</w:t>
                  </w:r>
                  <w:r w:rsidR="00254010" w:rsidRPr="00A265F8">
                    <w:rPr>
                      <w:rFonts w:eastAsia="MS Mincho"/>
                    </w:rPr>
                    <w:t>;</w:t>
                  </w:r>
                  <w:r w:rsidR="00401286" w:rsidRPr="00A265F8">
                    <w:rPr>
                      <w:rFonts w:eastAsia="MS Mincho"/>
                    </w:rPr>
                    <w:t xml:space="preserve"> G</w:t>
                  </w:r>
                  <w:r w:rsidRPr="00A265F8">
                    <w:rPr>
                      <w:rFonts w:eastAsia="MS Mincho"/>
                    </w:rPr>
                    <w:t xml:space="preserve">røfteprofil jf. </w:t>
                  </w:r>
                  <w:r w:rsidR="007A1AB7" w:rsidRPr="00A265F8">
                    <w:rPr>
                      <w:rFonts w:eastAsia="MS Mincho"/>
                    </w:rPr>
                    <w:t>p</w:t>
                  </w:r>
                  <w:r w:rsidRPr="00A265F8">
                    <w:rPr>
                      <w:rFonts w:eastAsia="MS Mincho"/>
                    </w:rPr>
                    <w:t>kt. 4.1 i denne norma.</w:t>
                  </w:r>
                  <w:r w:rsidR="007A1AB7" w:rsidRPr="00A265F8">
                    <w:rPr>
                      <w:rFonts w:eastAsia="MS Mincho"/>
                    </w:rPr>
                    <w:t xml:space="preserve"> </w:t>
                  </w:r>
                  <w:r w:rsidRPr="00A265F8">
                    <w:rPr>
                      <w:rFonts w:eastAsia="MS Mincho"/>
                    </w:rPr>
                    <w:t>Det skal vere minimum 1 m frå utvendig røyrvegg til kabelgrøft.</w:t>
                  </w:r>
                  <w:r w:rsidR="0090559C" w:rsidRPr="00A265F8">
                    <w:rPr>
                      <w:rFonts w:eastAsia="MS Mincho"/>
                    </w:rPr>
                    <w:t xml:space="preserve"> </w:t>
                  </w:r>
                  <w:r w:rsidR="00143C14" w:rsidRPr="00A265F8">
                    <w:rPr>
                      <w:rFonts w:eastAsia="MS Mincho"/>
                    </w:rPr>
                    <w:t>Bruk av mindre avstandar skal godkjennast særskilt av VA ansvarleg i kommunen. I slike tilfelle skal det opprettast eigen avtale mellom utbyggar og kommune, der eventuelle meirkostnader for drift og vedlikehald blir tillagt kabeleigar.</w:t>
                  </w:r>
                </w:p>
                <w:p w14:paraId="7D268CE0" w14:textId="3F2A54A9" w:rsidR="00FD15EE" w:rsidRPr="00A265F8" w:rsidRDefault="00EE0CA5" w:rsidP="009373F2">
                  <w:pPr>
                    <w:ind w:left="856" w:right="1612"/>
                    <w:rPr>
                      <w:rFonts w:eastAsia="MS Mincho"/>
                    </w:rPr>
                  </w:pPr>
                  <w:r w:rsidRPr="00A265F8">
                    <w:rPr>
                      <w:rFonts w:eastAsia="MS Mincho"/>
                    </w:rPr>
                    <w:t xml:space="preserve">Ved dårlege grunntilhøve (ikkje </w:t>
                  </w:r>
                  <w:proofErr w:type="spellStart"/>
                  <w:r w:rsidRPr="00A265F8">
                    <w:rPr>
                      <w:rFonts w:eastAsia="MS Mincho"/>
                    </w:rPr>
                    <w:t>drenerbare</w:t>
                  </w:r>
                  <w:proofErr w:type="spellEnd"/>
                  <w:r w:rsidRPr="00A265F8">
                    <w:rPr>
                      <w:rFonts w:eastAsia="MS Mincho"/>
                    </w:rPr>
                    <w:t xml:space="preserve"> massar </w:t>
                  </w:r>
                  <w:r w:rsidR="0090559C" w:rsidRPr="00A265F8">
                    <w:rPr>
                      <w:rFonts w:eastAsia="MS Mincho"/>
                    </w:rPr>
                    <w:t>–</w:t>
                  </w:r>
                  <w:r w:rsidRPr="00A265F8">
                    <w:rPr>
                      <w:rFonts w:eastAsia="MS Mincho"/>
                    </w:rPr>
                    <w:t xml:space="preserve"> dvs</w:t>
                  </w:r>
                  <w:r w:rsidR="0090559C" w:rsidRPr="00A265F8">
                    <w:rPr>
                      <w:rFonts w:eastAsia="MS Mincho"/>
                    </w:rPr>
                    <w:t>.</w:t>
                  </w:r>
                  <w:r w:rsidRPr="00A265F8">
                    <w:rPr>
                      <w:rFonts w:eastAsia="MS Mincho"/>
                    </w:rPr>
                    <w:t xml:space="preserve"> m.a. myr /leire) skal  det brukast geotekstil/ fiberduk  i botnen av grøfta samt sidene til over leidningsona.</w:t>
                  </w:r>
                </w:p>
                <w:p w14:paraId="1045032D" w14:textId="0484A88D" w:rsidR="000A0CDE" w:rsidRPr="00A265F8" w:rsidRDefault="00BF5116" w:rsidP="009373F2">
                  <w:pPr>
                    <w:ind w:left="856" w:right="1612"/>
                    <w:rPr>
                      <w:rFonts w:eastAsia="MS Mincho"/>
                    </w:rPr>
                  </w:pPr>
                  <w:r w:rsidRPr="00A265F8">
                    <w:rPr>
                      <w:rFonts w:eastAsia="MS Mincho"/>
                    </w:rPr>
                    <w:t>Kryssing av røyr skal i størst mogleg grad skje utan bruk av bend. For å få dette til, må leidningane ligge på ulike høgdenivå i kryssingspunktet. Aktuell løysing skal synast på utarbeidd lengdeprofil.</w:t>
                  </w:r>
                </w:p>
                <w:p w14:paraId="42978527" w14:textId="77777777" w:rsidR="00143C14" w:rsidRPr="00A265F8" w:rsidRDefault="000A0CDE" w:rsidP="00BF5116">
                  <w:pPr>
                    <w:ind w:left="856" w:right="1612"/>
                    <w:rPr>
                      <w:rFonts w:eastAsia="MS Mincho"/>
                    </w:rPr>
                  </w:pPr>
                  <w:r w:rsidRPr="00A265F8">
                    <w:rPr>
                      <w:rFonts w:eastAsia="MS Mincho"/>
                    </w:rPr>
                    <w:t xml:space="preserve">Det skal dokumenterast at avstanden frå VA anlegg  til fiber/elanlegg er minst 1 meter jr. </w:t>
                  </w:r>
                  <w:proofErr w:type="spellStart"/>
                  <w:r w:rsidRPr="00A265F8">
                    <w:rPr>
                      <w:rFonts w:eastAsia="MS Mincho"/>
                    </w:rPr>
                    <w:t>pkt</w:t>
                  </w:r>
                  <w:proofErr w:type="spellEnd"/>
                  <w:r w:rsidRPr="00A265F8">
                    <w:rPr>
                      <w:rFonts w:eastAsia="MS Mincho"/>
                    </w:rPr>
                    <w:t xml:space="preserve"> 4.</w:t>
                  </w:r>
                  <w:r w:rsidR="004E520F" w:rsidRPr="00A265F8">
                    <w:rPr>
                      <w:rFonts w:eastAsia="MS Mincho"/>
                    </w:rPr>
                    <w:t>4</w:t>
                  </w:r>
                  <w:r w:rsidRPr="00A265F8">
                    <w:rPr>
                      <w:rFonts w:eastAsia="MS Mincho"/>
                    </w:rPr>
                    <w:t xml:space="preserve"> og teikning A2.  Dersom dette ikkje let seg gjere, skal teknisk løysing godkjennast av VA ansvarleg.</w:t>
                  </w:r>
                  <w:bookmarkStart w:id="38" w:name="_Hlk61429071"/>
                </w:p>
                <w:bookmarkEnd w:id="38"/>
                <w:p w14:paraId="49DBFEA9" w14:textId="77777777" w:rsidR="007F5781" w:rsidRPr="00A265F8" w:rsidRDefault="007F5781" w:rsidP="00CF7A75">
                  <w:pPr>
                    <w:ind w:left="856" w:right="1612"/>
                    <w:rPr>
                      <w:rFonts w:eastAsia="MS Mincho"/>
                      <w:i/>
                      <w:iCs/>
                      <w:highlight w:val="yellow"/>
                    </w:rPr>
                  </w:pPr>
                </w:p>
              </w:tc>
            </w:tr>
          </w:tbl>
          <w:p w14:paraId="0E5565CA" w14:textId="77777777" w:rsidR="007F5781" w:rsidRPr="00A265F8" w:rsidRDefault="007F5781" w:rsidP="004636D6">
            <w:pPr>
              <w:ind w:left="893"/>
              <w:rPr>
                <w:rFonts w:ascii="Arial Unicode MS" w:eastAsia="Arial Unicode MS" w:hAnsi="Arial Unicode MS" w:cs="Arial Unicode MS"/>
                <w:i/>
              </w:rPr>
            </w:pPr>
          </w:p>
        </w:tc>
      </w:tr>
    </w:tbl>
    <w:p w14:paraId="02F7C5EF" w14:textId="77777777" w:rsidR="007F5781" w:rsidRPr="00A265F8" w:rsidRDefault="007F5781" w:rsidP="007F5781">
      <w:pPr>
        <w:rPr>
          <w:i/>
        </w:rPr>
      </w:pPr>
      <w:r w:rsidRPr="00A265F8">
        <w:rPr>
          <w:i/>
        </w:rPr>
        <w:t xml:space="preserve">    </w:t>
      </w:r>
    </w:p>
    <w:p w14:paraId="76710D5B" w14:textId="77777777" w:rsidR="004B4018" w:rsidRPr="00A265F8" w:rsidRDefault="004B4018" w:rsidP="00F239A7"/>
    <w:p w14:paraId="6A1A4A5A" w14:textId="77777777" w:rsidR="007F5781" w:rsidRPr="00A265F8" w:rsidRDefault="007F5781" w:rsidP="003148B1">
      <w:pPr>
        <w:pStyle w:val="Overskrift3"/>
      </w:pPr>
      <w:bookmarkStart w:id="39" w:name="_Toc379981250"/>
      <w:bookmarkStart w:id="40" w:name="_Toc211949813"/>
      <w:r w:rsidRPr="00A265F8">
        <w:t xml:space="preserve">3.8. </w:t>
      </w:r>
      <w:proofErr w:type="spellStart"/>
      <w:r w:rsidRPr="00A265F8">
        <w:t>Kumte</w:t>
      </w:r>
      <w:r w:rsidR="00AD722A" w:rsidRPr="00A265F8">
        <w:t>ikningar</w:t>
      </w:r>
      <w:bookmarkEnd w:id="39"/>
      <w:bookmarkEnd w:id="40"/>
      <w:proofErr w:type="spellEnd"/>
    </w:p>
    <w:p w14:paraId="0DA35E00" w14:textId="77777777" w:rsidR="007F5781" w:rsidRPr="00A265F8" w:rsidRDefault="007F5781" w:rsidP="007F5781">
      <w:pPr>
        <w:rPr>
          <w:b/>
        </w:rPr>
      </w:pPr>
    </w:p>
    <w:p w14:paraId="4F59F0C7" w14:textId="77777777" w:rsidR="00AD722A" w:rsidRPr="00A265F8" w:rsidRDefault="00143C14" w:rsidP="00AD722A">
      <w:proofErr w:type="spellStart"/>
      <w:r w:rsidRPr="00A265F8">
        <w:t>Kumteikningar</w:t>
      </w:r>
      <w:proofErr w:type="spellEnd"/>
      <w:r w:rsidRPr="00A265F8">
        <w:t xml:space="preserve"> </w:t>
      </w:r>
      <w:r w:rsidR="00AD722A" w:rsidRPr="00A265F8">
        <w:t xml:space="preserve">Skal vise geometrisk utforming, plassering, leidningsføring i kum, </w:t>
      </w:r>
    </w:p>
    <w:p w14:paraId="4876E6C6" w14:textId="77777777" w:rsidR="00AD722A" w:rsidRPr="00A265F8" w:rsidRDefault="00AD722A" w:rsidP="00AD722A">
      <w:r w:rsidRPr="00A265F8">
        <w:t xml:space="preserve">røyrgjennomføring i </w:t>
      </w:r>
      <w:proofErr w:type="spellStart"/>
      <w:r w:rsidRPr="00A265F8">
        <w:t>kumvegg</w:t>
      </w:r>
      <w:proofErr w:type="spellEnd"/>
      <w:r w:rsidRPr="00A265F8">
        <w:t xml:space="preserve">, leidningsforankring, materialval, </w:t>
      </w:r>
      <w:proofErr w:type="spellStart"/>
      <w:r w:rsidRPr="00A265F8">
        <w:t>fundamentering</w:t>
      </w:r>
      <w:proofErr w:type="spellEnd"/>
      <w:r w:rsidRPr="00A265F8">
        <w:t xml:space="preserve">, </w:t>
      </w:r>
    </w:p>
    <w:p w14:paraId="148003A9" w14:textId="77777777" w:rsidR="00AD722A" w:rsidRPr="00A265F8" w:rsidRDefault="00AD722A" w:rsidP="00AD722A">
      <w:r w:rsidRPr="00A265F8">
        <w:t>armaturplassering osb.</w:t>
      </w:r>
    </w:p>
    <w:p w14:paraId="304ADEE7" w14:textId="77777777" w:rsidR="00EC6296" w:rsidRPr="00A265F8" w:rsidRDefault="00EC6296" w:rsidP="00AD722A"/>
    <w:p w14:paraId="0E193A0C" w14:textId="77777777" w:rsidR="00641D19"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626C55B6"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0E672ADB" w14:textId="77777777" w:rsidTr="00BC67DA">
              <w:trPr>
                <w:tblCellSpacing w:w="7" w:type="dxa"/>
                <w:jc w:val="center"/>
              </w:trPr>
              <w:tc>
                <w:tcPr>
                  <w:tcW w:w="4984" w:type="pct"/>
                  <w:vAlign w:val="center"/>
                </w:tcPr>
                <w:p w14:paraId="78D4950E" w14:textId="77777777" w:rsidR="007F5781" w:rsidRPr="00A265F8" w:rsidRDefault="007F5781" w:rsidP="004636D6">
                  <w:pPr>
                    <w:ind w:left="893"/>
                    <w:rPr>
                      <w:rFonts w:ascii="Arial Unicode MS" w:eastAsia="Arial Unicode MS" w:hAnsi="Arial Unicode MS" w:cs="Arial Unicode MS"/>
                    </w:rPr>
                  </w:pPr>
                  <w:r w:rsidRPr="00A265F8">
                    <w:rPr>
                      <w:b/>
                      <w:bCs/>
                    </w:rPr>
                    <w:lastRenderedPageBreak/>
                    <w:t xml:space="preserve">Lokale </w:t>
                  </w:r>
                  <w:r w:rsidR="0069356F" w:rsidRPr="00A265F8">
                    <w:rPr>
                      <w:b/>
                      <w:bCs/>
                    </w:rPr>
                    <w:t>vilkår</w:t>
                  </w:r>
                </w:p>
              </w:tc>
            </w:tr>
            <w:tr w:rsidR="007F5781" w:rsidRPr="00A265F8" w14:paraId="6E74096C" w14:textId="77777777" w:rsidTr="00BC67DA">
              <w:trPr>
                <w:tblCellSpacing w:w="7" w:type="dxa"/>
                <w:jc w:val="center"/>
              </w:trPr>
              <w:tc>
                <w:tcPr>
                  <w:tcW w:w="4984" w:type="pct"/>
                  <w:vAlign w:val="center"/>
                </w:tcPr>
                <w:p w14:paraId="772DAD4C" w14:textId="58AF2540" w:rsidR="00BF5116" w:rsidRPr="00A265F8" w:rsidRDefault="007F5781" w:rsidP="009373F2">
                  <w:pPr>
                    <w:ind w:left="856" w:right="1612"/>
                  </w:pPr>
                  <w:proofErr w:type="spellStart"/>
                  <w:r w:rsidRPr="00A265F8">
                    <w:t>Kumte</w:t>
                  </w:r>
                  <w:r w:rsidR="00841A76" w:rsidRPr="00A265F8">
                    <w:t>ikningar</w:t>
                  </w:r>
                  <w:proofErr w:type="spellEnd"/>
                  <w:r w:rsidR="00D13C50" w:rsidRPr="00A265F8">
                    <w:t xml:space="preserve"> vassforsyning</w:t>
                  </w:r>
                  <w:r w:rsidRPr="00A265F8">
                    <w:t xml:space="preserve"> skal vise plan</w:t>
                  </w:r>
                  <w:r w:rsidR="00841A76" w:rsidRPr="00A265F8">
                    <w:t xml:space="preserve"> og snitt</w:t>
                  </w:r>
                  <w:r w:rsidRPr="00A265F8">
                    <w:t xml:space="preserve"> av kum inkludert b</w:t>
                  </w:r>
                  <w:r w:rsidR="00841A76" w:rsidRPr="00A265F8">
                    <w:t>otnseksjon og avslutt</w:t>
                  </w:r>
                  <w:r w:rsidRPr="00A265F8">
                    <w:t>ing ved topp</w:t>
                  </w:r>
                  <w:r w:rsidR="000A44F7" w:rsidRPr="00A265F8">
                    <w:t xml:space="preserve"> i forhold til terreng/veg</w:t>
                  </w:r>
                  <w:r w:rsidRPr="00A265F8">
                    <w:t xml:space="preserve">. </w:t>
                  </w:r>
                  <w:r w:rsidR="002B23C6" w:rsidRPr="00A265F8">
                    <w:t xml:space="preserve">  </w:t>
                  </w:r>
                  <w:r w:rsidR="00143C14" w:rsidRPr="00A265F8">
                    <w:t xml:space="preserve">I tillegg skal teikningane innehalde </w:t>
                  </w:r>
                  <w:proofErr w:type="spellStart"/>
                  <w:r w:rsidR="00143C14" w:rsidRPr="00A265F8">
                    <w:t>materialliste</w:t>
                  </w:r>
                  <w:proofErr w:type="spellEnd"/>
                  <w:r w:rsidR="00143C14" w:rsidRPr="00A265F8">
                    <w:t xml:space="preserve"> for </w:t>
                  </w:r>
                  <w:proofErr w:type="spellStart"/>
                  <w:r w:rsidR="00143C14" w:rsidRPr="00A265F8">
                    <w:t>kumdel</w:t>
                  </w:r>
                  <w:r w:rsidR="0090559C" w:rsidRPr="00A265F8">
                    <w:t>a</w:t>
                  </w:r>
                  <w:r w:rsidR="00143C14" w:rsidRPr="00A265F8">
                    <w:t>r</w:t>
                  </w:r>
                  <w:proofErr w:type="spellEnd"/>
                  <w:r w:rsidR="00143C14" w:rsidRPr="00A265F8">
                    <w:t xml:space="preserve"> og armatur i og utanfor kum. Plassering av hol for flatt  lok, stigeplassering, drenering og isolering, skal visast.</w:t>
                  </w:r>
                </w:p>
                <w:p w14:paraId="71697CA2" w14:textId="2F5EC28E" w:rsidR="00BF5116" w:rsidRPr="00A265F8" w:rsidRDefault="00BF5116" w:rsidP="009373F2">
                  <w:pPr>
                    <w:ind w:left="856" w:right="1612"/>
                  </w:pPr>
                  <w:r w:rsidRPr="00A265F8">
                    <w:t>Dersom fleire kummar ligg i nærleiken av kvarandre (</w:t>
                  </w:r>
                  <w:proofErr w:type="spellStart"/>
                  <w:r w:rsidRPr="00A265F8">
                    <w:t>kumgruppe</w:t>
                  </w:r>
                  <w:proofErr w:type="spellEnd"/>
                  <w:r w:rsidRPr="00A265F8">
                    <w:t xml:space="preserve">) skal det lagast ei oversiktsteikning i plan og snitt </w:t>
                  </w:r>
                  <w:proofErr w:type="spellStart"/>
                  <w:r w:rsidRPr="00A265F8">
                    <w:t>jf</w:t>
                  </w:r>
                  <w:proofErr w:type="spellEnd"/>
                  <w:r w:rsidRPr="00A265F8">
                    <w:t xml:space="preserve"> </w:t>
                  </w:r>
                  <w:proofErr w:type="spellStart"/>
                  <w:r w:rsidRPr="00A265F8">
                    <w:t>pkt</w:t>
                  </w:r>
                  <w:proofErr w:type="spellEnd"/>
                  <w:r w:rsidRPr="00A265F8">
                    <w:t xml:space="preserve"> 3.7 (lengdeprofil). Spesielt skal kryssingspunkt av leidningar synast.</w:t>
                  </w:r>
                </w:p>
                <w:p w14:paraId="76DF4557" w14:textId="77777777" w:rsidR="00D13C50" w:rsidRPr="00A265F8" w:rsidRDefault="002B23C6" w:rsidP="0090559C">
                  <w:pPr>
                    <w:ind w:left="856" w:right="1612"/>
                    <w:rPr>
                      <w:rFonts w:eastAsia="MS Mincho"/>
                    </w:rPr>
                  </w:pPr>
                  <w:r w:rsidRPr="00A265F8">
                    <w:rPr>
                      <w:rFonts w:eastAsia="MS Mincho"/>
                    </w:rPr>
                    <w:t xml:space="preserve">Det skal utarbeidast </w:t>
                  </w:r>
                  <w:proofErr w:type="spellStart"/>
                  <w:r w:rsidRPr="00A265F8">
                    <w:rPr>
                      <w:rFonts w:eastAsia="MS Mincho"/>
                    </w:rPr>
                    <w:t>kumskjema</w:t>
                  </w:r>
                  <w:proofErr w:type="spellEnd"/>
                  <w:r w:rsidRPr="00A265F8">
                    <w:rPr>
                      <w:rFonts w:eastAsia="MS Mincho"/>
                    </w:rPr>
                    <w:t xml:space="preserve"> for alle kummar, der desse opplysningane vert vist på ein oversiktleg måte.</w:t>
                  </w:r>
                </w:p>
              </w:tc>
            </w:tr>
          </w:tbl>
          <w:p w14:paraId="749A66F2" w14:textId="77777777" w:rsidR="007F5781" w:rsidRPr="00A265F8" w:rsidRDefault="007F5781" w:rsidP="004636D6">
            <w:pPr>
              <w:ind w:left="893"/>
              <w:rPr>
                <w:rFonts w:ascii="Arial Unicode MS" w:eastAsia="Arial Unicode MS" w:hAnsi="Arial Unicode MS" w:cs="Arial Unicode MS"/>
              </w:rPr>
            </w:pPr>
          </w:p>
        </w:tc>
      </w:tr>
    </w:tbl>
    <w:p w14:paraId="7121146F" w14:textId="77777777" w:rsidR="007F5781" w:rsidRPr="00A265F8" w:rsidRDefault="007F5781" w:rsidP="007F5781">
      <w:r w:rsidRPr="00A265F8">
        <w:t xml:space="preserve">        </w:t>
      </w:r>
    </w:p>
    <w:p w14:paraId="1D19E70E" w14:textId="77777777" w:rsidR="007F5781" w:rsidRPr="00A265F8" w:rsidRDefault="007F5781" w:rsidP="003148B1">
      <w:pPr>
        <w:pStyle w:val="Overskrift3"/>
      </w:pPr>
      <w:bookmarkStart w:id="41" w:name="_Toc379981251"/>
      <w:bookmarkStart w:id="42" w:name="_Toc211949814"/>
      <w:r w:rsidRPr="00A265F8">
        <w:t>3.9 Krav til sluttdokumentasjon</w:t>
      </w:r>
      <w:bookmarkEnd w:id="41"/>
      <w:bookmarkEnd w:id="42"/>
    </w:p>
    <w:p w14:paraId="05C1B9F7" w14:textId="77777777" w:rsidR="007F5781" w:rsidRPr="00A265F8" w:rsidRDefault="007F5781" w:rsidP="007F5781">
      <w:pPr>
        <w:rPr>
          <w:b/>
        </w:rPr>
      </w:pPr>
    </w:p>
    <w:p w14:paraId="6CB0396F" w14:textId="7BA12A71" w:rsidR="00AD722A" w:rsidRPr="00A265F8" w:rsidRDefault="00AD722A" w:rsidP="00AD722A">
      <w:pPr>
        <w:rPr>
          <w:szCs w:val="24"/>
        </w:rPr>
      </w:pPr>
      <w:r w:rsidRPr="00A265F8">
        <w:rPr>
          <w:szCs w:val="24"/>
        </w:rPr>
        <w:t>Før overtaking for offentleg eige, drift og vedlikehald, skal sluttdokumentasjon leverast. Sluttdokumentasjon skal innehald</w:t>
      </w:r>
      <w:r w:rsidR="00FB08D5" w:rsidRPr="00A265F8">
        <w:rPr>
          <w:szCs w:val="24"/>
        </w:rPr>
        <w:t>e</w:t>
      </w:r>
      <w:r w:rsidRPr="00A265F8">
        <w:rPr>
          <w:szCs w:val="24"/>
        </w:rPr>
        <w:t>:</w:t>
      </w:r>
    </w:p>
    <w:p w14:paraId="3F9857FA" w14:textId="77777777" w:rsidR="00AD722A" w:rsidRPr="00A265F8" w:rsidRDefault="00AD722A" w:rsidP="00BC67DA">
      <w:pPr>
        <w:numPr>
          <w:ilvl w:val="0"/>
          <w:numId w:val="22"/>
        </w:numPr>
        <w:spacing w:after="0"/>
        <w:rPr>
          <w:szCs w:val="24"/>
        </w:rPr>
      </w:pPr>
      <w:r w:rsidRPr="00A265F8">
        <w:rPr>
          <w:szCs w:val="24"/>
        </w:rPr>
        <w:t xml:space="preserve">Ajourførte teikningar som viser korleis anlegget er utført </w:t>
      </w:r>
    </w:p>
    <w:p w14:paraId="5273E703" w14:textId="77777777" w:rsidR="00AD722A" w:rsidRPr="00A265F8" w:rsidRDefault="00AD722A" w:rsidP="00BC67DA">
      <w:pPr>
        <w:numPr>
          <w:ilvl w:val="0"/>
          <w:numId w:val="22"/>
        </w:numPr>
        <w:spacing w:after="0"/>
        <w:rPr>
          <w:szCs w:val="24"/>
        </w:rPr>
      </w:pPr>
      <w:r w:rsidRPr="00A265F8">
        <w:rPr>
          <w:szCs w:val="24"/>
        </w:rPr>
        <w:t xml:space="preserve">Koordinatfesta innmålingsdata </w:t>
      </w:r>
    </w:p>
    <w:p w14:paraId="43724C16" w14:textId="77777777" w:rsidR="00AD722A" w:rsidRPr="00A265F8" w:rsidRDefault="00AD722A" w:rsidP="00BC67DA">
      <w:pPr>
        <w:numPr>
          <w:ilvl w:val="0"/>
          <w:numId w:val="22"/>
        </w:numPr>
        <w:spacing w:after="0"/>
        <w:rPr>
          <w:szCs w:val="24"/>
        </w:rPr>
      </w:pPr>
      <w:r w:rsidRPr="00A265F8">
        <w:rPr>
          <w:szCs w:val="24"/>
        </w:rPr>
        <w:t xml:space="preserve">Komplett KS- og HMS-dokumentasjon inkludert: dokumentasjon på utført røyrinspeksjon, trykkprøving og desinfisering der dette er </w:t>
      </w:r>
      <w:proofErr w:type="spellStart"/>
      <w:r w:rsidRPr="00A265F8">
        <w:rPr>
          <w:szCs w:val="24"/>
        </w:rPr>
        <w:t>påkrevd</w:t>
      </w:r>
      <w:proofErr w:type="spellEnd"/>
      <w:r w:rsidRPr="00A265F8">
        <w:rPr>
          <w:szCs w:val="24"/>
        </w:rPr>
        <w:t xml:space="preserve"> </w:t>
      </w:r>
    </w:p>
    <w:p w14:paraId="12DDB459" w14:textId="77777777" w:rsidR="00AD722A" w:rsidRPr="00A265F8" w:rsidRDefault="00AD722A" w:rsidP="00BC67DA">
      <w:pPr>
        <w:numPr>
          <w:ilvl w:val="0"/>
          <w:numId w:val="22"/>
        </w:numPr>
        <w:spacing w:after="0"/>
        <w:rPr>
          <w:szCs w:val="24"/>
        </w:rPr>
      </w:pPr>
      <w:r w:rsidRPr="00A265F8">
        <w:rPr>
          <w:szCs w:val="24"/>
        </w:rPr>
        <w:t xml:space="preserve">Dokumentasjon på evt. avvik frå originalplanen. </w:t>
      </w:r>
      <w:proofErr w:type="spellStart"/>
      <w:r w:rsidRPr="00A265F8">
        <w:rPr>
          <w:szCs w:val="24"/>
        </w:rPr>
        <w:t>Jfr</w:t>
      </w:r>
      <w:proofErr w:type="spellEnd"/>
      <w:r w:rsidRPr="00A265F8">
        <w:rPr>
          <w:szCs w:val="24"/>
        </w:rPr>
        <w:t xml:space="preserve">. 3.6. </w:t>
      </w:r>
    </w:p>
    <w:p w14:paraId="5E5C7154" w14:textId="77777777" w:rsidR="00AD722A" w:rsidRPr="00A265F8" w:rsidRDefault="00AD722A" w:rsidP="00BC67DA">
      <w:pPr>
        <w:numPr>
          <w:ilvl w:val="0"/>
          <w:numId w:val="22"/>
        </w:numPr>
        <w:spacing w:after="0"/>
        <w:rPr>
          <w:szCs w:val="24"/>
        </w:rPr>
      </w:pPr>
      <w:r w:rsidRPr="00A265F8">
        <w:rPr>
          <w:szCs w:val="24"/>
        </w:rPr>
        <w:t xml:space="preserve">Tinglyste rettar </w:t>
      </w:r>
    </w:p>
    <w:p w14:paraId="1B7489CC" w14:textId="77777777" w:rsidR="00AD722A" w:rsidRPr="00A265F8" w:rsidRDefault="00AD722A" w:rsidP="00BC67DA">
      <w:pPr>
        <w:numPr>
          <w:ilvl w:val="0"/>
          <w:numId w:val="22"/>
        </w:numPr>
        <w:spacing w:after="0"/>
        <w:rPr>
          <w:szCs w:val="24"/>
        </w:rPr>
      </w:pPr>
      <w:r w:rsidRPr="00A265F8">
        <w:rPr>
          <w:szCs w:val="24"/>
        </w:rPr>
        <w:t xml:space="preserve">Bankgarantiar </w:t>
      </w:r>
    </w:p>
    <w:p w14:paraId="3464D22D" w14:textId="4BF78EA6" w:rsidR="00AD722A" w:rsidRPr="00A265F8" w:rsidRDefault="00AD722A" w:rsidP="00BC67DA">
      <w:pPr>
        <w:numPr>
          <w:ilvl w:val="0"/>
          <w:numId w:val="22"/>
        </w:numPr>
        <w:spacing w:after="0"/>
        <w:rPr>
          <w:szCs w:val="24"/>
        </w:rPr>
      </w:pPr>
      <w:r w:rsidRPr="00A265F8">
        <w:rPr>
          <w:szCs w:val="24"/>
        </w:rPr>
        <w:t xml:space="preserve">Ferdigattest </w:t>
      </w:r>
    </w:p>
    <w:p w14:paraId="1609EA3F" w14:textId="0C8C07A2" w:rsidR="00AD722A" w:rsidRPr="00A265F8" w:rsidRDefault="00AD722A" w:rsidP="00AD722A">
      <w:pPr>
        <w:rPr>
          <w:szCs w:val="24"/>
        </w:rPr>
      </w:pPr>
      <w:r w:rsidRPr="00A265F8">
        <w:rPr>
          <w:szCs w:val="24"/>
        </w:rPr>
        <w:t xml:space="preserve">Krav til innmåling: </w:t>
      </w:r>
    </w:p>
    <w:p w14:paraId="73C8CFC5" w14:textId="6F665C71" w:rsidR="00AD722A" w:rsidRPr="00A265F8" w:rsidRDefault="00AD722A" w:rsidP="00AD722A">
      <w:pPr>
        <w:rPr>
          <w:szCs w:val="24"/>
        </w:rPr>
      </w:pPr>
      <w:r w:rsidRPr="00A265F8">
        <w:rPr>
          <w:szCs w:val="24"/>
        </w:rPr>
        <w:t>For alle nyanlegg (gjeld og utskifting av eksisterande leidningar) skal følgjande punkt innmålast med X-, Y- og Z-koordinatar:</w:t>
      </w:r>
    </w:p>
    <w:p w14:paraId="79D7AC1A" w14:textId="77777777" w:rsidR="00AD722A" w:rsidRPr="00A265F8" w:rsidRDefault="00AD722A" w:rsidP="00BC67DA">
      <w:pPr>
        <w:numPr>
          <w:ilvl w:val="0"/>
          <w:numId w:val="23"/>
        </w:numPr>
        <w:spacing w:after="0" w:line="240" w:lineRule="auto"/>
        <w:rPr>
          <w:szCs w:val="24"/>
        </w:rPr>
      </w:pPr>
      <w:r w:rsidRPr="00A265F8">
        <w:rPr>
          <w:szCs w:val="24"/>
        </w:rPr>
        <w:t>Kummar (topp senter kumlokk), gjeld og for eksisterande kummar når dei har innverknad på anlegget</w:t>
      </w:r>
    </w:p>
    <w:p w14:paraId="61F2653E" w14:textId="77777777" w:rsidR="00AD722A" w:rsidRPr="00A265F8" w:rsidRDefault="00AD722A" w:rsidP="00BC67DA">
      <w:pPr>
        <w:numPr>
          <w:ilvl w:val="0"/>
          <w:numId w:val="23"/>
        </w:numPr>
        <w:spacing w:after="0" w:line="240" w:lineRule="auto"/>
        <w:rPr>
          <w:szCs w:val="24"/>
        </w:rPr>
      </w:pPr>
      <w:r w:rsidRPr="00A265F8">
        <w:rPr>
          <w:szCs w:val="24"/>
        </w:rPr>
        <w:t>Sluk (topp senter slukrist)</w:t>
      </w:r>
    </w:p>
    <w:p w14:paraId="2B22E8D8" w14:textId="77777777" w:rsidR="00AD722A" w:rsidRPr="00A265F8" w:rsidRDefault="00AD722A" w:rsidP="00BC67DA">
      <w:pPr>
        <w:numPr>
          <w:ilvl w:val="0"/>
          <w:numId w:val="23"/>
        </w:numPr>
        <w:spacing w:after="0" w:line="240" w:lineRule="auto"/>
        <w:rPr>
          <w:szCs w:val="24"/>
        </w:rPr>
      </w:pPr>
      <w:r w:rsidRPr="00A265F8">
        <w:rPr>
          <w:szCs w:val="24"/>
        </w:rPr>
        <w:t>Leidningar i kum (sjå målepunkt for kotehøgd på leidning)</w:t>
      </w:r>
    </w:p>
    <w:p w14:paraId="754B80D4" w14:textId="77777777" w:rsidR="00AD722A" w:rsidRPr="00A265F8" w:rsidRDefault="00AD722A" w:rsidP="00BC67DA">
      <w:pPr>
        <w:numPr>
          <w:ilvl w:val="0"/>
          <w:numId w:val="23"/>
        </w:numPr>
        <w:spacing w:after="0" w:line="240" w:lineRule="auto"/>
        <w:rPr>
          <w:szCs w:val="24"/>
        </w:rPr>
      </w:pPr>
      <w:r w:rsidRPr="00A265F8">
        <w:rPr>
          <w:szCs w:val="24"/>
        </w:rPr>
        <w:t>Retningsendringar (knekkpunkt) i horisontalplanet og/eller vertikalplanet</w:t>
      </w:r>
    </w:p>
    <w:p w14:paraId="6C9A4777" w14:textId="77777777" w:rsidR="00AD722A" w:rsidRPr="00A265F8" w:rsidRDefault="00AD722A" w:rsidP="00BC67DA">
      <w:pPr>
        <w:numPr>
          <w:ilvl w:val="0"/>
          <w:numId w:val="23"/>
        </w:numPr>
        <w:spacing w:after="0" w:line="240" w:lineRule="auto"/>
        <w:rPr>
          <w:szCs w:val="24"/>
        </w:rPr>
      </w:pPr>
      <w:proofErr w:type="spellStart"/>
      <w:r w:rsidRPr="00A265F8">
        <w:rPr>
          <w:szCs w:val="24"/>
        </w:rPr>
        <w:t>Overganger</w:t>
      </w:r>
      <w:proofErr w:type="spellEnd"/>
      <w:r w:rsidRPr="00A265F8">
        <w:rPr>
          <w:szCs w:val="24"/>
        </w:rPr>
        <w:t xml:space="preserve"> (mellom ulike røyrtypar)</w:t>
      </w:r>
    </w:p>
    <w:p w14:paraId="75B48335" w14:textId="77777777" w:rsidR="00AD722A" w:rsidRPr="00A265F8" w:rsidRDefault="00AD722A" w:rsidP="00BC67DA">
      <w:pPr>
        <w:numPr>
          <w:ilvl w:val="0"/>
          <w:numId w:val="23"/>
        </w:numPr>
        <w:spacing w:after="0" w:line="240" w:lineRule="auto"/>
        <w:rPr>
          <w:szCs w:val="24"/>
        </w:rPr>
      </w:pPr>
      <w:r w:rsidRPr="00A265F8">
        <w:rPr>
          <w:szCs w:val="24"/>
        </w:rPr>
        <w:t xml:space="preserve">Kvar 10. meter for leidning lagt i kurve </w:t>
      </w:r>
    </w:p>
    <w:p w14:paraId="291A8683" w14:textId="77777777" w:rsidR="00AD722A" w:rsidRPr="00A265F8" w:rsidRDefault="00AD722A" w:rsidP="00BC67DA">
      <w:pPr>
        <w:numPr>
          <w:ilvl w:val="0"/>
          <w:numId w:val="23"/>
        </w:numPr>
        <w:spacing w:after="0" w:line="240" w:lineRule="auto"/>
        <w:rPr>
          <w:szCs w:val="24"/>
        </w:rPr>
      </w:pPr>
      <w:proofErr w:type="spellStart"/>
      <w:r w:rsidRPr="00A265F8">
        <w:rPr>
          <w:szCs w:val="24"/>
        </w:rPr>
        <w:t>Krysningspunkt</w:t>
      </w:r>
      <w:proofErr w:type="spellEnd"/>
      <w:r w:rsidRPr="00A265F8">
        <w:rPr>
          <w:szCs w:val="24"/>
        </w:rPr>
        <w:t xml:space="preserve"> for eksisterande kommunale leidningar</w:t>
      </w:r>
    </w:p>
    <w:p w14:paraId="79A7059C" w14:textId="77777777" w:rsidR="00AD722A" w:rsidRPr="00A265F8" w:rsidRDefault="00AD722A" w:rsidP="00BC67DA">
      <w:pPr>
        <w:numPr>
          <w:ilvl w:val="0"/>
          <w:numId w:val="23"/>
        </w:numPr>
        <w:spacing w:after="0" w:line="240" w:lineRule="auto"/>
        <w:rPr>
          <w:szCs w:val="24"/>
        </w:rPr>
      </w:pPr>
      <w:r w:rsidRPr="00A265F8">
        <w:rPr>
          <w:szCs w:val="24"/>
        </w:rPr>
        <w:lastRenderedPageBreak/>
        <w:t xml:space="preserve">Gren og </w:t>
      </w:r>
      <w:proofErr w:type="spellStart"/>
      <w:r w:rsidRPr="00A265F8">
        <w:rPr>
          <w:szCs w:val="24"/>
        </w:rPr>
        <w:t>påkoplingar</w:t>
      </w:r>
      <w:proofErr w:type="spellEnd"/>
      <w:r w:rsidRPr="00A265F8">
        <w:rPr>
          <w:szCs w:val="24"/>
        </w:rPr>
        <w:t xml:space="preserve">, gjeld og tilkopling av private leidningar utanfor kum i </w:t>
      </w:r>
    </w:p>
    <w:p w14:paraId="178F3074" w14:textId="77777777" w:rsidR="00AD722A" w:rsidRPr="00A265F8" w:rsidRDefault="00AD722A" w:rsidP="00BC67DA">
      <w:pPr>
        <w:spacing w:after="0" w:line="240" w:lineRule="auto"/>
        <w:ind w:left="720"/>
        <w:rPr>
          <w:szCs w:val="24"/>
        </w:rPr>
      </w:pPr>
      <w:proofErr w:type="spellStart"/>
      <w:r w:rsidRPr="00A265F8">
        <w:rPr>
          <w:szCs w:val="24"/>
        </w:rPr>
        <w:t>utbyggingsområder</w:t>
      </w:r>
      <w:proofErr w:type="spellEnd"/>
      <w:r w:rsidRPr="00A265F8">
        <w:rPr>
          <w:szCs w:val="24"/>
        </w:rPr>
        <w:t xml:space="preserve"> </w:t>
      </w:r>
    </w:p>
    <w:p w14:paraId="6B429280" w14:textId="77777777" w:rsidR="00AD722A" w:rsidRPr="00A265F8" w:rsidRDefault="00AD722A" w:rsidP="00BC67DA">
      <w:pPr>
        <w:numPr>
          <w:ilvl w:val="0"/>
          <w:numId w:val="23"/>
        </w:numPr>
        <w:spacing w:after="0" w:line="240" w:lineRule="auto"/>
        <w:rPr>
          <w:szCs w:val="24"/>
        </w:rPr>
      </w:pPr>
      <w:r w:rsidRPr="00A265F8">
        <w:rPr>
          <w:szCs w:val="24"/>
        </w:rPr>
        <w:t xml:space="preserve">Endeavslutning av </w:t>
      </w:r>
      <w:proofErr w:type="spellStart"/>
      <w:r w:rsidRPr="00A265F8">
        <w:rPr>
          <w:szCs w:val="24"/>
        </w:rPr>
        <w:t>utlagte</w:t>
      </w:r>
      <w:proofErr w:type="spellEnd"/>
      <w:r w:rsidRPr="00A265F8">
        <w:rPr>
          <w:szCs w:val="24"/>
        </w:rPr>
        <w:t xml:space="preserve"> avløpsavstikkarar, gjeld berre for </w:t>
      </w:r>
      <w:proofErr w:type="spellStart"/>
      <w:r w:rsidRPr="00A265F8">
        <w:rPr>
          <w:szCs w:val="24"/>
        </w:rPr>
        <w:t>utbyggingsområder</w:t>
      </w:r>
      <w:proofErr w:type="spellEnd"/>
      <w:r w:rsidRPr="00A265F8">
        <w:rPr>
          <w:szCs w:val="24"/>
        </w:rPr>
        <w:t xml:space="preserve"> </w:t>
      </w:r>
    </w:p>
    <w:p w14:paraId="73FB39D3" w14:textId="77777777" w:rsidR="00AD722A" w:rsidRPr="00A265F8" w:rsidRDefault="00AD722A" w:rsidP="00BC67DA">
      <w:pPr>
        <w:numPr>
          <w:ilvl w:val="0"/>
          <w:numId w:val="23"/>
        </w:numPr>
        <w:spacing w:after="0" w:line="240" w:lineRule="auto"/>
        <w:rPr>
          <w:szCs w:val="24"/>
        </w:rPr>
      </w:pPr>
      <w:proofErr w:type="spellStart"/>
      <w:r w:rsidRPr="00A265F8">
        <w:rPr>
          <w:szCs w:val="24"/>
        </w:rPr>
        <w:t>Nedgravde</w:t>
      </w:r>
      <w:proofErr w:type="spellEnd"/>
      <w:r w:rsidRPr="00A265F8">
        <w:rPr>
          <w:szCs w:val="24"/>
        </w:rPr>
        <w:t xml:space="preserve"> hjelpekonstruksjonar (forankringar, avlastingsplater osb.) </w:t>
      </w:r>
    </w:p>
    <w:p w14:paraId="07E64147" w14:textId="77777777" w:rsidR="00AD722A" w:rsidRPr="00A265F8" w:rsidRDefault="00AD722A" w:rsidP="00BC67DA">
      <w:pPr>
        <w:numPr>
          <w:ilvl w:val="0"/>
          <w:numId w:val="23"/>
        </w:numPr>
        <w:spacing w:after="0" w:line="240" w:lineRule="auto"/>
        <w:rPr>
          <w:szCs w:val="24"/>
        </w:rPr>
      </w:pPr>
      <w:r w:rsidRPr="00A265F8">
        <w:rPr>
          <w:szCs w:val="24"/>
        </w:rPr>
        <w:t>Inntak</w:t>
      </w:r>
    </w:p>
    <w:p w14:paraId="2762EA61" w14:textId="77777777" w:rsidR="00AD722A" w:rsidRPr="00A265F8" w:rsidRDefault="00AD722A" w:rsidP="00BC67DA">
      <w:pPr>
        <w:numPr>
          <w:ilvl w:val="0"/>
          <w:numId w:val="23"/>
        </w:numPr>
        <w:spacing w:after="0" w:line="240" w:lineRule="auto"/>
        <w:rPr>
          <w:szCs w:val="24"/>
        </w:rPr>
      </w:pPr>
      <w:r w:rsidRPr="00A265F8">
        <w:rPr>
          <w:szCs w:val="24"/>
        </w:rPr>
        <w:t>Utløp/utslepp</w:t>
      </w:r>
    </w:p>
    <w:p w14:paraId="18C65DD0" w14:textId="77777777" w:rsidR="00AD722A" w:rsidRPr="00A265F8" w:rsidRDefault="00AD722A" w:rsidP="00BC67DA">
      <w:pPr>
        <w:numPr>
          <w:ilvl w:val="0"/>
          <w:numId w:val="23"/>
        </w:numPr>
        <w:spacing w:after="0" w:line="240" w:lineRule="auto"/>
        <w:rPr>
          <w:szCs w:val="24"/>
        </w:rPr>
      </w:pPr>
      <w:r w:rsidRPr="00A265F8">
        <w:rPr>
          <w:szCs w:val="24"/>
        </w:rPr>
        <w:t xml:space="preserve">Målepunkt for kotehøgd på leidning. Trykkleidningar: Utvendig topp røyr. </w:t>
      </w:r>
      <w:proofErr w:type="spellStart"/>
      <w:r w:rsidRPr="00A265F8">
        <w:rPr>
          <w:szCs w:val="24"/>
        </w:rPr>
        <w:t>Sjølvfallsleidningar</w:t>
      </w:r>
      <w:proofErr w:type="spellEnd"/>
      <w:r w:rsidRPr="00A265F8">
        <w:rPr>
          <w:szCs w:val="24"/>
        </w:rPr>
        <w:t>: Innvendig botn røyr</w:t>
      </w:r>
    </w:p>
    <w:p w14:paraId="0D09AE7C" w14:textId="77777777" w:rsidR="00AD722A" w:rsidRPr="00A265F8" w:rsidRDefault="00AD722A" w:rsidP="00BC67DA">
      <w:pPr>
        <w:numPr>
          <w:ilvl w:val="0"/>
          <w:numId w:val="23"/>
        </w:numPr>
        <w:spacing w:after="0" w:line="240" w:lineRule="auto"/>
        <w:rPr>
          <w:szCs w:val="24"/>
        </w:rPr>
      </w:pPr>
      <w:r w:rsidRPr="00A265F8">
        <w:rPr>
          <w:szCs w:val="24"/>
        </w:rPr>
        <w:t>Innmåling med bandmål: Avstand frå senter kumlok til tilkoplingspunkt for private leidningar</w:t>
      </w:r>
    </w:p>
    <w:p w14:paraId="47778E2F" w14:textId="77777777" w:rsidR="00AD722A" w:rsidRPr="00A265F8" w:rsidRDefault="00AD722A" w:rsidP="00AD722A">
      <w:pPr>
        <w:rPr>
          <w:szCs w:val="24"/>
        </w:rPr>
      </w:pPr>
    </w:p>
    <w:p w14:paraId="3686453C" w14:textId="0D9904FE" w:rsidR="00AD722A" w:rsidRPr="00A265F8" w:rsidRDefault="00AD722A" w:rsidP="00AD722A">
      <w:pPr>
        <w:rPr>
          <w:szCs w:val="24"/>
        </w:rPr>
      </w:pPr>
      <w:r w:rsidRPr="00A265F8">
        <w:rPr>
          <w:szCs w:val="24"/>
        </w:rPr>
        <w:t>Koordinatfesta innmålingsdata og eigenskapsdata for leidningsnett med tilhøyrande installasjonar (kummar, pumpar, ventilar osb.) skal leverast på digital form i samsvar med gjeldande SOSI-standard.</w:t>
      </w:r>
    </w:p>
    <w:p w14:paraId="68771E81" w14:textId="272B4ACA" w:rsidR="00A61D33" w:rsidRPr="00A265F8" w:rsidRDefault="00AD722A" w:rsidP="00B71E67">
      <w:pPr>
        <w:rPr>
          <w:szCs w:val="24"/>
        </w:rPr>
      </w:pPr>
      <w:r w:rsidRPr="00A265F8">
        <w:rPr>
          <w:szCs w:val="24"/>
        </w:rPr>
        <w:t>Sluttdokumentasjonen skal godkjennast før overtakin</w:t>
      </w:r>
      <w:bookmarkStart w:id="43" w:name="_Hlk61428546"/>
      <w:r w:rsidR="00BC67DA" w:rsidRPr="00A265F8">
        <w:rPr>
          <w:szCs w:val="24"/>
        </w:rPr>
        <w:t>g.</w:t>
      </w:r>
    </w:p>
    <w:p w14:paraId="17951554" w14:textId="3163FDB9" w:rsidR="007F5781" w:rsidRPr="00A265F8" w:rsidRDefault="007F5781" w:rsidP="007F5781"/>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5826E04C"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774A9B77" w14:textId="77777777" w:rsidTr="00E213C8">
              <w:trPr>
                <w:tblCellSpacing w:w="7" w:type="dxa"/>
                <w:jc w:val="center"/>
              </w:trPr>
              <w:tc>
                <w:tcPr>
                  <w:tcW w:w="4984" w:type="pct"/>
                  <w:vAlign w:val="center"/>
                </w:tcPr>
                <w:p w14:paraId="4D600272" w14:textId="77777777" w:rsidR="007F5781" w:rsidRPr="00A265F8" w:rsidRDefault="007F5781" w:rsidP="004636D6">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2573361F" w14:textId="77777777" w:rsidTr="00E213C8">
              <w:trPr>
                <w:tblCellSpacing w:w="7" w:type="dxa"/>
                <w:jc w:val="center"/>
              </w:trPr>
              <w:tc>
                <w:tcPr>
                  <w:tcW w:w="4984" w:type="pct"/>
                  <w:vAlign w:val="center"/>
                </w:tcPr>
                <w:p w14:paraId="2C9C6C4E" w14:textId="14FA515E" w:rsidR="00254010" w:rsidRPr="00A265F8" w:rsidRDefault="002B23C6" w:rsidP="009373F2">
                  <w:pPr>
                    <w:tabs>
                      <w:tab w:val="left" w:pos="8887"/>
                    </w:tabs>
                    <w:ind w:left="807" w:right="1612"/>
                  </w:pPr>
                  <w:r w:rsidRPr="00A265F8">
                    <w:t xml:space="preserve">Generelt skal all innmåling og </w:t>
                  </w:r>
                  <w:r w:rsidR="00911AB7" w:rsidRPr="00A265F8">
                    <w:t>slutt</w:t>
                  </w:r>
                  <w:r w:rsidRPr="00A265F8">
                    <w:t>dokumentasjon av VA-anlegg vere i samsvar med vedlegg B</w:t>
                  </w:r>
                  <w:r w:rsidR="007D125A" w:rsidRPr="00A265F8">
                    <w:t>2</w:t>
                  </w:r>
                  <w:r w:rsidRPr="00A265F8">
                    <w:t>: «Krav til innmåling</w:t>
                  </w:r>
                  <w:r w:rsidR="00907922" w:rsidRPr="00A265F8">
                    <w:t>, sluttkontroll</w:t>
                  </w:r>
                  <w:r w:rsidRPr="00A265F8">
                    <w:t xml:space="preserve"> og dokumentasjon av VA anlegg»  </w:t>
                  </w:r>
                  <w:r w:rsidR="00911AB7" w:rsidRPr="00A265F8">
                    <w:t xml:space="preserve">og vedlegg B3 «Sjekkliste for overtaking av </w:t>
                  </w:r>
                  <w:r w:rsidR="000F1033" w:rsidRPr="00A265F8">
                    <w:t>VA anlegg</w:t>
                  </w:r>
                  <w:r w:rsidR="00911AB7" w:rsidRPr="00A265F8">
                    <w:t>»</w:t>
                  </w:r>
                  <w:r w:rsidR="002169C7" w:rsidRPr="00A265F8">
                    <w:t>.</w:t>
                  </w:r>
                </w:p>
                <w:p w14:paraId="133DC754" w14:textId="663433F8" w:rsidR="00517344" w:rsidRPr="00A265F8" w:rsidRDefault="00517344" w:rsidP="00FE337E">
                  <w:pPr>
                    <w:tabs>
                      <w:tab w:val="left" w:pos="8887"/>
                    </w:tabs>
                    <w:ind w:left="807" w:right="1612"/>
                  </w:pPr>
                  <w:r w:rsidRPr="00A265F8">
                    <w:t>Innmåling skal skje topp røyr og botn på kummer.</w:t>
                  </w:r>
                </w:p>
                <w:p w14:paraId="546E56EF" w14:textId="4274BB2F" w:rsidR="007E2D89" w:rsidRPr="00A265F8" w:rsidRDefault="00BC67DA" w:rsidP="00FE337E">
                  <w:pPr>
                    <w:tabs>
                      <w:tab w:val="left" w:pos="8887"/>
                    </w:tabs>
                    <w:ind w:left="807" w:right="1612"/>
                  </w:pPr>
                  <w:r w:rsidRPr="00A265F8">
                    <w:t xml:space="preserve">Det skal utførast ein </w:t>
                  </w:r>
                  <w:proofErr w:type="spellStart"/>
                  <w:r w:rsidRPr="00A265F8">
                    <w:t>ferdigbefaring</w:t>
                  </w:r>
                  <w:proofErr w:type="spellEnd"/>
                  <w:r w:rsidRPr="00A265F8">
                    <w:t xml:space="preserve"> etter at anlegget er </w:t>
                  </w:r>
                  <w:proofErr w:type="spellStart"/>
                  <w:r w:rsidRPr="00A265F8">
                    <w:t>ferdigstilt</w:t>
                  </w:r>
                  <w:proofErr w:type="spellEnd"/>
                  <w:r w:rsidRPr="00A265F8">
                    <w:t xml:space="preserve">. </w:t>
                  </w:r>
                  <w:proofErr w:type="spellStart"/>
                  <w:r w:rsidRPr="00A265F8">
                    <w:t>Ferdigbefaring</w:t>
                  </w:r>
                  <w:proofErr w:type="spellEnd"/>
                  <w:r w:rsidRPr="00A265F8">
                    <w:t xml:space="preserve"> avklarast med kommunen/vassverkseigar sin kontaktpersonen i prosjektet. Referat frå </w:t>
                  </w:r>
                  <w:proofErr w:type="spellStart"/>
                  <w:r w:rsidRPr="00A265F8">
                    <w:t>ferdigbefaring</w:t>
                  </w:r>
                  <w:proofErr w:type="spellEnd"/>
                  <w:r w:rsidRPr="00A265F8">
                    <w:t xml:space="preserve"> skal inngå i sluttdokumentasjonen.</w:t>
                  </w:r>
                </w:p>
                <w:p w14:paraId="0C4303B9" w14:textId="16B6F196" w:rsidR="00BC67DA" w:rsidRPr="00A265F8" w:rsidRDefault="00BC67DA" w:rsidP="009373F2">
                  <w:pPr>
                    <w:tabs>
                      <w:tab w:val="left" w:pos="8887"/>
                    </w:tabs>
                    <w:ind w:left="807" w:right="1612"/>
                  </w:pPr>
                  <w:r w:rsidRPr="00A265F8">
                    <w:t>Sluttdokumentasjon skal leverast seinast 14 dagar før overlevering.</w:t>
                  </w:r>
                </w:p>
                <w:p w14:paraId="15A23135" w14:textId="46EA5E88" w:rsidR="002A32B8" w:rsidRPr="00A265F8" w:rsidRDefault="002A32B8" w:rsidP="00E213C8">
                  <w:pPr>
                    <w:tabs>
                      <w:tab w:val="left" w:pos="8887"/>
                    </w:tabs>
                    <w:ind w:left="807" w:right="1612"/>
                    <w:rPr>
                      <w:iCs/>
                    </w:rPr>
                  </w:pPr>
                  <w:r w:rsidRPr="00A265F8">
                    <w:rPr>
                      <w:iCs/>
                    </w:rPr>
                    <w:t>Alle nyanlegg skal leverast med FDV dokumentasjon.</w:t>
                  </w:r>
                  <w:r w:rsidR="00E213C8" w:rsidRPr="00A265F8">
                    <w:rPr>
                      <w:iCs/>
                    </w:rPr>
                    <w:t xml:space="preserve"> Dokumentasjonen </w:t>
                  </w:r>
                  <w:r w:rsidRPr="00A265F8">
                    <w:rPr>
                      <w:rFonts w:eastAsia="Arial"/>
                      <w:szCs w:val="24"/>
                      <w:lang w:eastAsia="en-US"/>
                    </w:rPr>
                    <w:t>skal omfatte alle tekniske installasjonar som inngår i leveransen. Det skal ikkje være dokumentasjon i permane på deler/utstyr som ikkje er del av leveransen og heller ikkje samlebrosjyrar. Driftsinstruksen skal være oversiktleg med tydeleg inndeling i underkapittel.</w:t>
                  </w:r>
                </w:p>
                <w:p w14:paraId="628F105A" w14:textId="1440EB5F" w:rsidR="00AF36F7" w:rsidRPr="00A265F8" w:rsidRDefault="00AF36F7" w:rsidP="002A32B8">
                  <w:pPr>
                    <w:tabs>
                      <w:tab w:val="left" w:pos="8887"/>
                    </w:tabs>
                    <w:ind w:left="807" w:right="1612"/>
                    <w:rPr>
                      <w:iCs/>
                    </w:rPr>
                  </w:pPr>
                </w:p>
              </w:tc>
            </w:tr>
          </w:tbl>
          <w:p w14:paraId="64742E73" w14:textId="77777777" w:rsidR="007F5781" w:rsidRPr="00A265F8" w:rsidRDefault="007F5781" w:rsidP="004636D6">
            <w:pPr>
              <w:ind w:left="893"/>
              <w:rPr>
                <w:rFonts w:ascii="Arial Unicode MS" w:eastAsia="Arial Unicode MS" w:hAnsi="Arial Unicode MS" w:cs="Arial Unicode MS"/>
              </w:rPr>
            </w:pPr>
          </w:p>
        </w:tc>
      </w:tr>
    </w:tbl>
    <w:p w14:paraId="66779A60" w14:textId="77777777" w:rsidR="007F5781" w:rsidRPr="00A265F8" w:rsidRDefault="007F5781" w:rsidP="007F5781">
      <w:r w:rsidRPr="00A265F8">
        <w:t xml:space="preserve">  </w:t>
      </w:r>
    </w:p>
    <w:p w14:paraId="156A3BC1" w14:textId="77777777" w:rsidR="00FC3C28" w:rsidRPr="00A265F8" w:rsidRDefault="00FC3C28" w:rsidP="00F239A7"/>
    <w:p w14:paraId="27831DA7" w14:textId="77777777" w:rsidR="007F5781" w:rsidRPr="00A265F8" w:rsidRDefault="007F5781" w:rsidP="003148B1">
      <w:pPr>
        <w:pStyle w:val="Overskrift3"/>
      </w:pPr>
      <w:bookmarkStart w:id="44" w:name="_Toc379981252"/>
      <w:bookmarkStart w:id="45" w:name="_Toc211949815"/>
      <w:bookmarkEnd w:id="43"/>
      <w:r w:rsidRPr="00A265F8">
        <w:t>3.10 Grave</w:t>
      </w:r>
      <w:r w:rsidR="00437B5B" w:rsidRPr="00A265F8">
        <w:t>løyve</w:t>
      </w:r>
      <w:bookmarkEnd w:id="44"/>
      <w:bookmarkEnd w:id="45"/>
    </w:p>
    <w:p w14:paraId="6C154E88" w14:textId="77777777" w:rsidR="00BB174A" w:rsidRPr="00A265F8" w:rsidRDefault="00BB174A" w:rsidP="007F5781"/>
    <w:p w14:paraId="54127E3A" w14:textId="1708241C" w:rsidR="00DB230A" w:rsidRPr="00A265F8" w:rsidRDefault="00B71E67" w:rsidP="007F5781">
      <w:pPr>
        <w:rPr>
          <w:color w:val="000000"/>
          <w:szCs w:val="24"/>
        </w:rPr>
      </w:pPr>
      <w:r w:rsidRPr="00A265F8">
        <w:rPr>
          <w:color w:val="000000"/>
          <w:szCs w:val="24"/>
        </w:rPr>
        <w:t>Innhenting av grave</w:t>
      </w:r>
      <w:r w:rsidR="002B23C6" w:rsidRPr="00A265F8">
        <w:rPr>
          <w:color w:val="000000"/>
          <w:szCs w:val="24"/>
        </w:rPr>
        <w:t>løyve</w:t>
      </w:r>
      <w:r w:rsidRPr="00A265F8">
        <w:rPr>
          <w:color w:val="000000"/>
          <w:szCs w:val="24"/>
        </w:rPr>
        <w:t xml:space="preserve"> </w:t>
      </w:r>
      <w:r w:rsidR="002B23C6" w:rsidRPr="00A265F8">
        <w:rPr>
          <w:color w:val="000000"/>
          <w:szCs w:val="24"/>
        </w:rPr>
        <w:t>skal gjerast i samsvar med regelverket til</w:t>
      </w:r>
      <w:r w:rsidR="00AD722A" w:rsidRPr="00A265F8">
        <w:rPr>
          <w:color w:val="000000"/>
          <w:szCs w:val="24"/>
        </w:rPr>
        <w:t xml:space="preserve"> kommunen</w:t>
      </w:r>
      <w:r w:rsidRPr="00A265F8">
        <w:rPr>
          <w:color w:val="000000"/>
          <w:szCs w:val="24"/>
        </w:rPr>
        <w:t>.</w:t>
      </w:r>
      <w:r w:rsidR="002B23C6" w:rsidRPr="00A265F8">
        <w:t xml:space="preserve">        </w:t>
      </w:r>
    </w:p>
    <w:p w14:paraId="648167FC" w14:textId="77777777" w:rsidR="00F952B3" w:rsidRPr="00A265F8" w:rsidRDefault="007F5781" w:rsidP="00F952B3">
      <w:pPr>
        <w:pStyle w:val="Overskrift3"/>
      </w:pPr>
      <w:bookmarkStart w:id="46" w:name="_Toc379981253"/>
      <w:bookmarkStart w:id="47" w:name="_Toc211949816"/>
      <w:r w:rsidRPr="00A265F8">
        <w:t xml:space="preserve">3.11 </w:t>
      </w:r>
      <w:proofErr w:type="spellStart"/>
      <w:r w:rsidRPr="00A265F8">
        <w:t>Beliggenhe</w:t>
      </w:r>
      <w:r w:rsidR="00AD722A" w:rsidRPr="00A265F8">
        <w:t>i</w:t>
      </w:r>
      <w:r w:rsidRPr="00A265F8">
        <w:t>t</w:t>
      </w:r>
      <w:proofErr w:type="spellEnd"/>
      <w:r w:rsidRPr="00A265F8">
        <w:t>/</w:t>
      </w:r>
      <w:proofErr w:type="spellStart"/>
      <w:r w:rsidRPr="00A265F8">
        <w:t>trasevalg</w:t>
      </w:r>
      <w:bookmarkEnd w:id="46"/>
      <w:bookmarkEnd w:id="47"/>
      <w:proofErr w:type="spellEnd"/>
    </w:p>
    <w:p w14:paraId="537F247C" w14:textId="77777777" w:rsidR="007F5781" w:rsidRPr="00A265F8" w:rsidRDefault="007F5781" w:rsidP="00F239A7">
      <w:r w:rsidRPr="00A265F8">
        <w:t xml:space="preserve"> </w:t>
      </w:r>
    </w:p>
    <w:p w14:paraId="3DB15FE1" w14:textId="77777777" w:rsidR="00DA33B1" w:rsidRPr="00A265F8" w:rsidRDefault="00DA33B1" w:rsidP="00DA33B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DA33B1" w:rsidRPr="00A265F8" w14:paraId="70DFEF13" w14:textId="77777777" w:rsidTr="007544D3">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DA33B1" w:rsidRPr="00A265F8" w14:paraId="289B67B5" w14:textId="77777777" w:rsidTr="00720496">
              <w:trPr>
                <w:tblCellSpacing w:w="7" w:type="dxa"/>
                <w:jc w:val="center"/>
              </w:trPr>
              <w:tc>
                <w:tcPr>
                  <w:tcW w:w="4984" w:type="pct"/>
                  <w:vAlign w:val="center"/>
                </w:tcPr>
                <w:p w14:paraId="58B8121A" w14:textId="77777777" w:rsidR="00DA33B1" w:rsidRPr="00A265F8" w:rsidRDefault="00DA33B1" w:rsidP="007544D3">
                  <w:pPr>
                    <w:ind w:left="893"/>
                    <w:rPr>
                      <w:rFonts w:ascii="Arial Unicode MS" w:eastAsia="Arial Unicode MS" w:hAnsi="Arial Unicode MS" w:cs="Arial Unicode MS"/>
                    </w:rPr>
                  </w:pPr>
                  <w:r w:rsidRPr="00A265F8">
                    <w:rPr>
                      <w:b/>
                      <w:bCs/>
                    </w:rPr>
                    <w:t>Lokale vilkår</w:t>
                  </w:r>
                </w:p>
              </w:tc>
            </w:tr>
            <w:tr w:rsidR="00DA33B1" w:rsidRPr="00A265F8" w14:paraId="659E6D84" w14:textId="77777777" w:rsidTr="00720496">
              <w:trPr>
                <w:tblCellSpacing w:w="7" w:type="dxa"/>
                <w:jc w:val="center"/>
              </w:trPr>
              <w:tc>
                <w:tcPr>
                  <w:tcW w:w="4984" w:type="pct"/>
                  <w:vAlign w:val="center"/>
                </w:tcPr>
                <w:p w14:paraId="4AAD832F" w14:textId="77777777" w:rsidR="00DA33B1" w:rsidRPr="00A265F8" w:rsidRDefault="00DA33B1" w:rsidP="00DA33B1">
                  <w:pPr>
                    <w:ind w:left="856" w:right="1612"/>
                    <w:rPr>
                      <w:rFonts w:eastAsia="Arial Unicode MS"/>
                    </w:rPr>
                  </w:pPr>
                  <w:r w:rsidRPr="00A265F8">
                    <w:rPr>
                      <w:rFonts w:eastAsia="Arial Unicode MS"/>
                    </w:rPr>
                    <w:t xml:space="preserve">Bygg, konstruksjonar og anlegg skal ikkje byggast nærare enn 4 meter frå VAO leidningar. </w:t>
                  </w:r>
                </w:p>
                <w:p w14:paraId="37D7F3BC" w14:textId="381F9757" w:rsidR="00EA6D1D" w:rsidRPr="00A265F8" w:rsidRDefault="00B67226" w:rsidP="00304D53">
                  <w:pPr>
                    <w:ind w:left="856" w:right="1612"/>
                    <w:rPr>
                      <w:rFonts w:eastAsia="Arial Unicode MS"/>
                    </w:rPr>
                  </w:pPr>
                  <w:proofErr w:type="spellStart"/>
                  <w:r w:rsidRPr="00A265F8">
                    <w:rPr>
                      <w:rFonts w:eastAsia="Arial Unicode MS"/>
                    </w:rPr>
                    <w:t>Grøftedybde</w:t>
                  </w:r>
                  <w:proofErr w:type="spellEnd"/>
                  <w:r w:rsidRPr="00A265F8">
                    <w:rPr>
                      <w:rFonts w:eastAsia="Arial Unicode MS"/>
                    </w:rPr>
                    <w:t xml:space="preserve"> skal ikkje vere l</w:t>
                  </w:r>
                  <w:r w:rsidR="00304D53" w:rsidRPr="00A265F8">
                    <w:rPr>
                      <w:rFonts w:eastAsia="Arial Unicode MS"/>
                    </w:rPr>
                    <w:t>åga</w:t>
                  </w:r>
                  <w:r w:rsidRPr="00A265F8">
                    <w:rPr>
                      <w:rFonts w:eastAsia="Arial Unicode MS"/>
                    </w:rPr>
                    <w:t>re enn f</w:t>
                  </w:r>
                  <w:r w:rsidR="00157523" w:rsidRPr="00A265F8">
                    <w:rPr>
                      <w:rFonts w:eastAsia="Arial Unicode MS"/>
                    </w:rPr>
                    <w:t>undament til bygg, konstruksjon</w:t>
                  </w:r>
                  <w:r w:rsidR="00304D53" w:rsidRPr="00A265F8">
                    <w:rPr>
                      <w:rFonts w:eastAsia="Arial Unicode MS"/>
                    </w:rPr>
                    <w:t>ar</w:t>
                  </w:r>
                  <w:r w:rsidR="00157523" w:rsidRPr="00A265F8">
                    <w:rPr>
                      <w:rFonts w:eastAsia="Arial Unicode MS"/>
                    </w:rPr>
                    <w:t xml:space="preserve"> og anlegg</w:t>
                  </w:r>
                  <w:r w:rsidR="00304D53" w:rsidRPr="00A265F8">
                    <w:rPr>
                      <w:rFonts w:eastAsia="Arial Unicode MS"/>
                    </w:rPr>
                    <w:t xml:space="preserve">. </w:t>
                  </w:r>
                  <w:r w:rsidR="00EA6D1D" w:rsidRPr="00A265F8">
                    <w:rPr>
                      <w:rFonts w:eastAsia="Arial Unicode MS"/>
                    </w:rPr>
                    <w:t xml:space="preserve">Dersom VA leidning må ligge djupare enn fundament til </w:t>
                  </w:r>
                  <w:r w:rsidR="00891A91" w:rsidRPr="00A265F8">
                    <w:rPr>
                      <w:rFonts w:eastAsia="Arial Unicode MS"/>
                    </w:rPr>
                    <w:t>bygg, konstruksjon eller anlegg skal avstanden aukast og godkjennast av VA-ansvarleg.</w:t>
                  </w:r>
                </w:p>
                <w:p w14:paraId="44FEA9DE" w14:textId="3ECD8E90" w:rsidR="00157998" w:rsidRPr="00A265F8" w:rsidRDefault="00157998" w:rsidP="00DA33B1">
                  <w:pPr>
                    <w:ind w:left="856" w:right="1612"/>
                    <w:rPr>
                      <w:rFonts w:eastAsia="Arial Unicode MS"/>
                    </w:rPr>
                  </w:pPr>
                  <w:r w:rsidRPr="00A265F8">
                    <w:rPr>
                      <w:rFonts w:eastAsia="Arial Unicode MS"/>
                    </w:rPr>
                    <w:t xml:space="preserve">Sjå vedlegg </w:t>
                  </w:r>
                  <w:r w:rsidR="00CC1447" w:rsidRPr="00A265F8">
                    <w:rPr>
                      <w:rFonts w:eastAsia="Arial Unicode MS"/>
                    </w:rPr>
                    <w:t>A1</w:t>
                  </w:r>
                  <w:r w:rsidR="000F5CF5" w:rsidRPr="00A265F8">
                    <w:rPr>
                      <w:rFonts w:eastAsia="Arial Unicode MS"/>
                    </w:rPr>
                    <w:t>2</w:t>
                  </w:r>
                  <w:r w:rsidR="00CC1447" w:rsidRPr="00A265F8">
                    <w:rPr>
                      <w:rFonts w:eastAsia="Arial Unicode MS"/>
                    </w:rPr>
                    <w:t xml:space="preserve"> Byggeavstand </w:t>
                  </w:r>
                  <w:r w:rsidR="00B66CD6" w:rsidRPr="00A265F8">
                    <w:rPr>
                      <w:rFonts w:eastAsia="Arial Unicode MS"/>
                    </w:rPr>
                    <w:t xml:space="preserve">til kommunale VAO </w:t>
                  </w:r>
                  <w:proofErr w:type="spellStart"/>
                  <w:r w:rsidR="00B66CD6" w:rsidRPr="00A265F8">
                    <w:rPr>
                      <w:rFonts w:eastAsia="Arial Unicode MS"/>
                    </w:rPr>
                    <w:t>leidninger</w:t>
                  </w:r>
                  <w:proofErr w:type="spellEnd"/>
                  <w:r w:rsidR="00B66CD6" w:rsidRPr="00A265F8">
                    <w:rPr>
                      <w:rFonts w:eastAsia="Arial Unicode MS"/>
                    </w:rPr>
                    <w:t>.</w:t>
                  </w:r>
                  <w:r w:rsidR="004D4C8F" w:rsidRPr="00A265F8">
                    <w:rPr>
                      <w:rFonts w:eastAsia="Arial Unicode MS"/>
                    </w:rPr>
                    <w:t xml:space="preserve"> </w:t>
                  </w:r>
                </w:p>
                <w:p w14:paraId="22BA716F" w14:textId="0D6961CE" w:rsidR="00EA6D1D" w:rsidRPr="00A265F8" w:rsidRDefault="00EA6D1D" w:rsidP="00EA6D1D">
                  <w:pPr>
                    <w:ind w:right="1612"/>
                    <w:rPr>
                      <w:rFonts w:eastAsia="Arial Unicode MS"/>
                    </w:rPr>
                  </w:pPr>
                </w:p>
              </w:tc>
            </w:tr>
          </w:tbl>
          <w:p w14:paraId="307E1B09" w14:textId="77777777" w:rsidR="00DA33B1" w:rsidRPr="00A265F8" w:rsidRDefault="00DA33B1" w:rsidP="007544D3">
            <w:pPr>
              <w:ind w:left="893"/>
              <w:rPr>
                <w:rFonts w:ascii="Arial Unicode MS" w:eastAsia="Arial Unicode MS" w:hAnsi="Arial Unicode MS" w:cs="Arial Unicode MS"/>
              </w:rPr>
            </w:pPr>
          </w:p>
        </w:tc>
      </w:tr>
    </w:tbl>
    <w:p w14:paraId="4146EDF8" w14:textId="77777777" w:rsidR="00DA33B1" w:rsidRPr="00A265F8" w:rsidRDefault="00DA33B1" w:rsidP="00F239A7"/>
    <w:p w14:paraId="4FA77F24" w14:textId="77777777" w:rsidR="007F5781" w:rsidRPr="00A265F8" w:rsidRDefault="007F5781" w:rsidP="003148B1">
      <w:pPr>
        <w:pStyle w:val="Overskrift3"/>
      </w:pPr>
      <w:bookmarkStart w:id="48" w:name="_Toc379981254"/>
      <w:bookmarkStart w:id="49" w:name="_Toc211949817"/>
      <w:r w:rsidRPr="00A265F8">
        <w:t>3.A Andre krav</w:t>
      </w:r>
      <w:bookmarkEnd w:id="48"/>
      <w:bookmarkEnd w:id="49"/>
    </w:p>
    <w:p w14:paraId="67C5569A"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F952B3" w:rsidRPr="00A265F8" w14:paraId="67D992D3" w14:textId="77777777" w:rsidTr="00BC67DA">
        <w:trPr>
          <w:tblCellSpacing w:w="7" w:type="dxa"/>
          <w:jc w:val="center"/>
        </w:trPr>
        <w:tc>
          <w:tcPr>
            <w:tcW w:w="4985"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F952B3" w:rsidRPr="00A265F8" w14:paraId="58356E92" w14:textId="77777777" w:rsidTr="00BC67DA">
              <w:trPr>
                <w:tblCellSpacing w:w="7" w:type="dxa"/>
                <w:jc w:val="center"/>
              </w:trPr>
              <w:tc>
                <w:tcPr>
                  <w:tcW w:w="4984" w:type="pct"/>
                  <w:vAlign w:val="center"/>
                </w:tcPr>
                <w:p w14:paraId="22E577E6" w14:textId="05399E07" w:rsidR="00F952B3" w:rsidRPr="00A265F8" w:rsidRDefault="00F952B3" w:rsidP="00F477D7">
                  <w:pPr>
                    <w:ind w:left="893"/>
                    <w:rPr>
                      <w:rFonts w:ascii="Arial Unicode MS" w:eastAsia="Arial Unicode MS" w:hAnsi="Arial Unicode MS" w:cs="Arial Unicode MS"/>
                    </w:rPr>
                  </w:pPr>
                  <w:r w:rsidRPr="00A265F8">
                    <w:t xml:space="preserve">    </w:t>
                  </w:r>
                  <w:r w:rsidRPr="00A265F8">
                    <w:rPr>
                      <w:b/>
                      <w:bCs/>
                    </w:rPr>
                    <w:t xml:space="preserve">Lokale </w:t>
                  </w:r>
                  <w:r w:rsidR="0069356F" w:rsidRPr="00A265F8">
                    <w:rPr>
                      <w:b/>
                      <w:bCs/>
                    </w:rPr>
                    <w:t>vilkår</w:t>
                  </w:r>
                </w:p>
              </w:tc>
            </w:tr>
            <w:tr w:rsidR="00F952B3" w:rsidRPr="00A265F8" w14:paraId="2F6BF6A0" w14:textId="77777777" w:rsidTr="00BC67DA">
              <w:trPr>
                <w:tblCellSpacing w:w="7" w:type="dxa"/>
                <w:jc w:val="center"/>
              </w:trPr>
              <w:tc>
                <w:tcPr>
                  <w:tcW w:w="4984" w:type="pct"/>
                  <w:vAlign w:val="center"/>
                </w:tcPr>
                <w:p w14:paraId="1899BB4C" w14:textId="4CE55996" w:rsidR="00F952B3" w:rsidRPr="00A265F8" w:rsidRDefault="00285860" w:rsidP="009373F2">
                  <w:pPr>
                    <w:ind w:left="856" w:right="1612"/>
                    <w:rPr>
                      <w:b/>
                      <w:i/>
                      <w:iCs/>
                    </w:rPr>
                  </w:pPr>
                  <w:bookmarkStart w:id="50" w:name="_Hlk61436456"/>
                  <w:r w:rsidRPr="00A265F8">
                    <w:rPr>
                      <w:b/>
                      <w:i/>
                      <w:iCs/>
                    </w:rPr>
                    <w:t xml:space="preserve"> </w:t>
                  </w:r>
                  <w:r w:rsidR="00F952B3" w:rsidRPr="00A265F8">
                    <w:rPr>
                      <w:b/>
                      <w:i/>
                      <w:iCs/>
                    </w:rPr>
                    <w:t>Erverv av grunn og rettigheitar</w:t>
                  </w:r>
                </w:p>
                <w:p w14:paraId="3FDD0469" w14:textId="3D0B780E" w:rsidR="0090559C" w:rsidRPr="00A265F8" w:rsidRDefault="00F952B3" w:rsidP="00720496">
                  <w:pPr>
                    <w:ind w:left="856" w:right="1612"/>
                    <w:rPr>
                      <w:iCs/>
                    </w:rPr>
                  </w:pPr>
                  <w:r w:rsidRPr="00A265F8">
                    <w:rPr>
                      <w:iCs/>
                    </w:rPr>
                    <w:t xml:space="preserve">Endeleg traseval skal vere avklart med grunneigar og avtale underskreve før anlegget kan starte opp.  </w:t>
                  </w:r>
                  <w:r w:rsidR="00285860" w:rsidRPr="00A265F8">
                    <w:rPr>
                      <w:rFonts w:eastAsia="Arial Unicode MS"/>
                    </w:rPr>
                    <w:t xml:space="preserve">Tilgjenge til leidningstrasear, for framtidig drift, vedlikehald og utskifting, skal sikrast ved avtale </w:t>
                  </w:r>
                  <w:r w:rsidR="00285860" w:rsidRPr="00A265F8">
                    <w:t>med grunneigar</w:t>
                  </w:r>
                  <w:r w:rsidR="002827F9" w:rsidRPr="00A265F8">
                    <w:t>.</w:t>
                  </w:r>
                  <w:r w:rsidR="00285860" w:rsidRPr="00A265F8">
                    <w:rPr>
                      <w:iCs/>
                    </w:rPr>
                    <w:t xml:space="preserve"> </w:t>
                  </w:r>
                  <w:r w:rsidRPr="00A265F8">
                    <w:rPr>
                      <w:iCs/>
                    </w:rPr>
                    <w:t xml:space="preserve">Avtalen skal sikre varig løyve til å ha leidningen liggjande og å kunne gjennomføre naudsynt vedlikehald. Avtalane </w:t>
                  </w:r>
                  <w:r w:rsidR="00581820" w:rsidRPr="00A265F8">
                    <w:rPr>
                      <w:iCs/>
                    </w:rPr>
                    <w:t>skal</w:t>
                  </w:r>
                  <w:r w:rsidRPr="00A265F8">
                    <w:rPr>
                      <w:iCs/>
                    </w:rPr>
                    <w:t xml:space="preserve"> tinglysast som hefte på eigedommane og vil følgje med ved frådeling og sal. Nødvendig areal for høgdebasseng og pumpestasjonar inkludert tilkomst/oppstillingsplass for lett køyretøy, skal stillast til </w:t>
                  </w:r>
                  <w:r w:rsidRPr="00A265F8">
                    <w:rPr>
                      <w:iCs/>
                    </w:rPr>
                    <w:lastRenderedPageBreak/>
                    <w:t>disposisjon for kommunen</w:t>
                  </w:r>
                  <w:r w:rsidR="000D222F" w:rsidRPr="00A265F8">
                    <w:rPr>
                      <w:iCs/>
                    </w:rPr>
                    <w:t xml:space="preserve">. </w:t>
                  </w:r>
                  <w:r w:rsidR="00285860" w:rsidRPr="00A265F8">
                    <w:rPr>
                      <w:iCs/>
                    </w:rPr>
                    <w:t xml:space="preserve"> </w:t>
                  </w:r>
                  <w:r w:rsidR="002D60ED" w:rsidRPr="00A265F8">
                    <w:rPr>
                      <w:iCs/>
                    </w:rPr>
                    <w:t>A</w:t>
                  </w:r>
                  <w:r w:rsidRPr="00A265F8">
                    <w:rPr>
                      <w:iCs/>
                    </w:rPr>
                    <w:t xml:space="preserve">realet </w:t>
                  </w:r>
                  <w:r w:rsidR="002D60ED" w:rsidRPr="00A265F8">
                    <w:rPr>
                      <w:iCs/>
                    </w:rPr>
                    <w:t xml:space="preserve">skal </w:t>
                  </w:r>
                  <w:proofErr w:type="spellStart"/>
                  <w:r w:rsidRPr="00A265F8">
                    <w:rPr>
                      <w:iCs/>
                    </w:rPr>
                    <w:t>oppmålast</w:t>
                  </w:r>
                  <w:proofErr w:type="spellEnd"/>
                  <w:r w:rsidRPr="00A265F8">
                    <w:rPr>
                      <w:iCs/>
                    </w:rPr>
                    <w:t xml:space="preserve"> og tildelast </w:t>
                  </w:r>
                  <w:proofErr w:type="spellStart"/>
                  <w:r w:rsidRPr="00A265F8">
                    <w:rPr>
                      <w:iCs/>
                    </w:rPr>
                    <w:t>martrikkelnr</w:t>
                  </w:r>
                  <w:proofErr w:type="spellEnd"/>
                  <w:r w:rsidRPr="00A265F8">
                    <w:rPr>
                      <w:iCs/>
                    </w:rPr>
                    <w:t xml:space="preserve">.  </w:t>
                  </w:r>
                </w:p>
                <w:p w14:paraId="7C015ED1" w14:textId="5C7ADD17" w:rsidR="00285860" w:rsidRPr="00A265F8" w:rsidRDefault="00F952B3" w:rsidP="009373F2">
                  <w:pPr>
                    <w:ind w:left="856" w:right="1612"/>
                    <w:rPr>
                      <w:iCs/>
                    </w:rPr>
                  </w:pPr>
                  <w:r w:rsidRPr="00A265F8">
                    <w:rPr>
                      <w:iCs/>
                    </w:rPr>
                    <w:t>Pumpestasjonar</w:t>
                  </w:r>
                  <w:r w:rsidR="00EA569A" w:rsidRPr="00A265F8">
                    <w:rPr>
                      <w:iCs/>
                    </w:rPr>
                    <w:t>,</w:t>
                  </w:r>
                  <w:r w:rsidR="003442EA" w:rsidRPr="00A265F8">
                    <w:rPr>
                      <w:iCs/>
                    </w:rPr>
                    <w:t xml:space="preserve"> høgdebasseng</w:t>
                  </w:r>
                  <w:r w:rsidR="00EA569A" w:rsidRPr="00A265F8">
                    <w:rPr>
                      <w:iCs/>
                    </w:rPr>
                    <w:t xml:space="preserve"> og andre tilsvarande anlegg</w:t>
                  </w:r>
                  <w:r w:rsidR="003442EA" w:rsidRPr="00A265F8">
                    <w:rPr>
                      <w:iCs/>
                    </w:rPr>
                    <w:t xml:space="preserve"> </w:t>
                  </w:r>
                  <w:r w:rsidR="00CC0521" w:rsidRPr="00A265F8">
                    <w:rPr>
                      <w:iCs/>
                    </w:rPr>
                    <w:t>som skal overtakast til kommun</w:t>
                  </w:r>
                  <w:r w:rsidRPr="00A265F8">
                    <w:rPr>
                      <w:iCs/>
                    </w:rPr>
                    <w:t xml:space="preserve">alt vedlikehald, skal ha køyrbar tilkomst </w:t>
                  </w:r>
                  <w:r w:rsidR="00306196" w:rsidRPr="00A265F8">
                    <w:rPr>
                      <w:iCs/>
                    </w:rPr>
                    <w:t xml:space="preserve">med </w:t>
                  </w:r>
                  <w:r w:rsidRPr="00A265F8">
                    <w:rPr>
                      <w:iCs/>
                    </w:rPr>
                    <w:t>heilt fram til stasjonen</w:t>
                  </w:r>
                  <w:r w:rsidR="000F5CF5" w:rsidRPr="00A265F8">
                    <w:rPr>
                      <w:iCs/>
                    </w:rPr>
                    <w:t xml:space="preserve"> og tilrettelagd snuplass</w:t>
                  </w:r>
                  <w:r w:rsidRPr="00A265F8">
                    <w:rPr>
                      <w:iCs/>
                    </w:rPr>
                    <w:t xml:space="preserve">. Det skal </w:t>
                  </w:r>
                  <w:proofErr w:type="spellStart"/>
                  <w:r w:rsidRPr="00A265F8">
                    <w:rPr>
                      <w:iCs/>
                    </w:rPr>
                    <w:t>foreligge</w:t>
                  </w:r>
                  <w:proofErr w:type="spellEnd"/>
                  <w:r w:rsidRPr="00A265F8">
                    <w:rPr>
                      <w:iCs/>
                    </w:rPr>
                    <w:t xml:space="preserve"> tinglyst vegrett. Framtidige nødvendige vedlikehaldsutgifter for kommunal bruk av vegen skal vere avklart. Dette skal </w:t>
                  </w:r>
                  <w:proofErr w:type="spellStart"/>
                  <w:r w:rsidRPr="00A265F8">
                    <w:rPr>
                      <w:iCs/>
                    </w:rPr>
                    <w:t>framgå</w:t>
                  </w:r>
                  <w:proofErr w:type="spellEnd"/>
                  <w:r w:rsidRPr="00A265F8">
                    <w:rPr>
                      <w:iCs/>
                    </w:rPr>
                    <w:t xml:space="preserve"> av tinglysingsdokum</w:t>
                  </w:r>
                  <w:r w:rsidR="00BF5116" w:rsidRPr="00A265F8">
                    <w:rPr>
                      <w:iCs/>
                    </w:rPr>
                    <w:t>en</w:t>
                  </w:r>
                  <w:r w:rsidRPr="00A265F8">
                    <w:rPr>
                      <w:iCs/>
                    </w:rPr>
                    <w:t>tet.</w:t>
                  </w:r>
                </w:p>
                <w:p w14:paraId="0C4CA44B" w14:textId="6AFF8ED3" w:rsidR="00663DCE" w:rsidRPr="00A265F8" w:rsidRDefault="00285860" w:rsidP="009373F2">
                  <w:pPr>
                    <w:ind w:left="856" w:right="1612"/>
                    <w:rPr>
                      <w:rFonts w:eastAsia="Arial Unicode MS"/>
                    </w:rPr>
                  </w:pPr>
                  <w:r w:rsidRPr="00A265F8">
                    <w:rPr>
                      <w:rFonts w:eastAsia="Arial Unicode MS"/>
                    </w:rPr>
                    <w:t>For anlegg der det ligg både offentlege og private leidningar, har kommunen rett til å utføre naudsynt drift og vedlikehald, samt full disposisjonsrett over grøfta.</w:t>
                  </w:r>
                </w:p>
                <w:p w14:paraId="714EB92F" w14:textId="5C7F9198" w:rsidR="00DA0F2A" w:rsidRPr="00A265F8" w:rsidRDefault="00A17BCC" w:rsidP="00DA33B1">
                  <w:pPr>
                    <w:ind w:left="856" w:right="1612"/>
                    <w:rPr>
                      <w:rFonts w:eastAsia="Arial Unicode MS"/>
                    </w:rPr>
                  </w:pPr>
                  <w:r w:rsidRPr="00A265F8">
                    <w:rPr>
                      <w:rFonts w:eastAsia="Arial Unicode MS"/>
                    </w:rPr>
                    <w:t>Der leidningsanlegg med tilhøyrande installasjonar må leggjast over privat grunn skal det føreligge tinglyst erklæring som gir kommunen rett til å ha anlegget liggjande på eigedomen, samt rett til uhindra tilkomst i samband med framtidig tilsyn, vedlikehald</w:t>
                  </w:r>
                  <w:r w:rsidR="00EC7A1C" w:rsidRPr="00A265F8">
                    <w:rPr>
                      <w:rFonts w:eastAsia="Arial Unicode MS"/>
                    </w:rPr>
                    <w:t>, utskifting</w:t>
                  </w:r>
                  <w:r w:rsidRPr="00A265F8">
                    <w:rPr>
                      <w:rFonts w:eastAsia="Arial Unicode MS"/>
                    </w:rPr>
                    <w:t xml:space="preserve"> og reparasjonsarbeid. Areal som ligg nærare enn 4 meter frå næraste leidnings ytterkant skal klausulerast.</w:t>
                  </w:r>
                </w:p>
                <w:p w14:paraId="734783BF" w14:textId="0AF3CD1D" w:rsidR="00F952B3" w:rsidRPr="00A265F8" w:rsidRDefault="007A1AB7" w:rsidP="00F477D7">
                  <w:pPr>
                    <w:ind w:left="856" w:right="1612"/>
                    <w:rPr>
                      <w:rFonts w:eastAsia="MS Mincho"/>
                      <w:i/>
                      <w:iCs/>
                    </w:rPr>
                  </w:pPr>
                  <w:r w:rsidRPr="00A265F8">
                    <w:rPr>
                      <w:rFonts w:eastAsia="Arial Unicode MS"/>
                    </w:rPr>
                    <w:t xml:space="preserve">Mal for avtale er </w:t>
                  </w:r>
                  <w:r w:rsidR="005C34F2" w:rsidRPr="00A265F8">
                    <w:rPr>
                      <w:rFonts w:eastAsia="Arial Unicode MS"/>
                    </w:rPr>
                    <w:t>synt i vedlegg</w:t>
                  </w:r>
                  <w:r w:rsidRPr="00A265F8">
                    <w:rPr>
                      <w:rFonts w:eastAsia="Arial Unicode MS"/>
                    </w:rPr>
                    <w:t xml:space="preserve"> B4 </w:t>
                  </w:r>
                  <w:r w:rsidR="005C34F2" w:rsidRPr="00A265F8">
                    <w:rPr>
                      <w:rFonts w:eastAsia="Arial Unicode MS"/>
                    </w:rPr>
                    <w:t>Mal for grunneigaravtale</w:t>
                  </w:r>
                  <w:bookmarkEnd w:id="50"/>
                  <w:r w:rsidR="00306196" w:rsidRPr="00A265F8">
                    <w:rPr>
                      <w:rFonts w:eastAsia="Arial Unicode MS"/>
                    </w:rPr>
                    <w:t>, alternativt Norsk Vann sin mal.</w:t>
                  </w:r>
                </w:p>
                <w:p w14:paraId="19962090" w14:textId="77777777" w:rsidR="00841DF0" w:rsidRPr="00A265F8" w:rsidRDefault="00841DF0" w:rsidP="00F477D7">
                  <w:pPr>
                    <w:ind w:left="856" w:right="1612"/>
                    <w:rPr>
                      <w:rFonts w:eastAsia="MS Mincho"/>
                      <w:i/>
                      <w:iCs/>
                    </w:rPr>
                  </w:pPr>
                </w:p>
              </w:tc>
            </w:tr>
          </w:tbl>
          <w:p w14:paraId="5BE12872" w14:textId="77777777" w:rsidR="00F952B3" w:rsidRPr="00A265F8" w:rsidRDefault="00F952B3" w:rsidP="00F477D7">
            <w:pPr>
              <w:ind w:left="893"/>
              <w:rPr>
                <w:rFonts w:ascii="Arial Unicode MS" w:eastAsia="Arial Unicode MS" w:hAnsi="Arial Unicode MS" w:cs="Arial Unicode MS"/>
              </w:rPr>
            </w:pPr>
          </w:p>
        </w:tc>
      </w:tr>
    </w:tbl>
    <w:p w14:paraId="20E29AB2" w14:textId="77777777" w:rsidR="007F5781" w:rsidRPr="00A265F8" w:rsidRDefault="00F952B3" w:rsidP="00CC0521">
      <w:r w:rsidRPr="00A265F8">
        <w:lastRenderedPageBreak/>
        <w:t xml:space="preserve">        </w:t>
      </w:r>
    </w:p>
    <w:p w14:paraId="305563AD" w14:textId="77777777" w:rsidR="007F5781" w:rsidRPr="00A265F8" w:rsidRDefault="007F5781" w:rsidP="007F5781">
      <w:pPr>
        <w:pStyle w:val="Overskrift1"/>
      </w:pPr>
      <w:r w:rsidRPr="00A265F8">
        <w:br w:type="page"/>
      </w:r>
      <w:bookmarkStart w:id="51" w:name="_Toc379981255"/>
      <w:bookmarkStart w:id="52" w:name="_Toc211949818"/>
      <w:r w:rsidRPr="00A265F8">
        <w:lastRenderedPageBreak/>
        <w:t>4. Grøfter og le</w:t>
      </w:r>
      <w:r w:rsidR="00B85B47" w:rsidRPr="00A265F8">
        <w:t>i</w:t>
      </w:r>
      <w:r w:rsidRPr="00A265F8">
        <w:t>dningsutfør</w:t>
      </w:r>
      <w:r w:rsidR="00AD722A" w:rsidRPr="00A265F8">
        <w:t>ing</w:t>
      </w:r>
      <w:bookmarkEnd w:id="51"/>
      <w:bookmarkEnd w:id="52"/>
    </w:p>
    <w:p w14:paraId="56DDA27D" w14:textId="77777777" w:rsidR="00D00FC0" w:rsidRPr="00A265F8" w:rsidRDefault="00D00FC0" w:rsidP="00F239A7">
      <w:bookmarkStart w:id="53" w:name="_Toc371587467"/>
      <w:bookmarkStart w:id="54" w:name="_Toc379981256"/>
    </w:p>
    <w:p w14:paraId="0FAF698F" w14:textId="77777777" w:rsidR="00AD722A" w:rsidRPr="00A265F8" w:rsidRDefault="00AD722A" w:rsidP="00AD722A">
      <w:pPr>
        <w:pStyle w:val="Overskrift3"/>
      </w:pPr>
      <w:bookmarkStart w:id="55" w:name="_Toc211949819"/>
      <w:r w:rsidRPr="00A265F8">
        <w:t>4.0 Generelt</w:t>
      </w:r>
      <w:bookmarkEnd w:id="53"/>
      <w:bookmarkEnd w:id="54"/>
      <w:bookmarkEnd w:id="55"/>
    </w:p>
    <w:p w14:paraId="577145C0" w14:textId="77777777" w:rsidR="00AD722A" w:rsidRPr="00A265F8" w:rsidRDefault="00AD722A" w:rsidP="00AD722A"/>
    <w:p w14:paraId="2F8DB66F" w14:textId="77777777" w:rsidR="00AD722A" w:rsidRPr="00A265F8" w:rsidRDefault="00AD722A" w:rsidP="00AD722A">
      <w:pPr>
        <w:pStyle w:val="NormalWeb"/>
        <w:spacing w:before="0" w:beforeAutospacing="0" w:after="0" w:afterAutospacing="0"/>
        <w:rPr>
          <w:color w:val="000000"/>
          <w:lang w:val="nn-NO"/>
        </w:rPr>
      </w:pPr>
      <w:r w:rsidRPr="00A265F8">
        <w:rPr>
          <w:color w:val="000000"/>
          <w:lang w:val="nn-NO"/>
        </w:rPr>
        <w:t>Generelt blir det vist til VA Miljøblad nr. 5 og 6. Dersom røyrprodusenten har gitt strengare krav til legging enn VA-norma, skal krava frå produsenten følgjast.</w:t>
      </w:r>
    </w:p>
    <w:p w14:paraId="6A9C9870" w14:textId="77777777" w:rsidR="00285860" w:rsidRPr="00A265F8" w:rsidRDefault="00285860" w:rsidP="00AD722A">
      <w:pPr>
        <w:pStyle w:val="NormalWeb"/>
        <w:spacing w:before="0" w:beforeAutospacing="0" w:after="0" w:afterAutospacing="0"/>
        <w:rPr>
          <w:color w:val="000000"/>
          <w:lang w:val="nn-NO"/>
        </w:rPr>
      </w:pP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285860" w:rsidRPr="00A265F8" w14:paraId="5885F24F" w14:textId="77777777" w:rsidTr="00935582">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285860" w:rsidRPr="00A265F8" w14:paraId="179D165E" w14:textId="77777777" w:rsidTr="00935582">
              <w:trPr>
                <w:tblCellSpacing w:w="7" w:type="dxa"/>
                <w:jc w:val="center"/>
              </w:trPr>
              <w:tc>
                <w:tcPr>
                  <w:tcW w:w="4985" w:type="pct"/>
                  <w:vAlign w:val="center"/>
                </w:tcPr>
                <w:p w14:paraId="1490F1E8" w14:textId="77777777" w:rsidR="00285860" w:rsidRPr="00A265F8" w:rsidRDefault="00285860" w:rsidP="00935582">
                  <w:pPr>
                    <w:ind w:left="807"/>
                    <w:rPr>
                      <w:rFonts w:eastAsia="Arial Unicode MS"/>
                      <w:highlight w:val="green"/>
                    </w:rPr>
                  </w:pPr>
                  <w:r w:rsidRPr="00A265F8">
                    <w:rPr>
                      <w:b/>
                    </w:rPr>
                    <w:t>Lokale vilkår</w:t>
                  </w:r>
                </w:p>
              </w:tc>
            </w:tr>
            <w:tr w:rsidR="00285860" w:rsidRPr="00A265F8" w14:paraId="30CB2E3D" w14:textId="77777777" w:rsidTr="00935582">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285860" w:rsidRPr="00A265F8" w14:paraId="5A04515F" w14:textId="77777777" w:rsidTr="00935582">
                    <w:trPr>
                      <w:tblCellSpacing w:w="7" w:type="dxa"/>
                      <w:jc w:val="center"/>
                    </w:trPr>
                    <w:tc>
                      <w:tcPr>
                        <w:tcW w:w="4984" w:type="pct"/>
                        <w:vAlign w:val="center"/>
                      </w:tcPr>
                      <w:p w14:paraId="006FD9C3" w14:textId="77777777" w:rsidR="00285860" w:rsidRPr="00A265F8" w:rsidRDefault="00285860" w:rsidP="00935582">
                        <w:pPr>
                          <w:ind w:right="1792"/>
                        </w:pPr>
                      </w:p>
                      <w:p w14:paraId="02E9830B" w14:textId="7306BF63" w:rsidR="00DA5295" w:rsidRPr="00A265F8" w:rsidRDefault="00DA5295" w:rsidP="009373F2">
                        <w:pPr>
                          <w:tabs>
                            <w:tab w:val="left" w:pos="8471"/>
                          </w:tabs>
                          <w:ind w:left="755" w:right="107"/>
                        </w:pPr>
                        <w:r w:rsidRPr="00A265F8">
                          <w:t xml:space="preserve">Terrenginngrep som endrar </w:t>
                        </w:r>
                        <w:proofErr w:type="spellStart"/>
                        <w:r w:rsidRPr="00A265F8">
                          <w:t>overdekkingsforholda</w:t>
                        </w:r>
                        <w:proofErr w:type="spellEnd"/>
                        <w:r w:rsidRPr="00A265F8">
                          <w:t xml:space="preserve"> skal ikkje gjennomførast utan skriftleg løyve frå kommunen.  V</w:t>
                        </w:r>
                        <w:r w:rsidRPr="00A265F8">
                          <w:rPr>
                            <w:rFonts w:cs="Arial"/>
                            <w:bCs/>
                          </w:rPr>
                          <w:t>ed stort leggedjup må ansvarleg prosjekterande kontakte leverandør for å avklare og dokumentere om leidningen har tilstrekkeleg styrke.</w:t>
                        </w:r>
                        <w:r w:rsidRPr="00A265F8">
                          <w:t xml:space="preserve"> Større leggedjupne enn </w:t>
                        </w:r>
                        <w:r w:rsidR="00663DCE" w:rsidRPr="00A265F8">
                          <w:t>3</w:t>
                        </w:r>
                        <w:r w:rsidRPr="00A265F8">
                          <w:t>,</w:t>
                        </w:r>
                        <w:r w:rsidR="00663DCE" w:rsidRPr="00A265F8">
                          <w:t>0</w:t>
                        </w:r>
                        <w:r w:rsidRPr="00A265F8">
                          <w:t xml:space="preserve"> m skal godkjennast av VA-ansvarleg.</w:t>
                        </w:r>
                      </w:p>
                      <w:p w14:paraId="7EAB0BD5" w14:textId="67E35B58" w:rsidR="002903E3" w:rsidRPr="00A265F8" w:rsidRDefault="002903E3" w:rsidP="009373F2">
                        <w:pPr>
                          <w:ind w:left="755" w:right="1792"/>
                          <w:rPr>
                            <w:rFonts w:eastAsia="MS Mincho"/>
                          </w:rPr>
                        </w:pPr>
                        <w:r w:rsidRPr="00A265F8">
                          <w:rPr>
                            <w:rFonts w:eastAsia="MS Mincho"/>
                          </w:rPr>
                          <w:t>B</w:t>
                        </w:r>
                        <w:r w:rsidR="00E70E51" w:rsidRPr="00A265F8">
                          <w:rPr>
                            <w:rFonts w:eastAsia="MS Mincho"/>
                          </w:rPr>
                          <w:t xml:space="preserve">ruk av grunne grøfter, trykkavløp og isolerte røyr </w:t>
                        </w:r>
                        <w:r w:rsidRPr="00A265F8">
                          <w:rPr>
                            <w:rFonts w:eastAsia="MS Mincho"/>
                          </w:rPr>
                          <w:t xml:space="preserve">kan vere </w:t>
                        </w:r>
                        <w:r w:rsidR="00E70E51" w:rsidRPr="00A265F8">
                          <w:rPr>
                            <w:rFonts w:eastAsia="MS Mincho"/>
                          </w:rPr>
                          <w:t xml:space="preserve">aktuelle løysingar. Dette gjeld særleg i hytteområde i fjellheimen der terrenginngrepa blir store ved å bruke konvensjonelle løysingar. Også i sårbare område ved kysten med lite lausmassar og mykje fjell i dagen, kan dette vere aktuelle løysingar. </w:t>
                        </w:r>
                      </w:p>
                      <w:p w14:paraId="14BB9393" w14:textId="214342EC" w:rsidR="002903E3" w:rsidRPr="00A265F8" w:rsidRDefault="00E70E51" w:rsidP="00B86CFD">
                        <w:pPr>
                          <w:ind w:left="755" w:right="1792"/>
                          <w:rPr>
                            <w:rFonts w:eastAsia="MS Mincho"/>
                          </w:rPr>
                        </w:pPr>
                        <w:r w:rsidRPr="00A265F8">
                          <w:rPr>
                            <w:rFonts w:eastAsia="MS Mincho"/>
                          </w:rPr>
                          <w:t xml:space="preserve">Ved bruk av isolerte røyr med varmekabel, skal det setjast krav til styring med temperatursensorar for å redusere straumforbruket. Vidare skal varmekablane vere «Ohmske», dvs. med fast straumforbruk pr meter kabel, slik at samla straumeffekt lett kan reknast ut for heile leidningssystemet. </w:t>
                        </w:r>
                        <w:r w:rsidR="002903E3" w:rsidRPr="00A265F8">
                          <w:rPr>
                            <w:rFonts w:eastAsia="MS Mincho"/>
                          </w:rPr>
                          <w:t xml:space="preserve"> </w:t>
                        </w:r>
                        <w:r w:rsidRPr="00A265F8">
                          <w:rPr>
                            <w:rFonts w:eastAsia="MS Mincho"/>
                          </w:rPr>
                          <w:t xml:space="preserve">Spesielt viktig er at </w:t>
                        </w:r>
                        <w:proofErr w:type="spellStart"/>
                        <w:r w:rsidRPr="00A265F8">
                          <w:rPr>
                            <w:rFonts w:eastAsia="MS Mincho"/>
                          </w:rPr>
                          <w:t>røyrskøytar</w:t>
                        </w:r>
                        <w:proofErr w:type="spellEnd"/>
                        <w:r w:rsidRPr="00A265F8">
                          <w:rPr>
                            <w:rFonts w:eastAsia="MS Mincho"/>
                          </w:rPr>
                          <w:t xml:space="preserve"> blir tette slik at fukt ikkje kjem inn på </w:t>
                        </w:r>
                        <w:proofErr w:type="spellStart"/>
                        <w:r w:rsidRPr="00A265F8">
                          <w:rPr>
                            <w:rFonts w:eastAsia="MS Mincho"/>
                          </w:rPr>
                          <w:t>varmekablen</w:t>
                        </w:r>
                        <w:proofErr w:type="spellEnd"/>
                        <w:r w:rsidRPr="00A265F8">
                          <w:rPr>
                            <w:rFonts w:eastAsia="MS Mincho"/>
                          </w:rPr>
                          <w:t>.</w:t>
                        </w:r>
                      </w:p>
                      <w:p w14:paraId="0CD9CD11" w14:textId="4D4ED420" w:rsidR="00E70E51" w:rsidRPr="00A265F8" w:rsidRDefault="002903E3" w:rsidP="00B86CFD">
                        <w:pPr>
                          <w:tabs>
                            <w:tab w:val="left" w:pos="8471"/>
                          </w:tabs>
                          <w:ind w:left="755" w:right="107"/>
                          <w:rPr>
                            <w:rFonts w:eastAsia="MS Mincho"/>
                          </w:rPr>
                        </w:pPr>
                        <w:r w:rsidRPr="00A265F8">
                          <w:rPr>
                            <w:rFonts w:eastAsia="MS Mincho"/>
                          </w:rPr>
                          <w:t xml:space="preserve">Bruk av grunne grøfter og isolering/pre-isolerte røyr, og eventuelt varmekablar, skal avklarast med VA-ansvarleg, i kvart tilfelle. </w:t>
                        </w:r>
                      </w:p>
                      <w:p w14:paraId="5398E0FD" w14:textId="66F1508D" w:rsidR="00B97C70" w:rsidRPr="00A265F8" w:rsidRDefault="00285860" w:rsidP="00394FD3">
                        <w:pPr>
                          <w:ind w:left="755" w:right="249"/>
                          <w:rPr>
                            <w:rFonts w:eastAsia="MS Mincho"/>
                          </w:rPr>
                        </w:pPr>
                        <w:r w:rsidRPr="00A265F8">
                          <w:rPr>
                            <w:rFonts w:eastAsia="MS Mincho"/>
                          </w:rPr>
                          <w:t>Ved boring/</w:t>
                        </w:r>
                        <w:proofErr w:type="spellStart"/>
                        <w:r w:rsidRPr="00A265F8">
                          <w:rPr>
                            <w:rFonts w:eastAsia="MS Mincho"/>
                          </w:rPr>
                          <w:t>gjennomtrekking</w:t>
                        </w:r>
                        <w:proofErr w:type="spellEnd"/>
                        <w:r w:rsidRPr="00A265F8">
                          <w:rPr>
                            <w:rFonts w:eastAsia="MS Mincho"/>
                          </w:rPr>
                          <w:t xml:space="preserve"> i fjell og lausmassar, skal det som hovudregel brukast varerøyr. Tekniske løysingar skal godkjennast av VA- ansvarleg i kommunen.</w:t>
                        </w:r>
                      </w:p>
                      <w:p w14:paraId="2AFC34E9" w14:textId="439887A5" w:rsidR="00B97C70" w:rsidRPr="00A265F8" w:rsidRDefault="00B97C70" w:rsidP="002903E3">
                        <w:pPr>
                          <w:ind w:left="755" w:right="1792"/>
                          <w:rPr>
                            <w:rFonts w:eastAsia="MS Mincho"/>
                          </w:rPr>
                        </w:pPr>
                        <w:bookmarkStart w:id="56" w:name="_Hlk64960703"/>
                        <w:r w:rsidRPr="00A265F8">
                          <w:rPr>
                            <w:rFonts w:eastAsia="MS Mincho"/>
                          </w:rPr>
                          <w:t>Det blir elles synt til teikning A2</w:t>
                        </w:r>
                        <w:r w:rsidR="00765D09" w:rsidRPr="00A265F8">
                          <w:rPr>
                            <w:rFonts w:eastAsia="MS Mincho"/>
                          </w:rPr>
                          <w:t xml:space="preserve"> </w:t>
                        </w:r>
                        <w:r w:rsidR="00E556A4" w:rsidRPr="00A265F8">
                          <w:rPr>
                            <w:rFonts w:eastAsia="MS Mincho"/>
                          </w:rPr>
                          <w:t xml:space="preserve">Normalprofil </w:t>
                        </w:r>
                        <w:r w:rsidR="00B24203" w:rsidRPr="00A265F8">
                          <w:rPr>
                            <w:rFonts w:eastAsia="MS Mincho"/>
                          </w:rPr>
                          <w:t>VA- og kabelgrøft</w:t>
                        </w:r>
                        <w:r w:rsidR="00E210EC" w:rsidRPr="00A265F8">
                          <w:rPr>
                            <w:rFonts w:eastAsia="MS Mincho"/>
                          </w:rPr>
                          <w:t>.</w:t>
                        </w:r>
                      </w:p>
                      <w:bookmarkEnd w:id="56"/>
                      <w:p w14:paraId="4EB6E88D" w14:textId="4E168FA7" w:rsidR="00B97C70" w:rsidRPr="00A265F8" w:rsidRDefault="00B97C70" w:rsidP="0062373E">
                        <w:pPr>
                          <w:ind w:right="1792"/>
                        </w:pPr>
                      </w:p>
                    </w:tc>
                  </w:tr>
                </w:tbl>
                <w:p w14:paraId="68C6E1A4" w14:textId="77777777" w:rsidR="00285860" w:rsidRPr="00A265F8" w:rsidRDefault="00285860" w:rsidP="00935582">
                  <w:pPr>
                    <w:ind w:left="856" w:right="1612"/>
                    <w:rPr>
                      <w:rFonts w:eastAsia="MS Mincho"/>
                      <w:highlight w:val="green"/>
                    </w:rPr>
                  </w:pPr>
                </w:p>
              </w:tc>
            </w:tr>
          </w:tbl>
          <w:p w14:paraId="7DB9B5F2" w14:textId="77777777" w:rsidR="00285860" w:rsidRPr="00A265F8" w:rsidRDefault="00285860" w:rsidP="00935582">
            <w:pPr>
              <w:ind w:left="893"/>
              <w:rPr>
                <w:rFonts w:eastAsia="Arial Unicode MS"/>
              </w:rPr>
            </w:pPr>
          </w:p>
        </w:tc>
      </w:tr>
    </w:tbl>
    <w:p w14:paraId="112DE4E0" w14:textId="77777777" w:rsidR="00AD722A" w:rsidRPr="00A265F8" w:rsidRDefault="00AD722A" w:rsidP="00AD722A"/>
    <w:p w14:paraId="28B2224B" w14:textId="77777777" w:rsidR="000C057B" w:rsidRPr="00A265F8" w:rsidRDefault="000C057B" w:rsidP="00AD722A"/>
    <w:p w14:paraId="54DA6492" w14:textId="77777777" w:rsidR="00AD722A" w:rsidRPr="00A265F8" w:rsidRDefault="00AD722A" w:rsidP="00AD722A">
      <w:pPr>
        <w:pStyle w:val="Overskrift3"/>
      </w:pPr>
      <w:bookmarkStart w:id="57" w:name="_Toc371587468"/>
      <w:bookmarkStart w:id="58" w:name="_Toc379981257"/>
      <w:bookmarkStart w:id="59" w:name="_Toc211949820"/>
      <w:r w:rsidRPr="00A265F8">
        <w:t>4.1 Fleksible røyr - krav til grøfteutføring</w:t>
      </w:r>
      <w:bookmarkEnd w:id="57"/>
      <w:bookmarkEnd w:id="58"/>
      <w:bookmarkEnd w:id="59"/>
    </w:p>
    <w:p w14:paraId="59512043" w14:textId="77777777" w:rsidR="00AD722A" w:rsidRPr="00A265F8" w:rsidRDefault="00AD722A" w:rsidP="00AD722A"/>
    <w:p w14:paraId="184F8169" w14:textId="77777777" w:rsidR="00AD722A" w:rsidRPr="00A265F8" w:rsidRDefault="00AD722A" w:rsidP="00AD722A">
      <w:r w:rsidRPr="00A265F8">
        <w:t xml:space="preserve">VA/Miljø-blad nr. 5, grøfteutføring fleksible røyr, og NS 3420 gjeld for grøfter </w:t>
      </w:r>
    </w:p>
    <w:p w14:paraId="3D244F2B" w14:textId="77777777" w:rsidR="00AD722A" w:rsidRPr="00A265F8" w:rsidRDefault="00AD722A" w:rsidP="00AD722A">
      <w:r w:rsidRPr="00A265F8">
        <w:t xml:space="preserve">med fleksible røyr, dvs. røyr av PVC-U, PE, PP, GRP og tynnvegga stålrøyr. </w:t>
      </w:r>
    </w:p>
    <w:p w14:paraId="34FDFD0A" w14:textId="77777777" w:rsidR="00AD722A" w:rsidRPr="00A265F8" w:rsidRDefault="00AD722A" w:rsidP="00AD722A">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AD722A" w:rsidRPr="00A265F8" w14:paraId="37B9FD7A" w14:textId="77777777" w:rsidTr="00726673">
        <w:trPr>
          <w:trHeight w:val="1819"/>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AD722A" w:rsidRPr="00A265F8" w14:paraId="6EEE9999" w14:textId="77777777" w:rsidTr="00726673">
              <w:trPr>
                <w:tblCellSpacing w:w="7" w:type="dxa"/>
                <w:jc w:val="center"/>
              </w:trPr>
              <w:tc>
                <w:tcPr>
                  <w:tcW w:w="4985" w:type="pct"/>
                  <w:vAlign w:val="center"/>
                </w:tcPr>
                <w:p w14:paraId="0EE12900" w14:textId="77777777" w:rsidR="00AD722A" w:rsidRPr="00A265F8" w:rsidRDefault="00AD722A" w:rsidP="00726673">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AD722A" w:rsidRPr="00A265F8" w14:paraId="771EC933" w14:textId="77777777" w:rsidTr="00726673">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AD722A" w:rsidRPr="00A265F8" w14:paraId="02BD27A7" w14:textId="77777777" w:rsidTr="00726673">
                    <w:trPr>
                      <w:tblCellSpacing w:w="7" w:type="dxa"/>
                      <w:jc w:val="center"/>
                    </w:trPr>
                    <w:tc>
                      <w:tcPr>
                        <w:tcW w:w="4984"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AD722A" w:rsidRPr="00A265F8" w14:paraId="2DC955BA" w14:textId="77777777" w:rsidTr="00726673">
                          <w:trPr>
                            <w:tblCellSpacing w:w="7" w:type="dxa"/>
                            <w:jc w:val="center"/>
                          </w:trPr>
                          <w:tc>
                            <w:tcPr>
                              <w:tcW w:w="4984" w:type="pct"/>
                              <w:vAlign w:val="center"/>
                            </w:tcPr>
                            <w:p w14:paraId="7DFF18E4" w14:textId="7C8D98B3" w:rsidR="0086176A" w:rsidRPr="00A265F8" w:rsidRDefault="00AD722A" w:rsidP="00A8784F">
                              <w:pPr>
                                <w:ind w:left="849" w:right="1792"/>
                                <w:rPr>
                                  <w:rFonts w:eastAsia="MS Mincho"/>
                                  <w:iCs/>
                                </w:rPr>
                              </w:pPr>
                              <w:r w:rsidRPr="00A265F8">
                                <w:rPr>
                                  <w:rFonts w:eastAsia="MS Mincho"/>
                                  <w:iCs/>
                                </w:rPr>
                                <w:t xml:space="preserve">Fundament og </w:t>
                              </w:r>
                              <w:proofErr w:type="spellStart"/>
                              <w:r w:rsidRPr="00A265F8">
                                <w:rPr>
                                  <w:rFonts w:eastAsia="MS Mincho"/>
                                  <w:iCs/>
                                </w:rPr>
                                <w:t>omfyllingsmasse</w:t>
                              </w:r>
                              <w:proofErr w:type="spellEnd"/>
                              <w:r w:rsidRPr="00A265F8">
                                <w:rPr>
                                  <w:rFonts w:eastAsia="MS Mincho"/>
                                  <w:iCs/>
                                </w:rPr>
                                <w:t xml:space="preserve"> skal vere i fraksjonen 8 - </w:t>
                              </w:r>
                              <w:r w:rsidR="00AE4B91" w:rsidRPr="00A265F8">
                                <w:rPr>
                                  <w:rFonts w:eastAsia="MS Mincho"/>
                                  <w:iCs/>
                                </w:rPr>
                                <w:t>22</w:t>
                              </w:r>
                              <w:r w:rsidRPr="00A265F8">
                                <w:rPr>
                                  <w:rFonts w:eastAsia="MS Mincho"/>
                                  <w:iCs/>
                                </w:rPr>
                                <w:t xml:space="preserve"> mm. Bruk av anna </w:t>
                              </w:r>
                              <w:proofErr w:type="spellStart"/>
                              <w:r w:rsidRPr="00A265F8">
                                <w:rPr>
                                  <w:rFonts w:eastAsia="MS Mincho"/>
                                  <w:iCs/>
                                </w:rPr>
                                <w:t>omfyllingsmasse</w:t>
                              </w:r>
                              <w:proofErr w:type="spellEnd"/>
                              <w:r w:rsidRPr="00A265F8">
                                <w:rPr>
                                  <w:rFonts w:eastAsia="MS Mincho"/>
                                  <w:iCs/>
                                </w:rPr>
                                <w:t>, skal godkjennast av VA ansvarleg i kommunen.</w:t>
                              </w:r>
                            </w:p>
                            <w:p w14:paraId="266EF1D3" w14:textId="633E1D89" w:rsidR="00DD1F1B" w:rsidRPr="00A265F8" w:rsidRDefault="00285860" w:rsidP="00B86CFD">
                              <w:pPr>
                                <w:ind w:left="849" w:right="107"/>
                              </w:pPr>
                              <w:r w:rsidRPr="00A265F8">
                                <w:t xml:space="preserve">I kryss med drensgrøfter eller veiter skal det alltid lagast stenge som hindrar vassinnsig i grøfta. </w:t>
                              </w:r>
                              <w:r w:rsidR="00DD1F1B" w:rsidRPr="00A265F8">
                                <w:t>Trongen for bruk /avstand på grøftestengsel er avhengig av grunnforholda.</w:t>
                              </w:r>
                            </w:p>
                            <w:p w14:paraId="7828240E" w14:textId="23EA19C6" w:rsidR="0075089E" w:rsidRPr="00A265F8" w:rsidRDefault="00285860" w:rsidP="00B86CFD">
                              <w:pPr>
                                <w:ind w:left="849" w:right="151"/>
                              </w:pPr>
                              <w:r w:rsidRPr="00A265F8">
                                <w:t xml:space="preserve">Det kan brukast betong eller leire som stenge. </w:t>
                              </w:r>
                              <w:r w:rsidR="0075089E" w:rsidRPr="00A265F8">
                                <w:t xml:space="preserve"> Uavhengig av kva løysing som blir valt, må det sikrast mot at vatnet kan strøyme under grøftestenginga. </w:t>
                              </w:r>
                            </w:p>
                            <w:p w14:paraId="0176B7AC" w14:textId="79C2989B" w:rsidR="00285860" w:rsidRPr="00A265F8" w:rsidRDefault="00285860" w:rsidP="00B86CFD">
                              <w:pPr>
                                <w:ind w:left="849" w:right="151"/>
                              </w:pPr>
                              <w:r w:rsidRPr="00A265F8">
                                <w:t>Ved bruk av strekkfaste rø</w:t>
                              </w:r>
                              <w:r w:rsidR="005B6B05" w:rsidRPr="00A265F8">
                                <w:t>y</w:t>
                              </w:r>
                              <w:r w:rsidRPr="00A265F8">
                                <w:t>r</w:t>
                              </w:r>
                              <w:r w:rsidR="005B6B05" w:rsidRPr="00A265F8">
                                <w:t>,</w:t>
                              </w:r>
                              <w:r w:rsidRPr="00A265F8">
                                <w:t xml:space="preserve"> skal opptak av krefter kunne dokumenterast.</w:t>
                              </w:r>
                            </w:p>
                            <w:p w14:paraId="427102AC" w14:textId="3F3B6117" w:rsidR="00285860" w:rsidRPr="00A265F8" w:rsidRDefault="00285860" w:rsidP="007864C4">
                              <w:pPr>
                                <w:ind w:left="849" w:right="1792"/>
                              </w:pPr>
                              <w:r w:rsidRPr="00A265F8">
                                <w:t xml:space="preserve">Eksempel på utforming av </w:t>
                              </w:r>
                              <w:proofErr w:type="spellStart"/>
                              <w:r w:rsidRPr="00A265F8">
                                <w:t>grunnvassperre</w:t>
                              </w:r>
                              <w:proofErr w:type="spellEnd"/>
                              <w:r w:rsidRPr="00A265F8">
                                <w:t>/grøftestenge er synt i vedlegg A</w:t>
                              </w:r>
                              <w:r w:rsidR="00D74517" w:rsidRPr="00A265F8">
                                <w:t>3</w:t>
                              </w:r>
                              <w:r w:rsidRPr="00A265F8">
                                <w:t xml:space="preserve"> Grøftestenge</w:t>
                              </w:r>
                              <w:r w:rsidR="00785789" w:rsidRPr="00A265F8">
                                <w:t xml:space="preserve"> leire og A</w:t>
                              </w:r>
                              <w:r w:rsidR="00D74517" w:rsidRPr="00A265F8">
                                <w:t>4</w:t>
                              </w:r>
                              <w:r w:rsidR="00785789" w:rsidRPr="00A265F8">
                                <w:t xml:space="preserve"> Grøftestengsel Betong</w:t>
                              </w:r>
                              <w:r w:rsidRPr="00A265F8">
                                <w:t>.</w:t>
                              </w:r>
                            </w:p>
                            <w:p w14:paraId="04805B61" w14:textId="77777777" w:rsidR="0090559C" w:rsidRPr="00A265F8" w:rsidRDefault="0090559C" w:rsidP="007864C4">
                              <w:pPr>
                                <w:ind w:left="849" w:right="1792"/>
                                <w:rPr>
                                  <w:rFonts w:eastAsia="MS Mincho"/>
                                  <w:iCs/>
                                </w:rPr>
                              </w:pPr>
                            </w:p>
                            <w:p w14:paraId="4B3E3D7A" w14:textId="77777777" w:rsidR="0090559C" w:rsidRPr="00A265F8" w:rsidRDefault="0090559C" w:rsidP="008617DE">
                              <w:pPr>
                                <w:ind w:left="768" w:right="1792"/>
                                <w:rPr>
                                  <w:rFonts w:eastAsia="MS Mincho"/>
                                  <w:iCs/>
                                </w:rPr>
                              </w:pPr>
                            </w:p>
                          </w:tc>
                        </w:tr>
                      </w:tbl>
                      <w:p w14:paraId="1FEA8355" w14:textId="77777777" w:rsidR="00AD722A" w:rsidRPr="00A265F8" w:rsidRDefault="00AD722A" w:rsidP="00726673">
                        <w:pPr>
                          <w:ind w:left="812" w:right="1792"/>
                          <w:rPr>
                            <w:rFonts w:ascii="Arial Unicode MS" w:eastAsia="Arial Unicode MS" w:hAnsi="Arial Unicode MS" w:cs="Arial Unicode MS"/>
                          </w:rPr>
                        </w:pPr>
                      </w:p>
                    </w:tc>
                  </w:tr>
                </w:tbl>
                <w:p w14:paraId="2DA6E7FE" w14:textId="77777777" w:rsidR="00AD722A" w:rsidRPr="00A265F8" w:rsidRDefault="00AD722A" w:rsidP="00726673">
                  <w:pPr>
                    <w:ind w:left="856" w:right="1612"/>
                    <w:rPr>
                      <w:rFonts w:eastAsia="MS Mincho"/>
                      <w:iCs/>
                    </w:rPr>
                  </w:pPr>
                </w:p>
              </w:tc>
            </w:tr>
          </w:tbl>
          <w:p w14:paraId="731996C5" w14:textId="77777777" w:rsidR="00AD722A" w:rsidRPr="00A265F8" w:rsidRDefault="00AD722A" w:rsidP="00726673">
            <w:pPr>
              <w:ind w:left="893"/>
              <w:rPr>
                <w:rFonts w:ascii="Arial Unicode MS" w:eastAsia="Arial Unicode MS" w:hAnsi="Arial Unicode MS" w:cs="Arial Unicode MS"/>
              </w:rPr>
            </w:pPr>
          </w:p>
        </w:tc>
      </w:tr>
    </w:tbl>
    <w:p w14:paraId="753DF92C" w14:textId="77777777" w:rsidR="00AD722A" w:rsidRPr="00A265F8" w:rsidRDefault="00AD722A" w:rsidP="00AD722A"/>
    <w:p w14:paraId="658D149A" w14:textId="77777777" w:rsidR="00AD722A" w:rsidRPr="00A265F8" w:rsidRDefault="00AD722A" w:rsidP="00AD722A"/>
    <w:p w14:paraId="705C4F74" w14:textId="77777777" w:rsidR="00AD722A" w:rsidRPr="00A265F8" w:rsidRDefault="007864C4" w:rsidP="00AD722A">
      <w:pPr>
        <w:pStyle w:val="Overskrift3"/>
      </w:pPr>
      <w:bookmarkStart w:id="60" w:name="_Toc371587469"/>
      <w:bookmarkStart w:id="61" w:name="_Toc379981258"/>
      <w:r w:rsidRPr="00A265F8">
        <w:br w:type="page"/>
      </w:r>
      <w:bookmarkStart w:id="62" w:name="_Toc211949821"/>
      <w:r w:rsidR="00AD722A" w:rsidRPr="00A265F8">
        <w:lastRenderedPageBreak/>
        <w:t>4.2 Stive røyr - Krav til grøfteutføring</w:t>
      </w:r>
      <w:bookmarkEnd w:id="60"/>
      <w:bookmarkEnd w:id="61"/>
      <w:bookmarkEnd w:id="62"/>
    </w:p>
    <w:p w14:paraId="20610A7B" w14:textId="77777777" w:rsidR="00AD722A" w:rsidRPr="00A265F8" w:rsidRDefault="00AD722A" w:rsidP="00AD722A"/>
    <w:p w14:paraId="45DBD58B" w14:textId="77777777" w:rsidR="00AD722A" w:rsidRPr="00A265F8" w:rsidRDefault="00AD722A" w:rsidP="00AD722A">
      <w:r w:rsidRPr="00A265F8">
        <w:t xml:space="preserve">VA/Miljø-blad nr. 6, grøfteutføring stive røyr, og NS 3420 gjeld for grøfter med </w:t>
      </w:r>
    </w:p>
    <w:p w14:paraId="1D9C0C91" w14:textId="77777777" w:rsidR="00AD722A" w:rsidRPr="00A265F8" w:rsidRDefault="00AD722A" w:rsidP="00AD722A">
      <w:r w:rsidRPr="00A265F8">
        <w:t xml:space="preserve">stive røyr, dvs. betong og duktilt </w:t>
      </w:r>
      <w:proofErr w:type="spellStart"/>
      <w:r w:rsidRPr="00A265F8">
        <w:t>støpejern</w:t>
      </w:r>
      <w:proofErr w:type="spellEnd"/>
      <w:r w:rsidRPr="00A265F8">
        <w:t>.</w:t>
      </w:r>
    </w:p>
    <w:p w14:paraId="069ACCB4" w14:textId="77777777" w:rsidR="00885391" w:rsidRPr="00A265F8" w:rsidRDefault="00885391" w:rsidP="00AD722A"/>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885391" w:rsidRPr="007A74EF" w14:paraId="1789A650" w14:textId="77777777" w:rsidTr="00935582">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885391" w:rsidRPr="00A265F8" w14:paraId="080F20C8" w14:textId="77777777" w:rsidTr="00935582">
              <w:trPr>
                <w:tblCellSpacing w:w="7" w:type="dxa"/>
                <w:jc w:val="center"/>
              </w:trPr>
              <w:tc>
                <w:tcPr>
                  <w:tcW w:w="4985" w:type="pct"/>
                  <w:vAlign w:val="center"/>
                </w:tcPr>
                <w:p w14:paraId="7BABC770" w14:textId="77777777" w:rsidR="00885391" w:rsidRPr="00A265F8" w:rsidRDefault="00885391" w:rsidP="00935582">
                  <w:pPr>
                    <w:ind w:left="807"/>
                    <w:rPr>
                      <w:rFonts w:eastAsia="Arial Unicode MS"/>
                    </w:rPr>
                  </w:pPr>
                  <w:r w:rsidRPr="00A265F8">
                    <w:rPr>
                      <w:b/>
                    </w:rPr>
                    <w:t>Lokale vilkår</w:t>
                  </w:r>
                </w:p>
              </w:tc>
            </w:tr>
            <w:tr w:rsidR="00885391" w:rsidRPr="007A74EF" w14:paraId="4533A54B" w14:textId="77777777" w:rsidTr="00935582">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885391" w:rsidRPr="007A74EF" w14:paraId="40A811DA" w14:textId="77777777" w:rsidTr="00935582">
                    <w:trPr>
                      <w:tblCellSpacing w:w="7" w:type="dxa"/>
                      <w:jc w:val="center"/>
                    </w:trPr>
                    <w:tc>
                      <w:tcPr>
                        <w:tcW w:w="4984"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885391" w:rsidRPr="007A74EF" w14:paraId="7C1EE4B3" w14:textId="77777777" w:rsidTr="00935582">
                          <w:trPr>
                            <w:trHeight w:val="2268"/>
                            <w:tblCellSpacing w:w="7" w:type="dxa"/>
                            <w:jc w:val="center"/>
                          </w:trPr>
                          <w:tc>
                            <w:tcPr>
                              <w:tcW w:w="4984" w:type="pct"/>
                              <w:vAlign w:val="center"/>
                            </w:tcPr>
                            <w:p w14:paraId="2DC883F5" w14:textId="0BF7B8D9" w:rsidR="006428CF" w:rsidRPr="00A265F8" w:rsidRDefault="00E35D41" w:rsidP="00B86CFD">
                              <w:pPr>
                                <w:ind w:left="707" w:right="1792"/>
                                <w:rPr>
                                  <w:rFonts w:eastAsia="MS Mincho"/>
                                  <w:iCs/>
                                </w:rPr>
                              </w:pPr>
                              <w:r w:rsidRPr="00A265F8">
                                <w:rPr>
                                  <w:rFonts w:eastAsia="MS Mincho"/>
                                  <w:iCs/>
                                </w:rPr>
                                <w:t xml:space="preserve">Fundament og </w:t>
                              </w:r>
                              <w:proofErr w:type="spellStart"/>
                              <w:r w:rsidRPr="00A265F8">
                                <w:rPr>
                                  <w:rFonts w:eastAsia="MS Mincho"/>
                                  <w:iCs/>
                                </w:rPr>
                                <w:t>omfyllingsmasse</w:t>
                              </w:r>
                              <w:proofErr w:type="spellEnd"/>
                              <w:r w:rsidRPr="00A265F8">
                                <w:rPr>
                                  <w:rFonts w:eastAsia="MS Mincho"/>
                                  <w:iCs/>
                                </w:rPr>
                                <w:t xml:space="preserve"> skal vere i fraksjonen 11 - 16 mm. Bruk av anna </w:t>
                              </w:r>
                              <w:proofErr w:type="spellStart"/>
                              <w:r w:rsidRPr="00A265F8">
                                <w:rPr>
                                  <w:rFonts w:eastAsia="MS Mincho"/>
                                  <w:iCs/>
                                </w:rPr>
                                <w:t>omfyllingsmasse</w:t>
                              </w:r>
                              <w:proofErr w:type="spellEnd"/>
                              <w:r w:rsidRPr="00A265F8">
                                <w:rPr>
                                  <w:rFonts w:eastAsia="MS Mincho"/>
                                  <w:iCs/>
                                </w:rPr>
                                <w:t>, skal godkjennast av VA ansvarleg i kommunen.</w:t>
                              </w:r>
                            </w:p>
                            <w:p w14:paraId="0B814B83" w14:textId="7C24B6B2" w:rsidR="00DD1F1B" w:rsidRPr="00A265F8" w:rsidRDefault="00885391" w:rsidP="00B86CFD">
                              <w:pPr>
                                <w:ind w:left="707" w:right="107"/>
                              </w:pPr>
                              <w:r w:rsidRPr="00A265F8">
                                <w:t xml:space="preserve">I kryss med drensgrøfter eller veiter skal det alltid lagast stenge som hindrar vassinnsig i grøfta. </w:t>
                              </w:r>
                              <w:r w:rsidR="00DD1F1B" w:rsidRPr="00A265F8">
                                <w:t>Trongen for bruk /avstand på grøftestengsel er avhengig av grunnforholda.</w:t>
                              </w:r>
                            </w:p>
                            <w:p w14:paraId="3540A27D" w14:textId="559FDEAC" w:rsidR="00CA0404" w:rsidRPr="00A265F8" w:rsidRDefault="00885391" w:rsidP="00B86CFD">
                              <w:pPr>
                                <w:ind w:left="707" w:right="151"/>
                              </w:pPr>
                              <w:r w:rsidRPr="00A265F8">
                                <w:t xml:space="preserve">Det kan brukast betong eller leire som stenge. </w:t>
                              </w:r>
                              <w:r w:rsidR="00CA0404" w:rsidRPr="00A265F8">
                                <w:t xml:space="preserve">Uavhengig av kva løysing som blir valt, må det sikrast mot at vatnet kan strøyme under grøftestenginga. </w:t>
                              </w:r>
                            </w:p>
                            <w:p w14:paraId="0746A71F" w14:textId="3E6455F6" w:rsidR="00401286" w:rsidRPr="00A265F8" w:rsidRDefault="00885391" w:rsidP="00B86CFD">
                              <w:pPr>
                                <w:ind w:left="707" w:right="151"/>
                              </w:pPr>
                              <w:r w:rsidRPr="00A265F8">
                                <w:t>Ved bruk av strekkfaste rø</w:t>
                              </w:r>
                              <w:r w:rsidR="005B6B05" w:rsidRPr="00A265F8">
                                <w:t>y</w:t>
                              </w:r>
                              <w:r w:rsidRPr="00A265F8">
                                <w:t>r</w:t>
                              </w:r>
                              <w:r w:rsidR="005B6B05" w:rsidRPr="00A265F8">
                                <w:t>,</w:t>
                              </w:r>
                              <w:r w:rsidRPr="00A265F8">
                                <w:t xml:space="preserve"> skal opptak av krefter kunne dokumenterast.</w:t>
                              </w:r>
                            </w:p>
                            <w:p w14:paraId="7B86C41F" w14:textId="78C3A7ED" w:rsidR="00885391" w:rsidRPr="007A74EF" w:rsidRDefault="00401286" w:rsidP="00B24203">
                              <w:pPr>
                                <w:ind w:left="707" w:right="1792"/>
                                <w:rPr>
                                  <w:lang w:val="nb-NO"/>
                                </w:rPr>
                              </w:pPr>
                              <w:r w:rsidRPr="007A74EF">
                                <w:rPr>
                                  <w:lang w:val="nb-NO"/>
                                </w:rPr>
                                <w:t xml:space="preserve">Eksempel på utforming av </w:t>
                              </w:r>
                              <w:proofErr w:type="spellStart"/>
                              <w:r w:rsidRPr="007A74EF">
                                <w:rPr>
                                  <w:lang w:val="nb-NO"/>
                                </w:rPr>
                                <w:t>grunnvassperre</w:t>
                              </w:r>
                              <w:proofErr w:type="spellEnd"/>
                              <w:r w:rsidRPr="007A74EF">
                                <w:rPr>
                                  <w:lang w:val="nb-NO"/>
                                </w:rPr>
                                <w:t xml:space="preserve">/grøftestenge er </w:t>
                              </w:r>
                              <w:proofErr w:type="spellStart"/>
                              <w:r w:rsidRPr="007A74EF">
                                <w:rPr>
                                  <w:lang w:val="nb-NO"/>
                                </w:rPr>
                                <w:t>synt</w:t>
                              </w:r>
                              <w:proofErr w:type="spellEnd"/>
                              <w:r w:rsidRPr="007A74EF">
                                <w:rPr>
                                  <w:lang w:val="nb-NO"/>
                                </w:rPr>
                                <w:t xml:space="preserve"> i vedlegg A</w:t>
                              </w:r>
                              <w:r w:rsidR="00D74517" w:rsidRPr="007A74EF">
                                <w:rPr>
                                  <w:lang w:val="nb-NO"/>
                                </w:rPr>
                                <w:t>3</w:t>
                              </w:r>
                              <w:r w:rsidRPr="007A74EF">
                                <w:rPr>
                                  <w:lang w:val="nb-NO"/>
                                </w:rPr>
                                <w:t xml:space="preserve"> Grøftestenge leire og A</w:t>
                              </w:r>
                              <w:r w:rsidR="00D74517" w:rsidRPr="007A74EF">
                                <w:rPr>
                                  <w:lang w:val="nb-NO"/>
                                </w:rPr>
                                <w:t>4</w:t>
                              </w:r>
                              <w:r w:rsidRPr="007A74EF">
                                <w:rPr>
                                  <w:lang w:val="nb-NO"/>
                                </w:rPr>
                                <w:t xml:space="preserve"> Grøftestengsel Betong.</w:t>
                              </w:r>
                            </w:p>
                          </w:tc>
                        </w:tr>
                      </w:tbl>
                      <w:p w14:paraId="4838A894" w14:textId="77777777" w:rsidR="00885391" w:rsidRPr="007A74EF" w:rsidRDefault="00885391" w:rsidP="00935582">
                        <w:pPr>
                          <w:ind w:left="812" w:right="1792"/>
                          <w:rPr>
                            <w:rFonts w:eastAsia="Arial Unicode MS"/>
                            <w:lang w:val="nb-NO"/>
                          </w:rPr>
                        </w:pPr>
                      </w:p>
                    </w:tc>
                  </w:tr>
                </w:tbl>
                <w:p w14:paraId="0AC1BB1B" w14:textId="77777777" w:rsidR="00885391" w:rsidRPr="007A74EF" w:rsidRDefault="00885391" w:rsidP="00935582">
                  <w:pPr>
                    <w:ind w:left="856" w:right="1612"/>
                    <w:rPr>
                      <w:rFonts w:eastAsia="MS Mincho"/>
                      <w:iCs/>
                      <w:lang w:val="nb-NO"/>
                    </w:rPr>
                  </w:pPr>
                </w:p>
              </w:tc>
            </w:tr>
          </w:tbl>
          <w:p w14:paraId="695907B5" w14:textId="77777777" w:rsidR="00885391" w:rsidRPr="007A74EF" w:rsidRDefault="00885391" w:rsidP="00935582">
            <w:pPr>
              <w:ind w:left="893"/>
              <w:rPr>
                <w:rFonts w:eastAsia="Arial Unicode MS"/>
                <w:lang w:val="nb-NO"/>
              </w:rPr>
            </w:pPr>
          </w:p>
        </w:tc>
      </w:tr>
    </w:tbl>
    <w:p w14:paraId="16BE12B2" w14:textId="77777777" w:rsidR="00885391" w:rsidRPr="007A74EF" w:rsidRDefault="00885391" w:rsidP="00AD722A">
      <w:pPr>
        <w:rPr>
          <w:lang w:val="nb-NO"/>
        </w:rPr>
      </w:pPr>
    </w:p>
    <w:p w14:paraId="14E00305" w14:textId="77777777" w:rsidR="00AD722A" w:rsidRPr="007A74EF" w:rsidRDefault="00AD722A" w:rsidP="00AD722A">
      <w:pPr>
        <w:rPr>
          <w:sz w:val="28"/>
          <w:lang w:val="nb-NO"/>
        </w:rPr>
      </w:pPr>
    </w:p>
    <w:p w14:paraId="70E08DD0" w14:textId="77777777" w:rsidR="00AD722A" w:rsidRPr="00A265F8" w:rsidRDefault="00AD722A" w:rsidP="00AD722A">
      <w:pPr>
        <w:pStyle w:val="Overskrift3"/>
        <w:rPr>
          <w:szCs w:val="24"/>
        </w:rPr>
      </w:pPr>
      <w:bookmarkStart w:id="63" w:name="_Toc371587470"/>
      <w:bookmarkStart w:id="64" w:name="_Toc379981259"/>
      <w:bookmarkStart w:id="65" w:name="_Toc211949822"/>
      <w:r w:rsidRPr="00A265F8">
        <w:rPr>
          <w:szCs w:val="24"/>
        </w:rPr>
        <w:t>4.3 Krav til kompetanse for utførande personell</w:t>
      </w:r>
      <w:bookmarkEnd w:id="63"/>
      <w:bookmarkEnd w:id="64"/>
      <w:bookmarkEnd w:id="65"/>
    </w:p>
    <w:p w14:paraId="71AD4AD6" w14:textId="77777777" w:rsidR="00AD722A" w:rsidRPr="00A265F8" w:rsidRDefault="00AD722A" w:rsidP="00AD722A">
      <w:pPr>
        <w:rPr>
          <w:sz w:val="28"/>
        </w:rPr>
      </w:pPr>
    </w:p>
    <w:p w14:paraId="201CF1B3" w14:textId="77777777" w:rsidR="00AD722A" w:rsidRPr="00A265F8" w:rsidRDefault="00AD722A" w:rsidP="00AD722A">
      <w:pPr>
        <w:rPr>
          <w:i/>
        </w:rPr>
      </w:pPr>
      <w:r w:rsidRPr="00A265F8">
        <w:rPr>
          <w:sz w:val="28"/>
        </w:rPr>
        <w:t xml:space="preserve">I </w:t>
      </w:r>
      <w:r w:rsidRPr="00A265F8">
        <w:rPr>
          <w:szCs w:val="24"/>
        </w:rPr>
        <w:t>samsvar med §</w:t>
      </w:r>
      <w:r w:rsidR="00401286" w:rsidRPr="00A265F8">
        <w:rPr>
          <w:szCs w:val="24"/>
        </w:rPr>
        <w:t>11.9</w:t>
      </w:r>
      <w:r w:rsidRPr="00A265F8">
        <w:rPr>
          <w:szCs w:val="24"/>
        </w:rPr>
        <w:t xml:space="preserve"> i Plan- og bygningslova, </w:t>
      </w:r>
      <w:r w:rsidR="00401286" w:rsidRPr="00A265F8">
        <w:rPr>
          <w:szCs w:val="24"/>
        </w:rPr>
        <w:t>o</w:t>
      </w:r>
      <w:r w:rsidRPr="00A265F8">
        <w:rPr>
          <w:szCs w:val="24"/>
        </w:rPr>
        <w:t>g VA/Miljø-blad nr. 42</w:t>
      </w:r>
      <w:r w:rsidRPr="00A265F8">
        <w:rPr>
          <w:i/>
        </w:rPr>
        <w:t xml:space="preserve">, krav </w:t>
      </w:r>
    </w:p>
    <w:p w14:paraId="1171208B" w14:textId="77777777" w:rsidR="00AD722A" w:rsidRPr="00A265F8" w:rsidRDefault="00AD722A" w:rsidP="00AD722A">
      <w:r w:rsidRPr="00A265F8">
        <w:rPr>
          <w:i/>
        </w:rPr>
        <w:t>til kompetanse for utføring av VA-leidningsanlegg</w:t>
      </w:r>
      <w:r w:rsidRPr="00A265F8">
        <w:t xml:space="preserve">, blir det </w:t>
      </w:r>
      <w:proofErr w:type="spellStart"/>
      <w:r w:rsidRPr="00A265F8">
        <w:t>krevd</w:t>
      </w:r>
      <w:proofErr w:type="spellEnd"/>
      <w:r w:rsidRPr="00A265F8">
        <w:t xml:space="preserve"> minst ADK-1 </w:t>
      </w:r>
    </w:p>
    <w:p w14:paraId="091E1323" w14:textId="75C9983D" w:rsidR="00AD722A" w:rsidRPr="00A265F8" w:rsidRDefault="00AD722A" w:rsidP="00AD722A">
      <w:r w:rsidRPr="00A265F8">
        <w:t xml:space="preserve">kompetanse eller tilsvarande av den som er bas i grøftelaget.  </w:t>
      </w:r>
    </w:p>
    <w:p w14:paraId="61D0E866" w14:textId="77777777" w:rsidR="00AD722A" w:rsidRPr="00A265F8" w:rsidRDefault="00AD722A" w:rsidP="00AD722A">
      <w:bookmarkStart w:id="66" w:name="_Hlk61438905"/>
      <w:r w:rsidRPr="00A265F8">
        <w:t xml:space="preserve">Kravet gjeld både for den som er </w:t>
      </w:r>
      <w:proofErr w:type="spellStart"/>
      <w:r w:rsidRPr="00A265F8">
        <w:t>ansvarlig</w:t>
      </w:r>
      <w:proofErr w:type="spellEnd"/>
      <w:r w:rsidRPr="00A265F8">
        <w:t xml:space="preserve"> for opparbeiding av grøft, fundament </w:t>
      </w:r>
    </w:p>
    <w:p w14:paraId="26708439" w14:textId="77777777" w:rsidR="007F5781" w:rsidRPr="00A265F8" w:rsidRDefault="00AD722A" w:rsidP="007F5781">
      <w:r w:rsidRPr="00A265F8">
        <w:t xml:space="preserve">og om-/gjenfylling, og for den som legg leidningane. </w:t>
      </w:r>
      <w:r w:rsidR="007F5781" w:rsidRPr="00A265F8">
        <w:t xml:space="preserve"> </w:t>
      </w:r>
    </w:p>
    <w:p w14:paraId="458D3927" w14:textId="77777777" w:rsidR="0075080C"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20E1431C"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1B631E9C" w14:textId="77777777" w:rsidTr="00B24203">
              <w:trPr>
                <w:tblCellSpacing w:w="7" w:type="dxa"/>
                <w:jc w:val="center"/>
              </w:trPr>
              <w:tc>
                <w:tcPr>
                  <w:tcW w:w="4984" w:type="pct"/>
                  <w:vAlign w:val="center"/>
                </w:tcPr>
                <w:p w14:paraId="211C9BF1" w14:textId="77777777" w:rsidR="007F5781" w:rsidRPr="00A265F8" w:rsidRDefault="007F5781" w:rsidP="007F5781">
                  <w:pPr>
                    <w:ind w:left="893"/>
                    <w:rPr>
                      <w:b/>
                      <w:bCs/>
                    </w:rPr>
                  </w:pPr>
                  <w:r w:rsidRPr="00A265F8">
                    <w:rPr>
                      <w:b/>
                      <w:bCs/>
                    </w:rPr>
                    <w:lastRenderedPageBreak/>
                    <w:t xml:space="preserve">Lokale </w:t>
                  </w:r>
                  <w:r w:rsidR="0069356F" w:rsidRPr="00A265F8">
                    <w:rPr>
                      <w:b/>
                      <w:bCs/>
                    </w:rPr>
                    <w:t>vilkår</w:t>
                  </w:r>
                </w:p>
                <w:p w14:paraId="11B5F826" w14:textId="78612896" w:rsidR="00DB79E2" w:rsidRPr="00A265F8" w:rsidRDefault="00DB79E2" w:rsidP="00B24203">
                  <w:pPr>
                    <w:ind w:left="724" w:right="1792"/>
                    <w:rPr>
                      <w:rFonts w:eastAsia="MS Mincho"/>
                      <w:iCs/>
                    </w:rPr>
                  </w:pPr>
                  <w:r w:rsidRPr="00A265F8">
                    <w:rPr>
                      <w:rFonts w:eastAsia="MS Mincho"/>
                      <w:iCs/>
                    </w:rPr>
                    <w:t>For kommunale anlegg:</w:t>
                  </w:r>
                </w:p>
                <w:p w14:paraId="6197306F" w14:textId="0CCB2BD7" w:rsidR="00B24203" w:rsidRPr="00A265F8" w:rsidRDefault="00B24203" w:rsidP="00B24203">
                  <w:pPr>
                    <w:ind w:left="724" w:right="1792"/>
                    <w:rPr>
                      <w:rFonts w:eastAsia="MS Mincho"/>
                      <w:iCs/>
                    </w:rPr>
                  </w:pPr>
                  <w:r w:rsidRPr="00A265F8">
                    <w:rPr>
                      <w:rFonts w:eastAsia="MS Mincho"/>
                      <w:iCs/>
                    </w:rPr>
                    <w:t>Utførande maskinførar skal ha gyldig ADK-1 sertifikat. Vidare skal utførande røyrleggar ha gyldig ADK 1 sertifikat samt ha  fagutdanning innan røyrleggarfaget, eller fagbrev som anleggsrøyrleggar.</w:t>
                  </w:r>
                  <w:r w:rsidR="00BC33C6" w:rsidRPr="00A265F8">
                    <w:rPr>
                      <w:rFonts w:eastAsia="MS Mincho"/>
                      <w:iCs/>
                    </w:rPr>
                    <w:t xml:space="preserve"> </w:t>
                  </w:r>
                </w:p>
                <w:p w14:paraId="55D65AB8" w14:textId="73DA989B" w:rsidR="00B24203" w:rsidRPr="00A265F8" w:rsidRDefault="00DB79E2" w:rsidP="00266265">
                  <w:pPr>
                    <w:ind w:left="724" w:right="1792"/>
                    <w:rPr>
                      <w:rFonts w:ascii="Arial Unicode MS" w:eastAsia="Arial Unicode MS" w:hAnsi="Arial Unicode MS" w:cs="Arial Unicode MS"/>
                    </w:rPr>
                  </w:pPr>
                  <w:r w:rsidRPr="00A265F8">
                    <w:rPr>
                      <w:rFonts w:eastAsia="MS Mincho"/>
                      <w:iCs/>
                    </w:rPr>
                    <w:t xml:space="preserve">For anlegg bygd i privat regi, </w:t>
                  </w:r>
                  <w:r w:rsidR="00E670B5" w:rsidRPr="00A265F8">
                    <w:rPr>
                      <w:rFonts w:eastAsia="MS Mincho"/>
                      <w:iCs/>
                    </w:rPr>
                    <w:t>kan</w:t>
                  </w:r>
                  <w:r w:rsidRPr="00A265F8">
                    <w:rPr>
                      <w:rFonts w:eastAsia="MS Mincho"/>
                      <w:iCs/>
                    </w:rPr>
                    <w:t xml:space="preserve"> tilsvarande krav dekkast av privatrettsleg avtale.</w:t>
                  </w:r>
                </w:p>
              </w:tc>
            </w:tr>
          </w:tbl>
          <w:p w14:paraId="2F21059E" w14:textId="77777777" w:rsidR="007F5781" w:rsidRPr="00A265F8" w:rsidRDefault="007F5781" w:rsidP="007F5781">
            <w:pPr>
              <w:ind w:left="893"/>
              <w:rPr>
                <w:rFonts w:ascii="Arial Unicode MS" w:eastAsia="Arial Unicode MS" w:hAnsi="Arial Unicode MS" w:cs="Arial Unicode MS"/>
              </w:rPr>
            </w:pPr>
          </w:p>
        </w:tc>
      </w:tr>
    </w:tbl>
    <w:p w14:paraId="7CD8524C" w14:textId="77777777" w:rsidR="007F5781" w:rsidRPr="00A265F8" w:rsidRDefault="007F5781" w:rsidP="007F5781"/>
    <w:p w14:paraId="11DA389B" w14:textId="77777777" w:rsidR="003A44F8" w:rsidRPr="00A265F8" w:rsidRDefault="003A44F8" w:rsidP="00F239A7">
      <w:bookmarkStart w:id="67" w:name="_Toc379981260"/>
      <w:bookmarkEnd w:id="66"/>
    </w:p>
    <w:p w14:paraId="7BBA43AF" w14:textId="77777777" w:rsidR="007F5781" w:rsidRPr="00A265F8" w:rsidRDefault="007F5781" w:rsidP="003148B1">
      <w:pPr>
        <w:pStyle w:val="Overskrift3"/>
      </w:pPr>
      <w:bookmarkStart w:id="68" w:name="_Toc211949823"/>
      <w:r w:rsidRPr="00A265F8">
        <w:t xml:space="preserve">4.4 </w:t>
      </w:r>
      <w:proofErr w:type="spellStart"/>
      <w:r w:rsidRPr="00A265F8">
        <w:t>Beliggenhe</w:t>
      </w:r>
      <w:r w:rsidR="00AD722A" w:rsidRPr="00A265F8">
        <w:t>i</w:t>
      </w:r>
      <w:r w:rsidRPr="00A265F8">
        <w:t>t</w:t>
      </w:r>
      <w:proofErr w:type="spellEnd"/>
      <w:r w:rsidR="000D235F" w:rsidRPr="00A265F8">
        <w:t>/</w:t>
      </w:r>
      <w:proofErr w:type="spellStart"/>
      <w:r w:rsidRPr="00A265F8">
        <w:t>trasevalg</w:t>
      </w:r>
      <w:bookmarkEnd w:id="67"/>
      <w:bookmarkEnd w:id="68"/>
      <w:proofErr w:type="spellEnd"/>
    </w:p>
    <w:p w14:paraId="33C38550" w14:textId="77777777" w:rsidR="00AD722A" w:rsidRPr="00A265F8" w:rsidRDefault="00AD722A" w:rsidP="00AD722A"/>
    <w:p w14:paraId="6EDE27E6" w14:textId="77777777" w:rsidR="00AD722A" w:rsidRPr="00A265F8" w:rsidRDefault="00AD722A" w:rsidP="00AD722A">
      <w:pPr>
        <w:pStyle w:val="NormalWeb"/>
        <w:spacing w:before="0" w:beforeAutospacing="0" w:after="0" w:afterAutospacing="0"/>
        <w:rPr>
          <w:lang w:val="nn-NO"/>
        </w:rPr>
      </w:pPr>
      <w:r w:rsidRPr="00A265F8">
        <w:rPr>
          <w:lang w:val="nn-NO"/>
        </w:rPr>
        <w:t>Leidningar skal v</w:t>
      </w:r>
      <w:r w:rsidR="0090559C" w:rsidRPr="00A265F8">
        <w:rPr>
          <w:lang w:val="nn-NO"/>
        </w:rPr>
        <w:t>e</w:t>
      </w:r>
      <w:r w:rsidRPr="00A265F8">
        <w:rPr>
          <w:lang w:val="nn-NO"/>
        </w:rPr>
        <w:t>re tilgjengel</w:t>
      </w:r>
      <w:r w:rsidR="0090559C" w:rsidRPr="00A265F8">
        <w:rPr>
          <w:lang w:val="nn-NO"/>
        </w:rPr>
        <w:t>e</w:t>
      </w:r>
      <w:r w:rsidRPr="00A265F8">
        <w:rPr>
          <w:lang w:val="nn-NO"/>
        </w:rPr>
        <w:t>ge for naudsynt inspeksjon og kontroll, samt for oppgraving ved reparasjonar og tilknytingar.</w:t>
      </w:r>
    </w:p>
    <w:p w14:paraId="5BAD9A97" w14:textId="77777777" w:rsidR="00AD722A" w:rsidRPr="00A265F8" w:rsidRDefault="00AD722A" w:rsidP="00AD722A">
      <w:pPr>
        <w:pStyle w:val="NormalWeb"/>
        <w:spacing w:before="0" w:beforeAutospacing="0" w:after="0" w:afterAutospacing="0"/>
        <w:rPr>
          <w:lang w:val="nn-NO"/>
        </w:rPr>
      </w:pPr>
      <w:r w:rsidRPr="00A265F8">
        <w:rPr>
          <w:lang w:val="nn-NO"/>
        </w:rPr>
        <w:t>Det skal være trygg avstand mellom leidning og byggverk, konstruksjon eller kabelanlegg. Minste avstand mellom byggverk/kabl</w:t>
      </w:r>
      <w:r w:rsidR="0090559C" w:rsidRPr="00A265F8">
        <w:rPr>
          <w:lang w:val="nn-NO"/>
        </w:rPr>
        <w:t>a</w:t>
      </w:r>
      <w:r w:rsidRPr="00A265F8">
        <w:rPr>
          <w:lang w:val="nn-NO"/>
        </w:rPr>
        <w:t>r og VA-leidningar må v</w:t>
      </w:r>
      <w:r w:rsidR="0090559C" w:rsidRPr="00A265F8">
        <w:rPr>
          <w:lang w:val="nn-NO"/>
        </w:rPr>
        <w:t>e</w:t>
      </w:r>
      <w:r w:rsidRPr="00A265F8">
        <w:rPr>
          <w:lang w:val="nn-NO"/>
        </w:rPr>
        <w:t>re i samråd med alle involverte partar.</w:t>
      </w:r>
    </w:p>
    <w:p w14:paraId="2E106C65" w14:textId="77777777" w:rsidR="00AD722A" w:rsidRPr="00A265F8" w:rsidRDefault="00AD722A" w:rsidP="00AD722A">
      <w:pPr>
        <w:pStyle w:val="NormalWeb"/>
        <w:spacing w:before="0" w:beforeAutospacing="0" w:after="0" w:afterAutospacing="0"/>
        <w:rPr>
          <w:lang w:val="nn-NO"/>
        </w:rPr>
      </w:pPr>
    </w:p>
    <w:p w14:paraId="471B3ADA" w14:textId="77777777" w:rsidR="00AD722A" w:rsidRPr="00A265F8" w:rsidRDefault="00AD722A" w:rsidP="00AD722A">
      <w:pPr>
        <w:pStyle w:val="NormalWeb"/>
        <w:spacing w:before="0" w:beforeAutospacing="0" w:after="0" w:afterAutospacing="0"/>
        <w:rPr>
          <w:lang w:val="nn-NO"/>
        </w:rPr>
      </w:pPr>
      <w:r w:rsidRPr="00A265F8">
        <w:rPr>
          <w:lang w:val="nn-NO"/>
        </w:rPr>
        <w:t>Hovudleidningar skal fortrinnsvis ligg</w:t>
      </w:r>
      <w:r w:rsidR="0090559C" w:rsidRPr="00A265F8">
        <w:rPr>
          <w:lang w:val="nn-NO"/>
        </w:rPr>
        <w:t>e</w:t>
      </w:r>
      <w:r w:rsidRPr="00A265F8">
        <w:rPr>
          <w:lang w:val="nn-NO"/>
        </w:rPr>
        <w:t xml:space="preserve"> i veg eller i gang/sykkelveg. Anlegget skal der det er mogleg ligg</w:t>
      </w:r>
      <w:r w:rsidR="0090559C" w:rsidRPr="00A265F8">
        <w:rPr>
          <w:lang w:val="nn-NO"/>
        </w:rPr>
        <w:t>e</w:t>
      </w:r>
      <w:r w:rsidRPr="00A265F8">
        <w:rPr>
          <w:lang w:val="nn-NO"/>
        </w:rPr>
        <w:t xml:space="preserve"> på offentl</w:t>
      </w:r>
      <w:r w:rsidR="0090559C" w:rsidRPr="00A265F8">
        <w:rPr>
          <w:lang w:val="nn-NO"/>
        </w:rPr>
        <w:t>e</w:t>
      </w:r>
      <w:r w:rsidRPr="00A265F8">
        <w:rPr>
          <w:lang w:val="nn-NO"/>
        </w:rPr>
        <w:t xml:space="preserve">g grunn. Dersom hovudleidningar blir liggjande på privat grunn, skal det etablerast avtale for anleggsperioden. Det skal føreliggja tinglyst erklæring om vedlikehald, fornyingar, framtidig tilkomst, osb. </w:t>
      </w:r>
    </w:p>
    <w:p w14:paraId="7AADA711"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3634F46E"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5C354C8A" w14:textId="77777777" w:rsidTr="00B24203">
              <w:trPr>
                <w:tblCellSpacing w:w="7" w:type="dxa"/>
                <w:jc w:val="center"/>
              </w:trPr>
              <w:tc>
                <w:tcPr>
                  <w:tcW w:w="4984" w:type="pct"/>
                  <w:vAlign w:val="center"/>
                </w:tcPr>
                <w:p w14:paraId="36CE337D" w14:textId="77777777" w:rsidR="007F5781" w:rsidRPr="00A265F8" w:rsidRDefault="007F5781" w:rsidP="007F5781">
                  <w:pPr>
                    <w:ind w:left="893"/>
                    <w:rPr>
                      <w:b/>
                      <w:bCs/>
                    </w:rPr>
                  </w:pPr>
                  <w:bookmarkStart w:id="69" w:name="_Hlk194480799"/>
                  <w:r w:rsidRPr="00A265F8">
                    <w:rPr>
                      <w:b/>
                      <w:bCs/>
                    </w:rPr>
                    <w:t xml:space="preserve">Lokale </w:t>
                  </w:r>
                  <w:r w:rsidR="0069356F" w:rsidRPr="00A265F8">
                    <w:rPr>
                      <w:b/>
                      <w:bCs/>
                    </w:rPr>
                    <w:t>vilkår</w:t>
                  </w:r>
                  <w:r w:rsidR="00EE59A5" w:rsidRPr="00A265F8">
                    <w:rPr>
                      <w:b/>
                      <w:bCs/>
                    </w:rPr>
                    <w:t xml:space="preserve"> </w:t>
                  </w:r>
                </w:p>
                <w:p w14:paraId="4ED047BF" w14:textId="6B283C58" w:rsidR="00B24203" w:rsidRPr="00A265F8" w:rsidRDefault="00B24203" w:rsidP="00B24203">
                  <w:pPr>
                    <w:ind w:left="724" w:right="391"/>
                    <w:rPr>
                      <w:rFonts w:eastAsia="Arial Unicode MS"/>
                    </w:rPr>
                  </w:pPr>
                  <w:r w:rsidRPr="00A265F8">
                    <w:rPr>
                      <w:rFonts w:eastAsia="Arial Unicode MS"/>
                    </w:rPr>
                    <w:t xml:space="preserve">Vass- og avløpsleidningar, samt overvassleidningar, skal leggjast i same plan.  Vassleidningen skal normalt krysse over avløpsleidningen når det er behov for kryssing. Det blir elles synt til vedlegg A2 </w:t>
                  </w:r>
                  <w:r w:rsidR="00831276" w:rsidRPr="00A265F8">
                    <w:rPr>
                      <w:rFonts w:eastAsia="Arial Unicode MS"/>
                    </w:rPr>
                    <w:t>Normalprofil Grøft</w:t>
                  </w:r>
                </w:p>
                <w:p w14:paraId="72EF2A43" w14:textId="0259EC70" w:rsidR="00B24203" w:rsidRPr="00A265F8" w:rsidRDefault="00B24203" w:rsidP="00B24203">
                  <w:pPr>
                    <w:ind w:left="724" w:right="391"/>
                    <w:rPr>
                      <w:rFonts w:eastAsia="MS Mincho"/>
                      <w:iCs/>
                    </w:rPr>
                  </w:pPr>
                  <w:r w:rsidRPr="00A265F8">
                    <w:rPr>
                      <w:rFonts w:eastAsia="MS Mincho"/>
                    </w:rPr>
                    <w:t xml:space="preserve">Hovudleidningen skal i utgangspunktet ikkje ligge nærare bygning, støttemurar eller andre konstruksjonar enn 4,0 meter, målt horisontalt. </w:t>
                  </w:r>
                  <w:r w:rsidRPr="00A265F8">
                    <w:rPr>
                      <w:rFonts w:eastAsia="Arial Unicode MS"/>
                    </w:rPr>
                    <w:t xml:space="preserve">Fundamentet til byggverket må vanlegvis ligge lågare enn underkant VA-leidningen som ligg djupast.  </w:t>
                  </w:r>
                </w:p>
              </w:tc>
            </w:tr>
            <w:bookmarkEnd w:id="69"/>
          </w:tbl>
          <w:p w14:paraId="5ACE44DF" w14:textId="77777777" w:rsidR="007F5781" w:rsidRPr="00A265F8" w:rsidRDefault="007F5781" w:rsidP="007F5781">
            <w:pPr>
              <w:ind w:left="893"/>
              <w:rPr>
                <w:rFonts w:ascii="Arial Unicode MS" w:eastAsia="Arial Unicode MS" w:hAnsi="Arial Unicode MS" w:cs="Arial Unicode MS"/>
              </w:rPr>
            </w:pPr>
          </w:p>
        </w:tc>
      </w:tr>
    </w:tbl>
    <w:p w14:paraId="2891FC80" w14:textId="77777777" w:rsidR="007F5781" w:rsidRPr="00A265F8" w:rsidRDefault="007F5781" w:rsidP="007F5781"/>
    <w:p w14:paraId="03907A7E" w14:textId="77777777" w:rsidR="007F5781" w:rsidRPr="00A265F8" w:rsidRDefault="007F5781" w:rsidP="007F5781">
      <w:pPr>
        <w:rPr>
          <w:b/>
        </w:rPr>
      </w:pPr>
    </w:p>
    <w:p w14:paraId="58B7EBE5" w14:textId="77777777" w:rsidR="007F5781" w:rsidRPr="00A265F8" w:rsidRDefault="007F5781" w:rsidP="00AE26C8">
      <w:pPr>
        <w:pStyle w:val="Overskrift3"/>
      </w:pPr>
      <w:bookmarkStart w:id="70" w:name="_Toc379981261"/>
      <w:bookmarkStart w:id="71" w:name="_Toc211949824"/>
      <w:r w:rsidRPr="00A265F8">
        <w:lastRenderedPageBreak/>
        <w:t>4.A Andre krav</w:t>
      </w:r>
      <w:bookmarkEnd w:id="70"/>
      <w:bookmarkEnd w:id="71"/>
    </w:p>
    <w:p w14:paraId="53BF8BEA" w14:textId="77777777" w:rsidR="00961123" w:rsidRPr="00A265F8" w:rsidRDefault="00961123" w:rsidP="00961123">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961123" w:rsidRPr="00A265F8" w14:paraId="7A5B07F1" w14:textId="77777777" w:rsidTr="00773D42">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961123" w:rsidRPr="00A265F8" w14:paraId="77322890" w14:textId="77777777" w:rsidTr="00B24203">
              <w:trPr>
                <w:tblCellSpacing w:w="7" w:type="dxa"/>
                <w:jc w:val="center"/>
              </w:trPr>
              <w:tc>
                <w:tcPr>
                  <w:tcW w:w="4984" w:type="pct"/>
                  <w:vAlign w:val="center"/>
                </w:tcPr>
                <w:p w14:paraId="5D44A72D" w14:textId="77777777" w:rsidR="00961123" w:rsidRPr="00A265F8" w:rsidRDefault="00961123" w:rsidP="00773D42">
                  <w:pPr>
                    <w:ind w:left="893"/>
                    <w:rPr>
                      <w:b/>
                      <w:bCs/>
                    </w:rPr>
                  </w:pPr>
                  <w:r w:rsidRPr="00A265F8">
                    <w:rPr>
                      <w:b/>
                      <w:bCs/>
                    </w:rPr>
                    <w:t>Lokale vilkår</w:t>
                  </w:r>
                </w:p>
                <w:p w14:paraId="5D16D88E" w14:textId="77777777" w:rsidR="00B24203" w:rsidRPr="00A265F8" w:rsidRDefault="00B24203" w:rsidP="00B24203">
                  <w:pPr>
                    <w:ind w:left="724" w:right="1792"/>
                    <w:rPr>
                      <w:rFonts w:eastAsia="MS Mincho"/>
                      <w:iCs/>
                    </w:rPr>
                  </w:pPr>
                  <w:r w:rsidRPr="00A265F8">
                    <w:rPr>
                      <w:rFonts w:eastAsia="MS Mincho"/>
                      <w:iCs/>
                    </w:rPr>
                    <w:t xml:space="preserve">Det er ikkje tillate å leie overvatn og grunnvatn frå grøfta inn i SP leidning eller AF leidning. </w:t>
                  </w:r>
                </w:p>
                <w:p w14:paraId="507EB440" w14:textId="77777777" w:rsidR="00B24203" w:rsidRPr="00A265F8" w:rsidRDefault="00B24203" w:rsidP="00B24203">
                  <w:pPr>
                    <w:ind w:left="724" w:right="1792"/>
                    <w:rPr>
                      <w:rFonts w:eastAsia="MS Mincho"/>
                      <w:iCs/>
                    </w:rPr>
                  </w:pPr>
                  <w:r w:rsidRPr="00A265F8">
                    <w:rPr>
                      <w:rFonts w:eastAsia="MS Mincho"/>
                      <w:iCs/>
                    </w:rPr>
                    <w:t xml:space="preserve">Er det behov for fjerne vatn som ligg i grøfta, skal dette pumpast vekk eller leiast inn i overvassleidning via mellombels sandfang. </w:t>
                  </w:r>
                </w:p>
                <w:p w14:paraId="27D5CDF9" w14:textId="77777777" w:rsidR="00B24203" w:rsidRPr="00A265F8" w:rsidRDefault="00B24203" w:rsidP="00B24203">
                  <w:pPr>
                    <w:ind w:left="724" w:right="1792"/>
                    <w:rPr>
                      <w:rFonts w:eastAsia="MS Mincho"/>
                      <w:iCs/>
                    </w:rPr>
                  </w:pPr>
                  <w:r w:rsidRPr="00A265F8">
                    <w:rPr>
                      <w:rFonts w:eastAsia="MS Mincho"/>
                      <w:iCs/>
                    </w:rPr>
                    <w:t xml:space="preserve">Ved bortføring av overvatn til nærliggande resipient skal ein sørge for at ein ikkje </w:t>
                  </w:r>
                  <w:proofErr w:type="spellStart"/>
                  <w:r w:rsidRPr="00A265F8">
                    <w:rPr>
                      <w:rFonts w:eastAsia="MS Mincho"/>
                      <w:iCs/>
                    </w:rPr>
                    <w:t>forureiner</w:t>
                  </w:r>
                  <w:proofErr w:type="spellEnd"/>
                  <w:r w:rsidRPr="00A265F8">
                    <w:rPr>
                      <w:rFonts w:eastAsia="MS Mincho"/>
                      <w:iCs/>
                    </w:rPr>
                    <w:t xml:space="preserve"> resipient. </w:t>
                  </w:r>
                </w:p>
                <w:p w14:paraId="76676247" w14:textId="77777777" w:rsidR="00B24203" w:rsidRPr="00A265F8" w:rsidRDefault="00B24203" w:rsidP="00773D42">
                  <w:pPr>
                    <w:ind w:left="893"/>
                    <w:rPr>
                      <w:rFonts w:ascii="Arial Unicode MS" w:eastAsia="Arial Unicode MS" w:hAnsi="Arial Unicode MS" w:cs="Arial Unicode MS"/>
                    </w:rPr>
                  </w:pPr>
                </w:p>
              </w:tc>
            </w:tr>
          </w:tbl>
          <w:p w14:paraId="7A8924F0" w14:textId="77777777" w:rsidR="00961123" w:rsidRPr="00A265F8" w:rsidRDefault="00961123" w:rsidP="00773D42">
            <w:pPr>
              <w:ind w:left="893"/>
              <w:rPr>
                <w:rFonts w:ascii="Arial Unicode MS" w:eastAsia="Arial Unicode MS" w:hAnsi="Arial Unicode MS" w:cs="Arial Unicode MS"/>
              </w:rPr>
            </w:pPr>
          </w:p>
        </w:tc>
      </w:tr>
    </w:tbl>
    <w:p w14:paraId="114C9307" w14:textId="77777777" w:rsidR="00961123" w:rsidRPr="00A265F8" w:rsidRDefault="00961123" w:rsidP="00961123">
      <w:r w:rsidRPr="00A265F8">
        <w:t xml:space="preserve">        </w:t>
      </w:r>
    </w:p>
    <w:p w14:paraId="41B12B5D" w14:textId="77777777" w:rsidR="00961123" w:rsidRPr="00A265F8" w:rsidRDefault="00961123" w:rsidP="00961123"/>
    <w:p w14:paraId="4BC15AA7" w14:textId="77777777" w:rsidR="00961123" w:rsidRPr="00A265F8" w:rsidRDefault="00961123" w:rsidP="00961123"/>
    <w:p w14:paraId="22E18BE8" w14:textId="77777777" w:rsidR="007F5781" w:rsidRPr="00A265F8" w:rsidRDefault="007F5781" w:rsidP="00383090">
      <w:pPr>
        <w:pStyle w:val="Overskrift2"/>
      </w:pPr>
      <w:r w:rsidRPr="00A265F8">
        <w:br w:type="page"/>
      </w:r>
      <w:bookmarkStart w:id="72" w:name="_Toc379981262"/>
      <w:bookmarkStart w:id="73" w:name="_Toc211949825"/>
      <w:r w:rsidRPr="00A265F8">
        <w:lastRenderedPageBreak/>
        <w:t>5. Transportsystem - va</w:t>
      </w:r>
      <w:r w:rsidR="00AD722A" w:rsidRPr="00A265F8">
        <w:t>ss</w:t>
      </w:r>
      <w:r w:rsidRPr="00A265F8">
        <w:t>forsyning</w:t>
      </w:r>
      <w:bookmarkEnd w:id="72"/>
      <w:bookmarkEnd w:id="73"/>
    </w:p>
    <w:p w14:paraId="41C10358" w14:textId="77777777" w:rsidR="007F5781" w:rsidRPr="00A265F8" w:rsidRDefault="007F5781" w:rsidP="007F5781">
      <w:r w:rsidRPr="00A265F8">
        <w:t xml:space="preserve"> </w:t>
      </w:r>
    </w:p>
    <w:p w14:paraId="24AA2C6C" w14:textId="77777777" w:rsidR="007F5781" w:rsidRPr="00A265F8" w:rsidRDefault="007F5781" w:rsidP="003148B1">
      <w:pPr>
        <w:pStyle w:val="Overskrift3"/>
      </w:pPr>
      <w:bookmarkStart w:id="74" w:name="_Toc379981263"/>
      <w:bookmarkStart w:id="75" w:name="_Toc211949826"/>
      <w:r w:rsidRPr="00A265F8">
        <w:t xml:space="preserve">5.0 Generelle </w:t>
      </w:r>
      <w:r w:rsidR="0069356F" w:rsidRPr="00A265F8">
        <w:t>vilkår</w:t>
      </w:r>
      <w:bookmarkEnd w:id="74"/>
      <w:bookmarkEnd w:id="75"/>
    </w:p>
    <w:p w14:paraId="2F7702D4" w14:textId="77777777" w:rsidR="007F5781" w:rsidRPr="00A265F8" w:rsidRDefault="007F5781" w:rsidP="007F5781"/>
    <w:p w14:paraId="34F32713" w14:textId="0E67BC81" w:rsidR="00AD722A" w:rsidRPr="00A265F8" w:rsidRDefault="00AD722A" w:rsidP="00AD722A">
      <w:pPr>
        <w:shd w:val="clear" w:color="auto" w:fill="FFFFFF"/>
        <w:rPr>
          <w:color w:val="000000"/>
          <w:szCs w:val="24"/>
        </w:rPr>
      </w:pPr>
      <w:r w:rsidRPr="00A265F8">
        <w:rPr>
          <w:color w:val="000000"/>
          <w:szCs w:val="24"/>
        </w:rPr>
        <w:t>Hovudregelen er at vassleidningar skal vera heilt skilt frå avløpskum. Dersom VA-ansvarl</w:t>
      </w:r>
      <w:r w:rsidR="008341BE" w:rsidRPr="00A265F8">
        <w:rPr>
          <w:color w:val="000000"/>
          <w:szCs w:val="24"/>
        </w:rPr>
        <w:t>e</w:t>
      </w:r>
      <w:r w:rsidRPr="00A265F8">
        <w:rPr>
          <w:color w:val="000000"/>
          <w:szCs w:val="24"/>
        </w:rPr>
        <w:t>g i kommunen</w:t>
      </w:r>
      <w:r w:rsidR="00A962D5" w:rsidRPr="00A265F8">
        <w:rPr>
          <w:color w:val="000000"/>
          <w:szCs w:val="24"/>
        </w:rPr>
        <w:t xml:space="preserve"> </w:t>
      </w:r>
      <w:r w:rsidRPr="00A265F8">
        <w:rPr>
          <w:color w:val="000000"/>
          <w:szCs w:val="24"/>
        </w:rPr>
        <w:t xml:space="preserve">gjev løyve til vassleidning i avløpskum, skal vassleidningssystem i kum vera heilt skilt frå spillvass- og </w:t>
      </w:r>
      <w:proofErr w:type="spellStart"/>
      <w:r w:rsidRPr="00A265F8">
        <w:rPr>
          <w:color w:val="000000"/>
          <w:szCs w:val="24"/>
        </w:rPr>
        <w:t>overvassystem</w:t>
      </w:r>
      <w:proofErr w:type="spellEnd"/>
      <w:r w:rsidRPr="00A265F8">
        <w:rPr>
          <w:color w:val="000000"/>
          <w:szCs w:val="24"/>
        </w:rPr>
        <w:t xml:space="preserve">. Drenering av vasskummar til spillvassførande leidning er ikkje </w:t>
      </w:r>
      <w:proofErr w:type="spellStart"/>
      <w:r w:rsidRPr="00A265F8">
        <w:rPr>
          <w:color w:val="000000"/>
          <w:szCs w:val="24"/>
        </w:rPr>
        <w:t>tillatt</w:t>
      </w:r>
      <w:proofErr w:type="spellEnd"/>
      <w:r w:rsidRPr="00A265F8">
        <w:rPr>
          <w:color w:val="000000"/>
          <w:szCs w:val="24"/>
        </w:rPr>
        <w:t>.</w:t>
      </w:r>
    </w:p>
    <w:p w14:paraId="6F2EC6E3" w14:textId="77777777" w:rsidR="00AD722A" w:rsidRPr="00A265F8" w:rsidRDefault="00AD722A" w:rsidP="003F389A">
      <w:pPr>
        <w:shd w:val="clear" w:color="auto" w:fill="FFFFFF"/>
        <w:rPr>
          <w:color w:val="000000"/>
          <w:szCs w:val="24"/>
        </w:rPr>
      </w:pPr>
      <w:r w:rsidRPr="00A265F8">
        <w:rPr>
          <w:color w:val="000000"/>
          <w:szCs w:val="24"/>
        </w:rPr>
        <w:t xml:space="preserve">Vassleidningar skal kunne stengast, </w:t>
      </w:r>
      <w:proofErr w:type="spellStart"/>
      <w:r w:rsidRPr="00A265F8">
        <w:rPr>
          <w:color w:val="000000"/>
          <w:szCs w:val="24"/>
        </w:rPr>
        <w:t>tømast</w:t>
      </w:r>
      <w:proofErr w:type="spellEnd"/>
      <w:r w:rsidRPr="00A265F8">
        <w:rPr>
          <w:color w:val="000000"/>
          <w:szCs w:val="24"/>
        </w:rPr>
        <w:t xml:space="preserve">, fyllast, luftast og </w:t>
      </w:r>
      <w:proofErr w:type="spellStart"/>
      <w:r w:rsidRPr="00A265F8">
        <w:rPr>
          <w:color w:val="000000"/>
          <w:szCs w:val="24"/>
        </w:rPr>
        <w:t>rengjerast</w:t>
      </w:r>
      <w:proofErr w:type="spellEnd"/>
      <w:r w:rsidRPr="00A265F8">
        <w:rPr>
          <w:color w:val="000000"/>
          <w:szCs w:val="24"/>
        </w:rPr>
        <w:t xml:space="preserve">. Det er </w:t>
      </w:r>
      <w:proofErr w:type="spellStart"/>
      <w:r w:rsidRPr="00A265F8">
        <w:rPr>
          <w:color w:val="000000"/>
          <w:szCs w:val="24"/>
        </w:rPr>
        <w:t>ønskelig</w:t>
      </w:r>
      <w:proofErr w:type="spellEnd"/>
      <w:r w:rsidRPr="00A265F8">
        <w:rPr>
          <w:color w:val="000000"/>
          <w:szCs w:val="24"/>
        </w:rPr>
        <w:t xml:space="preserve"> at vassleidningar blir utført som ringleidningar.</w:t>
      </w:r>
      <w:r w:rsidR="003F389A" w:rsidRPr="00A265F8">
        <w:rPr>
          <w:color w:val="000000"/>
          <w:szCs w:val="24"/>
        </w:rPr>
        <w:t xml:space="preserve"> </w:t>
      </w:r>
      <w:r w:rsidRPr="00A265F8">
        <w:rPr>
          <w:color w:val="000000"/>
          <w:szCs w:val="24"/>
        </w:rPr>
        <w:t>Det skal normalt vera same røyrtype/røyrdimensjon mellom kummar. Ved reparasjon og utskifting av røyr skal dette gjerast slik at den innvendige røyrdimensjonen blir halde ved lag.</w:t>
      </w:r>
    </w:p>
    <w:p w14:paraId="7090DB23"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06265750"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5D055269" w14:textId="77777777" w:rsidTr="00B24203">
              <w:trPr>
                <w:tblCellSpacing w:w="7" w:type="dxa"/>
                <w:jc w:val="center"/>
              </w:trPr>
              <w:tc>
                <w:tcPr>
                  <w:tcW w:w="4984" w:type="pct"/>
                  <w:vAlign w:val="center"/>
                </w:tcPr>
                <w:p w14:paraId="2E404D43" w14:textId="77777777" w:rsidR="007F5781" w:rsidRPr="00A265F8" w:rsidRDefault="007F5781" w:rsidP="007F5781">
                  <w:pPr>
                    <w:ind w:left="893"/>
                    <w:rPr>
                      <w:b/>
                      <w:bCs/>
                    </w:rPr>
                  </w:pPr>
                  <w:r w:rsidRPr="00A265F8">
                    <w:rPr>
                      <w:b/>
                      <w:bCs/>
                    </w:rPr>
                    <w:t xml:space="preserve">Lokale </w:t>
                  </w:r>
                  <w:r w:rsidR="0069356F" w:rsidRPr="00A265F8">
                    <w:rPr>
                      <w:b/>
                      <w:bCs/>
                    </w:rPr>
                    <w:t>vilkår</w:t>
                  </w:r>
                </w:p>
                <w:p w14:paraId="73E0CCC4" w14:textId="77777777" w:rsidR="00B24203" w:rsidRPr="00A265F8" w:rsidRDefault="00B24203" w:rsidP="00B24203">
                  <w:pPr>
                    <w:ind w:left="724" w:right="1792"/>
                    <w:rPr>
                      <w:rFonts w:eastAsia="MS Mincho"/>
                      <w:iCs/>
                    </w:rPr>
                  </w:pPr>
                  <w:r w:rsidRPr="00A265F8">
                    <w:rPr>
                      <w:rFonts w:eastAsia="MS Mincho"/>
                      <w:iCs/>
                    </w:rPr>
                    <w:t xml:space="preserve">Det blir ikkje akseptert felleskummar for vatn, avløp og overvassleidningar. </w:t>
                  </w:r>
                </w:p>
                <w:p w14:paraId="0033C47B" w14:textId="77777777" w:rsidR="00B24203" w:rsidRPr="00A265F8" w:rsidRDefault="00B24203" w:rsidP="007F5781">
                  <w:pPr>
                    <w:ind w:left="893"/>
                    <w:rPr>
                      <w:rFonts w:ascii="Arial Unicode MS" w:eastAsia="Arial Unicode MS" w:hAnsi="Arial Unicode MS" w:cs="Arial Unicode MS"/>
                    </w:rPr>
                  </w:pPr>
                </w:p>
              </w:tc>
            </w:tr>
          </w:tbl>
          <w:p w14:paraId="033E3FE8" w14:textId="77777777" w:rsidR="007F5781" w:rsidRPr="00A265F8" w:rsidRDefault="007F5781" w:rsidP="007F5781">
            <w:pPr>
              <w:ind w:left="893"/>
              <w:rPr>
                <w:rFonts w:ascii="Arial Unicode MS" w:eastAsia="Arial Unicode MS" w:hAnsi="Arial Unicode MS" w:cs="Arial Unicode MS"/>
              </w:rPr>
            </w:pPr>
          </w:p>
        </w:tc>
      </w:tr>
    </w:tbl>
    <w:p w14:paraId="07F05C1A" w14:textId="77777777" w:rsidR="007F5781" w:rsidRPr="00A265F8" w:rsidRDefault="007F5781" w:rsidP="007F5781">
      <w:r w:rsidRPr="00A265F8">
        <w:t xml:space="preserve">        </w:t>
      </w:r>
    </w:p>
    <w:p w14:paraId="2B0A1938" w14:textId="77777777" w:rsidR="007F5781" w:rsidRPr="00A265F8" w:rsidRDefault="007F5781" w:rsidP="007F5781"/>
    <w:p w14:paraId="3D764460" w14:textId="77777777" w:rsidR="007F5781" w:rsidRPr="00A265F8" w:rsidRDefault="007F5781" w:rsidP="003148B1">
      <w:pPr>
        <w:pStyle w:val="Overskrift3"/>
      </w:pPr>
      <w:bookmarkStart w:id="76" w:name="_Toc379981264"/>
      <w:bookmarkStart w:id="77" w:name="_Toc211949827"/>
      <w:r w:rsidRPr="00A265F8">
        <w:t>5.1 Val av le</w:t>
      </w:r>
      <w:r w:rsidR="00AD722A" w:rsidRPr="00A265F8">
        <w:t>i</w:t>
      </w:r>
      <w:r w:rsidRPr="00A265F8">
        <w:t>dningsmateriale</w:t>
      </w:r>
      <w:bookmarkEnd w:id="76"/>
      <w:bookmarkEnd w:id="77"/>
    </w:p>
    <w:p w14:paraId="7D29F14F" w14:textId="77777777" w:rsidR="007F5781" w:rsidRPr="00A265F8" w:rsidRDefault="007F5781" w:rsidP="007F5781">
      <w:pPr>
        <w:rPr>
          <w:b/>
        </w:rPr>
      </w:pPr>
    </w:p>
    <w:p w14:paraId="4D1B6D1E" w14:textId="77777777" w:rsidR="00AD722A" w:rsidRPr="00A265F8" w:rsidRDefault="00AD722A" w:rsidP="00AD722A">
      <w:r w:rsidRPr="00A265F8">
        <w:t xml:space="preserve">VA/Miljø-blad nr. 30, </w:t>
      </w:r>
      <w:proofErr w:type="spellStart"/>
      <w:r w:rsidRPr="00A265F8">
        <w:rPr>
          <w:i/>
        </w:rPr>
        <w:t>valg</w:t>
      </w:r>
      <w:proofErr w:type="spellEnd"/>
      <w:r w:rsidRPr="00A265F8">
        <w:rPr>
          <w:i/>
        </w:rPr>
        <w:t xml:space="preserve"> av </w:t>
      </w:r>
      <w:proofErr w:type="spellStart"/>
      <w:r w:rsidRPr="00A265F8">
        <w:rPr>
          <w:i/>
        </w:rPr>
        <w:t>rørmateriell</w:t>
      </w:r>
      <w:proofErr w:type="spellEnd"/>
      <w:r w:rsidRPr="00A265F8">
        <w:t xml:space="preserve">, skal vera rettleiande for val av type røyr. Eigna </w:t>
      </w:r>
    </w:p>
    <w:p w14:paraId="3035F6D5" w14:textId="77777777" w:rsidR="00AD722A" w:rsidRPr="00A265F8" w:rsidRDefault="00AD722A" w:rsidP="007F5781">
      <w:r w:rsidRPr="00A265F8">
        <w:t>dimensjonar, pris, omsyn til lagerhald og reparasjonsrutinar skal vurderast.  VA-ansvarl</w:t>
      </w:r>
      <w:r w:rsidR="008341BE" w:rsidRPr="00A265F8">
        <w:t>e</w:t>
      </w:r>
      <w:r w:rsidRPr="00A265F8">
        <w:t xml:space="preserve">g i kommunen kan kontaktast for meir informasjon. </w:t>
      </w:r>
      <w:bookmarkStart w:id="78" w:name="_Hlk64962106"/>
    </w:p>
    <w:p w14:paraId="214B288A"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091EEC43"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6722EA14" w14:textId="77777777" w:rsidTr="007F5781">
              <w:trPr>
                <w:tblCellSpacing w:w="7" w:type="dxa"/>
                <w:jc w:val="center"/>
              </w:trPr>
              <w:tc>
                <w:tcPr>
                  <w:tcW w:w="4985" w:type="pct"/>
                  <w:vAlign w:val="center"/>
                </w:tcPr>
                <w:p w14:paraId="5B5F03D5" w14:textId="77777777" w:rsidR="007F5781" w:rsidRPr="00A265F8" w:rsidRDefault="007F5781" w:rsidP="007F5781">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1B338CD8"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593B48A5" w14:textId="77777777" w:rsidTr="006F2C45">
                    <w:trPr>
                      <w:tblCellSpacing w:w="7" w:type="dxa"/>
                      <w:jc w:val="center"/>
                    </w:trPr>
                    <w:tc>
                      <w:tcPr>
                        <w:tcW w:w="4984"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0FB71996" w14:textId="77777777" w:rsidTr="006F2C45">
                          <w:trPr>
                            <w:tblCellSpacing w:w="7" w:type="dxa"/>
                            <w:jc w:val="center"/>
                          </w:trPr>
                          <w:tc>
                            <w:tcPr>
                              <w:tcW w:w="4984"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0EAD56B6" w14:textId="77777777" w:rsidTr="006F2C45">
                                <w:trPr>
                                  <w:tblCellSpacing w:w="7" w:type="dxa"/>
                                  <w:jc w:val="center"/>
                                </w:trPr>
                                <w:tc>
                                  <w:tcPr>
                                    <w:tcW w:w="4984" w:type="pct"/>
                                    <w:vAlign w:val="center"/>
                                  </w:tcPr>
                                  <w:p w14:paraId="2373529E" w14:textId="77777777" w:rsidR="006F2C45" w:rsidRPr="00A265F8" w:rsidRDefault="007D0638" w:rsidP="007F5781">
                                    <w:pPr>
                                      <w:ind w:left="724" w:right="1792"/>
                                      <w:rPr>
                                        <w:rFonts w:eastAsia="Arial Unicode MS"/>
                                      </w:rPr>
                                    </w:pPr>
                                    <w:r w:rsidRPr="00A265F8">
                                      <w:rPr>
                                        <w:rFonts w:eastAsia="Arial Unicode MS"/>
                                      </w:rPr>
                                      <w:t>Følgjande strategi</w:t>
                                    </w:r>
                                    <w:r w:rsidR="006F2C45" w:rsidRPr="00A265F8">
                                      <w:rPr>
                                        <w:rFonts w:eastAsia="Arial Unicode MS"/>
                                      </w:rPr>
                                      <w:t xml:space="preserve"> for materialval skal legg</w:t>
                                    </w:r>
                                    <w:r w:rsidR="009E3591" w:rsidRPr="00A265F8">
                                      <w:rPr>
                                        <w:rFonts w:eastAsia="Arial Unicode MS"/>
                                      </w:rPr>
                                      <w:t>jas</w:t>
                                    </w:r>
                                    <w:r w:rsidR="006F2C45" w:rsidRPr="00A265F8">
                                      <w:rPr>
                                        <w:rFonts w:eastAsia="Arial Unicode MS"/>
                                      </w:rPr>
                                      <w:t>t til grunn:</w:t>
                                    </w:r>
                                  </w:p>
                                  <w:p w14:paraId="1A353E35" w14:textId="0D5E285E" w:rsidR="00165431" w:rsidRPr="00A265F8" w:rsidRDefault="00165431" w:rsidP="00165431">
                                    <w:pPr>
                                      <w:numPr>
                                        <w:ilvl w:val="0"/>
                                        <w:numId w:val="15"/>
                                      </w:numPr>
                                      <w:tabs>
                                        <w:tab w:val="left" w:pos="1384"/>
                                      </w:tabs>
                                      <w:ind w:right="1792"/>
                                      <w:rPr>
                                        <w:rFonts w:eastAsia="MS Mincho"/>
                                        <w:iCs/>
                                      </w:rPr>
                                    </w:pPr>
                                    <w:r w:rsidRPr="00A265F8">
                                      <w:rPr>
                                        <w:rFonts w:eastAsia="Arial Unicode MS"/>
                                      </w:rPr>
                                      <w:lastRenderedPageBreak/>
                                      <w:t>Leidningar av PE</w:t>
                                    </w:r>
                                    <w:r w:rsidR="00E670B5" w:rsidRPr="00A265F8">
                                      <w:rPr>
                                        <w:rFonts w:eastAsia="Arial Unicode MS"/>
                                      </w:rPr>
                                      <w:t xml:space="preserve"> 100 RC</w:t>
                                    </w:r>
                                    <w:r w:rsidRPr="00A265F8">
                                      <w:rPr>
                                        <w:rFonts w:eastAsia="Arial Unicode MS"/>
                                      </w:rPr>
                                      <w:t xml:space="preserve"> materiale skal brukast i heile kommunen</w:t>
                                    </w:r>
                                  </w:p>
                                  <w:p w14:paraId="07A043AF" w14:textId="3476C1AA" w:rsidR="00165431" w:rsidRPr="00A265F8" w:rsidRDefault="00165431" w:rsidP="00165431">
                                    <w:pPr>
                                      <w:numPr>
                                        <w:ilvl w:val="0"/>
                                        <w:numId w:val="15"/>
                                      </w:numPr>
                                      <w:tabs>
                                        <w:tab w:val="left" w:pos="1384"/>
                                      </w:tabs>
                                      <w:ind w:right="1792"/>
                                      <w:rPr>
                                        <w:rFonts w:eastAsia="MS Mincho"/>
                                        <w:iCs/>
                                      </w:rPr>
                                    </w:pPr>
                                    <w:r w:rsidRPr="00A265F8">
                                      <w:rPr>
                                        <w:rFonts w:eastAsia="Arial Unicode MS"/>
                                      </w:rPr>
                                      <w:t>Ved bruk av PE  leidningar i område med fare for ureiningar</w:t>
                                    </w:r>
                                    <w:r w:rsidR="001F07E0" w:rsidRPr="00A265F8">
                                      <w:rPr>
                                        <w:rFonts w:eastAsia="Arial Unicode MS"/>
                                      </w:rPr>
                                      <w:t xml:space="preserve"> eller omstende som kan påverka drikkevatnet</w:t>
                                    </w:r>
                                    <w:r w:rsidR="006A43BB" w:rsidRPr="00A265F8">
                                      <w:rPr>
                                        <w:rFonts w:eastAsia="Arial Unicode MS"/>
                                      </w:rPr>
                                      <w:t xml:space="preserve"> </w:t>
                                    </w:r>
                                    <w:r w:rsidR="00F239F4" w:rsidRPr="00A265F8">
                                      <w:rPr>
                                        <w:rFonts w:eastAsia="Arial Unicode MS"/>
                                      </w:rPr>
                                      <w:t xml:space="preserve">(Døme: myrområde) </w:t>
                                    </w:r>
                                    <w:r w:rsidRPr="00A265F8">
                                      <w:rPr>
                                        <w:rFonts w:eastAsia="Arial Unicode MS"/>
                                      </w:rPr>
                                      <w:t>skal leidningar med diffusjonstett kappe</w:t>
                                    </w:r>
                                    <w:r w:rsidR="00D94D64" w:rsidRPr="00A265F8">
                                      <w:rPr>
                                        <w:rFonts w:eastAsia="Arial Unicode MS"/>
                                      </w:rPr>
                                      <w:t xml:space="preserve"> eller material tilpassa </w:t>
                                    </w:r>
                                    <w:r w:rsidR="00CA38F7" w:rsidRPr="00A265F8">
                                      <w:rPr>
                                        <w:rFonts w:eastAsia="Arial Unicode MS"/>
                                      </w:rPr>
                                      <w:t>området</w:t>
                                    </w:r>
                                    <w:r w:rsidRPr="00A265F8">
                                      <w:rPr>
                                        <w:rFonts w:eastAsia="Arial Unicode MS"/>
                                      </w:rPr>
                                      <w:t xml:space="preserve"> brukast</w:t>
                                    </w:r>
                                    <w:r w:rsidR="00D94D64" w:rsidRPr="00A265F8">
                                      <w:rPr>
                                        <w:rFonts w:eastAsia="Arial Unicode MS"/>
                                      </w:rPr>
                                      <w:t>.</w:t>
                                    </w:r>
                                  </w:p>
                                  <w:p w14:paraId="0C3EE64B" w14:textId="0E3F36CC" w:rsidR="00165431" w:rsidRPr="00A265F8" w:rsidRDefault="00165431" w:rsidP="00B86CFD">
                                    <w:pPr>
                                      <w:numPr>
                                        <w:ilvl w:val="0"/>
                                        <w:numId w:val="15"/>
                                      </w:numPr>
                                      <w:tabs>
                                        <w:tab w:val="left" w:pos="1384"/>
                                      </w:tabs>
                                      <w:ind w:right="1792"/>
                                      <w:rPr>
                                        <w:rFonts w:eastAsia="MS Mincho"/>
                                      </w:rPr>
                                    </w:pPr>
                                    <w:r w:rsidRPr="00A265F8">
                                      <w:rPr>
                                        <w:rFonts w:eastAsia="MS Mincho"/>
                                      </w:rPr>
                                      <w:t xml:space="preserve"> Ved boring/</w:t>
                                    </w:r>
                                    <w:proofErr w:type="spellStart"/>
                                    <w:r w:rsidRPr="00A265F8">
                                      <w:rPr>
                                        <w:rFonts w:eastAsia="MS Mincho"/>
                                      </w:rPr>
                                      <w:t>gjennomtrekking</w:t>
                                    </w:r>
                                    <w:proofErr w:type="spellEnd"/>
                                    <w:r w:rsidRPr="00A265F8">
                                      <w:rPr>
                                        <w:rFonts w:eastAsia="MS Mincho"/>
                                      </w:rPr>
                                      <w:t xml:space="preserve"> i vegar og liknande, skal det vere ei beskyttelses kappe på PE røyra. </w:t>
                                    </w:r>
                                  </w:p>
                                  <w:p w14:paraId="2760943E" w14:textId="63713FA4" w:rsidR="00A962D5" w:rsidRPr="00A265F8" w:rsidRDefault="00165431" w:rsidP="00B86CFD">
                                    <w:pPr>
                                      <w:tabs>
                                        <w:tab w:val="left" w:pos="1384"/>
                                      </w:tabs>
                                      <w:ind w:left="817" w:right="1792"/>
                                      <w:rPr>
                                        <w:rFonts w:eastAsia="MS Mincho"/>
                                        <w:iCs/>
                                      </w:rPr>
                                    </w:pPr>
                                    <w:r w:rsidRPr="00A265F8">
                                      <w:rPr>
                                        <w:rFonts w:eastAsia="Arial Unicode MS"/>
                                      </w:rPr>
                                      <w:t>Dersom anna materialval skal brukast, må dette avklarast med VA ansvarleg.</w:t>
                                    </w:r>
                                  </w:p>
                                  <w:p w14:paraId="5E5417F1" w14:textId="3B44A00B" w:rsidR="00401547" w:rsidRPr="00A265F8" w:rsidRDefault="00A962D5" w:rsidP="00B86CFD">
                                    <w:pPr>
                                      <w:tabs>
                                        <w:tab w:val="left" w:pos="817"/>
                                        <w:tab w:val="left" w:pos="1384"/>
                                      </w:tabs>
                                      <w:ind w:left="1242" w:right="1792" w:hanging="425"/>
                                      <w:rPr>
                                        <w:rFonts w:eastAsia="Arial Unicode MS"/>
                                        <w:i/>
                                        <w:iCs/>
                                      </w:rPr>
                                    </w:pPr>
                                    <w:r w:rsidRPr="00A265F8">
                                      <w:rPr>
                                        <w:rFonts w:eastAsia="Arial Unicode MS"/>
                                        <w:i/>
                                        <w:iCs/>
                                      </w:rPr>
                                      <w:t>For</w:t>
                                    </w:r>
                                    <w:r w:rsidR="00165431" w:rsidRPr="00A265F8">
                                      <w:rPr>
                                        <w:rFonts w:eastAsia="Arial Unicode MS"/>
                                        <w:i/>
                                        <w:iCs/>
                                      </w:rPr>
                                      <w:t xml:space="preserve"> Sunnfjord kommune </w:t>
                                    </w:r>
                                    <w:r w:rsidRPr="00A265F8">
                                      <w:rPr>
                                        <w:rFonts w:eastAsia="Arial Unicode MS"/>
                                        <w:i/>
                                        <w:iCs/>
                                      </w:rPr>
                                      <w:t>gjeld i tillegg;</w:t>
                                    </w:r>
                                  </w:p>
                                  <w:p w14:paraId="5B275323" w14:textId="77777777" w:rsidR="00073833" w:rsidRPr="00A265F8" w:rsidRDefault="00A962D5" w:rsidP="00FA1644">
                                    <w:pPr>
                                      <w:numPr>
                                        <w:ilvl w:val="0"/>
                                        <w:numId w:val="35"/>
                                      </w:numPr>
                                      <w:tabs>
                                        <w:tab w:val="left" w:pos="1509"/>
                                      </w:tabs>
                                      <w:ind w:left="1509" w:right="1792" w:hanging="425"/>
                                      <w:rPr>
                                        <w:rFonts w:eastAsia="MS Mincho"/>
                                        <w:iCs/>
                                      </w:rPr>
                                    </w:pPr>
                                    <w:r w:rsidRPr="00A265F8">
                                      <w:t xml:space="preserve">Duktilt støypejern skal brukast for hovudleidningar ved </w:t>
                                    </w:r>
                                    <w:r w:rsidR="00FA1644" w:rsidRPr="00A265F8">
                                      <w:t xml:space="preserve">                        </w:t>
                                    </w:r>
                                    <w:r w:rsidRPr="00A265F8">
                                      <w:t>større dimensjonar dvs</w:t>
                                    </w:r>
                                    <w:r w:rsidR="007E1921" w:rsidRPr="00A265F8">
                                      <w:t>.</w:t>
                                    </w:r>
                                    <w:r w:rsidRPr="00A265F8">
                                      <w:t xml:space="preserve"> 200 mm og større.</w:t>
                                    </w:r>
                                  </w:p>
                                </w:tc>
                              </w:tr>
                            </w:tbl>
                            <w:p w14:paraId="2AE4344C" w14:textId="77777777" w:rsidR="007F5781" w:rsidRPr="00A265F8" w:rsidRDefault="007F5781" w:rsidP="007F5781">
                              <w:pPr>
                                <w:ind w:left="768" w:right="1792"/>
                                <w:rPr>
                                  <w:rFonts w:eastAsia="MS Mincho"/>
                                  <w:iCs/>
                                </w:rPr>
                              </w:pPr>
                            </w:p>
                          </w:tc>
                        </w:tr>
                      </w:tbl>
                      <w:p w14:paraId="7E5D3806" w14:textId="77777777" w:rsidR="007F5781" w:rsidRPr="00A265F8" w:rsidRDefault="007F5781" w:rsidP="007F5781">
                        <w:pPr>
                          <w:ind w:left="812" w:right="1792"/>
                          <w:rPr>
                            <w:rFonts w:ascii="Arial Unicode MS" w:eastAsia="Arial Unicode MS" w:hAnsi="Arial Unicode MS" w:cs="Arial Unicode MS"/>
                          </w:rPr>
                        </w:pPr>
                      </w:p>
                    </w:tc>
                  </w:tr>
                </w:tbl>
                <w:p w14:paraId="525ED58E" w14:textId="77777777" w:rsidR="007F5781" w:rsidRPr="00A265F8" w:rsidRDefault="007F5781" w:rsidP="007F5781">
                  <w:pPr>
                    <w:ind w:left="856" w:right="1612"/>
                    <w:rPr>
                      <w:rFonts w:eastAsia="MS Mincho"/>
                      <w:iCs/>
                    </w:rPr>
                  </w:pPr>
                </w:p>
              </w:tc>
            </w:tr>
          </w:tbl>
          <w:p w14:paraId="23AEEF4C" w14:textId="77777777" w:rsidR="007F5781" w:rsidRPr="00A265F8" w:rsidRDefault="007F5781" w:rsidP="007F5781">
            <w:pPr>
              <w:ind w:left="893"/>
              <w:rPr>
                <w:rFonts w:ascii="Arial Unicode MS" w:eastAsia="Arial Unicode MS" w:hAnsi="Arial Unicode MS" w:cs="Arial Unicode MS"/>
              </w:rPr>
            </w:pPr>
          </w:p>
        </w:tc>
      </w:tr>
    </w:tbl>
    <w:p w14:paraId="025A7BEB" w14:textId="77777777" w:rsidR="007F5781" w:rsidRPr="00A265F8" w:rsidRDefault="007F5781" w:rsidP="007F5781">
      <w:r w:rsidRPr="00A265F8">
        <w:lastRenderedPageBreak/>
        <w:t xml:space="preserve">  </w:t>
      </w:r>
    </w:p>
    <w:p w14:paraId="645094F9" w14:textId="77777777" w:rsidR="005D22CE" w:rsidRPr="00A265F8" w:rsidRDefault="00D20570" w:rsidP="007F5781">
      <w:r w:rsidRPr="00A265F8">
        <w:br w:type="page"/>
      </w:r>
    </w:p>
    <w:p w14:paraId="027013EB" w14:textId="77777777" w:rsidR="007F5781" w:rsidRPr="00A265F8" w:rsidRDefault="007F5781" w:rsidP="003148B1">
      <w:pPr>
        <w:pStyle w:val="Overskrift3"/>
      </w:pPr>
      <w:bookmarkStart w:id="79" w:name="_Toc379981265"/>
      <w:bookmarkStart w:id="80" w:name="_Toc211949828"/>
      <w:bookmarkEnd w:id="78"/>
      <w:r w:rsidRPr="00A265F8">
        <w:lastRenderedPageBreak/>
        <w:t xml:space="preserve">5.2 </w:t>
      </w:r>
      <w:r w:rsidR="00AD722A" w:rsidRPr="00A265F8">
        <w:t>Utrekning av vass</w:t>
      </w:r>
      <w:r w:rsidRPr="00A265F8">
        <w:t>forbruk</w:t>
      </w:r>
      <w:bookmarkEnd w:id="79"/>
      <w:bookmarkEnd w:id="80"/>
    </w:p>
    <w:p w14:paraId="20B8C15D" w14:textId="77777777" w:rsidR="007F5781" w:rsidRPr="00A265F8" w:rsidRDefault="007F5781" w:rsidP="007F5781"/>
    <w:p w14:paraId="6ADEDFF5" w14:textId="77777777" w:rsidR="007F5781" w:rsidRPr="00A265F8" w:rsidRDefault="00AD722A" w:rsidP="007F5781">
      <w:r w:rsidRPr="00A265F8">
        <w:t>Utrekning skal gjerast</w:t>
      </w:r>
      <w:r w:rsidR="007F5781" w:rsidRPr="00A265F8">
        <w:t xml:space="preserve"> NS-EN 805, Kap. 5.3 </w:t>
      </w:r>
      <w:proofErr w:type="spellStart"/>
      <w:r w:rsidR="007F5781" w:rsidRPr="00A265F8">
        <w:t>Vannbehov</w:t>
      </w:r>
      <w:proofErr w:type="spellEnd"/>
      <w:r w:rsidR="007F5781" w:rsidRPr="00A265F8">
        <w:t>, tillegg A. 4, 5, 6 og 7.</w:t>
      </w:r>
    </w:p>
    <w:p w14:paraId="03429C50" w14:textId="77777777" w:rsidR="007F5781" w:rsidRPr="00A265F8" w:rsidRDefault="007F5781" w:rsidP="007F5781"/>
    <w:p w14:paraId="2D736887"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036A5A25" w14:textId="77777777" w:rsidTr="00170C95">
        <w:trPr>
          <w:trHeight w:val="1543"/>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59B25CBC" w14:textId="77777777" w:rsidTr="007F5781">
              <w:trPr>
                <w:tblCellSpacing w:w="7" w:type="dxa"/>
                <w:jc w:val="center"/>
              </w:trPr>
              <w:tc>
                <w:tcPr>
                  <w:tcW w:w="4985" w:type="pct"/>
                  <w:vAlign w:val="center"/>
                </w:tcPr>
                <w:p w14:paraId="3F7DD71D" w14:textId="77777777" w:rsidR="007F5781" w:rsidRPr="00A265F8" w:rsidRDefault="007F5781" w:rsidP="007F5781">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2FB7A701"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77558043"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4A41DA02"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66FE9F84" w14:textId="77777777" w:rsidTr="00CD4055">
                                <w:trPr>
                                  <w:tblCellSpacing w:w="7" w:type="dxa"/>
                                  <w:jc w:val="center"/>
                                </w:trPr>
                                <w:tc>
                                  <w:tcPr>
                                    <w:tcW w:w="4984" w:type="pct"/>
                                    <w:vAlign w:val="center"/>
                                  </w:tcPr>
                                  <w:p w14:paraId="6E87A0CB" w14:textId="435B10B1" w:rsidR="007823E3" w:rsidRPr="00A265F8" w:rsidRDefault="007823E3" w:rsidP="00E80579">
                                    <w:pPr>
                                      <w:ind w:left="724" w:right="1792"/>
                                    </w:pPr>
                                    <w:r w:rsidRPr="00A265F8">
                                      <w:t>Her vert det vist til Norsk vann rapport 19</w:t>
                                    </w:r>
                                    <w:r w:rsidR="00C43802" w:rsidRPr="00A265F8">
                                      <w:t>3</w:t>
                                    </w:r>
                                    <w:r w:rsidRPr="00A265F8">
                                      <w:t>/2012 «</w:t>
                                    </w:r>
                                    <w:proofErr w:type="spellStart"/>
                                    <w:r w:rsidR="00E80579" w:rsidRPr="00A265F8">
                                      <w:t>Veiledning</w:t>
                                    </w:r>
                                    <w:proofErr w:type="spellEnd"/>
                                    <w:r w:rsidR="00E80579" w:rsidRPr="00A265F8">
                                      <w:t xml:space="preserve"> i dimensjonering og utforming av VA-transportsystem</w:t>
                                    </w:r>
                                    <w:r w:rsidRPr="00A265F8">
                                      <w:t>».</w:t>
                                    </w:r>
                                  </w:p>
                                  <w:p w14:paraId="6326F907" w14:textId="02CF6423" w:rsidR="007648E4" w:rsidRPr="00A265F8" w:rsidRDefault="007648E4" w:rsidP="007648E4">
                                    <w:pPr>
                                      <w:ind w:left="709"/>
                                      <w:rPr>
                                        <w:bCs/>
                                      </w:rPr>
                                    </w:pPr>
                                    <w:r w:rsidRPr="00A265F8">
                                      <w:rPr>
                                        <w:bCs/>
                                      </w:rPr>
                                      <w:t>Vassforsyninga skal ha tilstrekkeleg bassengkapasitet. Høgdebasseng skal dimensjonerast etter Norsk Vann Rapport 181/2011.</w:t>
                                    </w:r>
                                  </w:p>
                                  <w:p w14:paraId="4EF5F8D6" w14:textId="0F794350" w:rsidR="00107334" w:rsidRPr="00A265F8" w:rsidRDefault="00170C95" w:rsidP="00B86CFD">
                                    <w:pPr>
                                      <w:ind w:left="724" w:right="1792"/>
                                    </w:pPr>
                                    <w:r w:rsidRPr="00A265F8">
                                      <w:t xml:space="preserve">Avgrensa </w:t>
                                    </w:r>
                                    <w:r w:rsidR="007F5781" w:rsidRPr="00A265F8">
                                      <w:t>hageva</w:t>
                                    </w:r>
                                    <w:r w:rsidR="000563ED" w:rsidRPr="00A265F8">
                                      <w:t>tning</w:t>
                                    </w:r>
                                    <w:r w:rsidR="007F5781" w:rsidRPr="00A265F8">
                                      <w:t xml:space="preserve"> </w:t>
                                    </w:r>
                                    <w:r w:rsidRPr="00A265F8">
                                      <w:t xml:space="preserve">er </w:t>
                                    </w:r>
                                    <w:r w:rsidR="00E813F4" w:rsidRPr="00A265F8">
                                      <w:t>tillate</w:t>
                                    </w:r>
                                    <w:r w:rsidR="007F5781" w:rsidRPr="00A265F8">
                                      <w:t>, med mindre spesielle situasjon</w:t>
                                    </w:r>
                                    <w:r w:rsidR="000563ED" w:rsidRPr="00A265F8">
                                      <w:t>a</w:t>
                                    </w:r>
                                    <w:r w:rsidR="007F5781" w:rsidRPr="00A265F8">
                                      <w:t xml:space="preserve">r oppstår. </w:t>
                                    </w:r>
                                  </w:p>
                                  <w:p w14:paraId="42D390B8" w14:textId="1F5AB3E3" w:rsidR="00107334" w:rsidRPr="00A265F8" w:rsidRDefault="00A962D5" w:rsidP="00B86CFD">
                                    <w:pPr>
                                      <w:ind w:left="724" w:right="1792"/>
                                    </w:pPr>
                                    <w:r w:rsidRPr="00A265F8">
                                      <w:t>Jordbruksvatning frå kommunalt nett er ikkje tillate.</w:t>
                                    </w:r>
                                  </w:p>
                                  <w:p w14:paraId="4963AAB3" w14:textId="77777777" w:rsidR="00B474AF" w:rsidRPr="00A265F8" w:rsidRDefault="00B474AF" w:rsidP="00D20570">
                                    <w:pPr>
                                      <w:ind w:left="724" w:right="1792"/>
                                      <w:rPr>
                                        <w:i/>
                                      </w:rPr>
                                    </w:pPr>
                                    <w:r w:rsidRPr="00A265F8">
                                      <w:rPr>
                                        <w:i/>
                                      </w:rPr>
                                      <w:t>For Gloppen kommune gjeld følgjande:</w:t>
                                    </w:r>
                                  </w:p>
                                  <w:p w14:paraId="0F98764A" w14:textId="77777777" w:rsidR="00107334" w:rsidRPr="00A265F8" w:rsidRDefault="00B474AF" w:rsidP="00D20570">
                                    <w:pPr>
                                      <w:ind w:left="724" w:right="1792"/>
                                      <w:rPr>
                                        <w:iCs/>
                                      </w:rPr>
                                    </w:pPr>
                                    <w:r w:rsidRPr="00A265F8">
                                      <w:rPr>
                                        <w:iCs/>
                                      </w:rPr>
                                      <w:t>J</w:t>
                                    </w:r>
                                    <w:r w:rsidR="00107334" w:rsidRPr="00A265F8">
                                      <w:rPr>
                                        <w:iCs/>
                                      </w:rPr>
                                      <w:t xml:space="preserve">ordbruksvatning </w:t>
                                    </w:r>
                                    <w:r w:rsidRPr="00A265F8">
                                      <w:rPr>
                                        <w:iCs/>
                                      </w:rPr>
                                      <w:t xml:space="preserve">er </w:t>
                                    </w:r>
                                    <w:r w:rsidR="00107334" w:rsidRPr="00A265F8">
                                      <w:rPr>
                                        <w:iCs/>
                                      </w:rPr>
                                      <w:t>til</w:t>
                                    </w:r>
                                    <w:r w:rsidRPr="00A265F8">
                                      <w:rPr>
                                        <w:iCs/>
                                      </w:rPr>
                                      <w:t>late</w:t>
                                    </w:r>
                                    <w:r w:rsidR="00107334" w:rsidRPr="00A265F8">
                                      <w:rPr>
                                        <w:iCs/>
                                      </w:rPr>
                                      <w:t xml:space="preserve"> etter særskilt avtale med VA ansvarleg i kommunen.</w:t>
                                    </w:r>
                                    <w:r w:rsidRPr="00A265F8">
                                      <w:rPr>
                                        <w:iCs/>
                                      </w:rPr>
                                      <w:t xml:space="preserve"> Anlegget skal ha høve til mengde og tidsstyring.</w:t>
                                    </w:r>
                                  </w:p>
                                </w:tc>
                              </w:tr>
                            </w:tbl>
                            <w:p w14:paraId="513A725A" w14:textId="77777777" w:rsidR="007F5781" w:rsidRPr="00A265F8" w:rsidRDefault="007F5781" w:rsidP="007F5781">
                              <w:pPr>
                                <w:ind w:left="768" w:right="1792"/>
                                <w:rPr>
                                  <w:rFonts w:eastAsia="MS Mincho"/>
                                  <w:iCs/>
                                </w:rPr>
                              </w:pPr>
                            </w:p>
                          </w:tc>
                        </w:tr>
                        <w:tr w:rsidR="000F4C37" w:rsidRPr="00A265F8" w14:paraId="64C44453" w14:textId="77777777" w:rsidTr="007F5781">
                          <w:trPr>
                            <w:tblCellSpacing w:w="7" w:type="dxa"/>
                            <w:jc w:val="center"/>
                          </w:trPr>
                          <w:tc>
                            <w:tcPr>
                              <w:tcW w:w="4985" w:type="pct"/>
                              <w:vAlign w:val="center"/>
                            </w:tcPr>
                            <w:p w14:paraId="0DA096C2" w14:textId="77777777" w:rsidR="000F4C37" w:rsidRPr="00A265F8" w:rsidRDefault="000F4C37"/>
                          </w:tc>
                        </w:tr>
                      </w:tbl>
                      <w:p w14:paraId="5B556D78" w14:textId="77777777" w:rsidR="007F5781" w:rsidRPr="00A265F8" w:rsidRDefault="007F5781" w:rsidP="007F5781">
                        <w:pPr>
                          <w:ind w:left="812" w:right="1792"/>
                          <w:rPr>
                            <w:rFonts w:ascii="Arial Unicode MS" w:eastAsia="Arial Unicode MS" w:hAnsi="Arial Unicode MS" w:cs="Arial Unicode MS"/>
                          </w:rPr>
                        </w:pPr>
                      </w:p>
                    </w:tc>
                  </w:tr>
                </w:tbl>
                <w:p w14:paraId="26268B38" w14:textId="77777777" w:rsidR="007F5781" w:rsidRPr="00A265F8" w:rsidRDefault="007F5781" w:rsidP="007F5781">
                  <w:pPr>
                    <w:ind w:left="856" w:right="1612"/>
                    <w:rPr>
                      <w:rFonts w:eastAsia="MS Mincho"/>
                      <w:iCs/>
                    </w:rPr>
                  </w:pPr>
                </w:p>
              </w:tc>
            </w:tr>
          </w:tbl>
          <w:p w14:paraId="338EAC07" w14:textId="77777777" w:rsidR="007F5781" w:rsidRPr="00A265F8" w:rsidRDefault="007F5781" w:rsidP="007F5781">
            <w:pPr>
              <w:ind w:left="893"/>
              <w:rPr>
                <w:rFonts w:ascii="Arial Unicode MS" w:eastAsia="Arial Unicode MS" w:hAnsi="Arial Unicode MS" w:cs="Arial Unicode MS"/>
              </w:rPr>
            </w:pPr>
          </w:p>
        </w:tc>
      </w:tr>
    </w:tbl>
    <w:p w14:paraId="2210E980" w14:textId="77777777" w:rsidR="007F5781" w:rsidRPr="00A265F8" w:rsidRDefault="007F5781" w:rsidP="007F5781">
      <w:r w:rsidRPr="00A265F8">
        <w:t xml:space="preserve">      </w:t>
      </w:r>
    </w:p>
    <w:p w14:paraId="7DDAA5D8" w14:textId="77777777" w:rsidR="000C0B2C" w:rsidRPr="00A265F8" w:rsidRDefault="000C0B2C" w:rsidP="00F239A7"/>
    <w:p w14:paraId="48194136" w14:textId="77777777" w:rsidR="007F5781" w:rsidRPr="00A265F8" w:rsidRDefault="007F5781" w:rsidP="003148B1">
      <w:pPr>
        <w:pStyle w:val="Overskrift3"/>
      </w:pPr>
      <w:bookmarkStart w:id="81" w:name="_Toc379981266"/>
      <w:bookmarkStart w:id="82" w:name="_Toc211949829"/>
      <w:r w:rsidRPr="00A265F8">
        <w:t>5.3 Dimensjonering av va</w:t>
      </w:r>
      <w:r w:rsidR="00AD722A" w:rsidRPr="00A265F8">
        <w:t>ss</w:t>
      </w:r>
      <w:r w:rsidRPr="00A265F8">
        <w:t>le</w:t>
      </w:r>
      <w:r w:rsidR="00AD722A" w:rsidRPr="00A265F8">
        <w:t>id</w:t>
      </w:r>
      <w:r w:rsidRPr="00A265F8">
        <w:t>ning</w:t>
      </w:r>
      <w:r w:rsidR="00AD722A" w:rsidRPr="00A265F8">
        <w:t>a</w:t>
      </w:r>
      <w:r w:rsidRPr="00A265F8">
        <w:t>r</w:t>
      </w:r>
      <w:bookmarkEnd w:id="81"/>
      <w:bookmarkEnd w:id="82"/>
    </w:p>
    <w:p w14:paraId="0BE78445" w14:textId="77777777" w:rsidR="007F5781" w:rsidRPr="00A265F8" w:rsidRDefault="007F5781" w:rsidP="007F5781"/>
    <w:p w14:paraId="4BCA01C3" w14:textId="77777777" w:rsidR="00AD722A" w:rsidRPr="00A265F8" w:rsidRDefault="00AD722A" w:rsidP="00AD722A">
      <w:pPr>
        <w:pStyle w:val="NormalWeb"/>
        <w:shd w:val="clear" w:color="auto" w:fill="FFFFFF"/>
        <w:spacing w:before="0" w:beforeAutospacing="0" w:after="0" w:afterAutospacing="0"/>
        <w:rPr>
          <w:color w:val="000000"/>
          <w:lang w:val="nn-NO"/>
        </w:rPr>
      </w:pPr>
      <w:r w:rsidRPr="00A265F8">
        <w:rPr>
          <w:color w:val="000000"/>
          <w:lang w:val="nn-NO"/>
        </w:rPr>
        <w:t>Dersom vatnet har for lang opphaldstid i leidningsnett og høgdebasseng, kan va</w:t>
      </w:r>
      <w:r w:rsidR="00B474AF" w:rsidRPr="00A265F8">
        <w:rPr>
          <w:color w:val="000000"/>
          <w:lang w:val="nn-NO"/>
        </w:rPr>
        <w:t>ss</w:t>
      </w:r>
      <w:r w:rsidRPr="00A265F8">
        <w:rPr>
          <w:color w:val="000000"/>
          <w:lang w:val="nn-NO"/>
        </w:rPr>
        <w:t>kvaliteten bli dårl</w:t>
      </w:r>
      <w:r w:rsidR="00B474AF" w:rsidRPr="00A265F8">
        <w:rPr>
          <w:color w:val="000000"/>
          <w:lang w:val="nn-NO"/>
        </w:rPr>
        <w:t>e</w:t>
      </w:r>
      <w:r w:rsidRPr="00A265F8">
        <w:rPr>
          <w:color w:val="000000"/>
          <w:lang w:val="nn-NO"/>
        </w:rPr>
        <w:t>gare. Volumet i vassleidningar og basseng skal difor tilpassast variasjonane til eit normalt vassforbruk. Vassverk der det normale forbruket er lite, kan difor ikkje levera store mengder vatn til brannsløkking. I slike områder bør store og middels store sprinkl</w:t>
      </w:r>
      <w:r w:rsidR="00B474AF" w:rsidRPr="00A265F8">
        <w:rPr>
          <w:color w:val="000000"/>
          <w:lang w:val="nn-NO"/>
        </w:rPr>
        <w:t>a</w:t>
      </w:r>
      <w:r w:rsidRPr="00A265F8">
        <w:rPr>
          <w:color w:val="000000"/>
          <w:lang w:val="nn-NO"/>
        </w:rPr>
        <w:t>ranlegg ha eig</w:t>
      </w:r>
      <w:r w:rsidR="00B474AF" w:rsidRPr="00A265F8">
        <w:rPr>
          <w:color w:val="000000"/>
          <w:lang w:val="nn-NO"/>
        </w:rPr>
        <w:t>a</w:t>
      </w:r>
      <w:r w:rsidRPr="00A265F8">
        <w:rPr>
          <w:color w:val="000000"/>
          <w:lang w:val="nn-NO"/>
        </w:rPr>
        <w:t xml:space="preserve"> vassforsyning.</w:t>
      </w:r>
    </w:p>
    <w:p w14:paraId="1FB2869C" w14:textId="77777777" w:rsidR="00AD722A" w:rsidRPr="00A265F8" w:rsidRDefault="00AD722A" w:rsidP="00AD722A">
      <w:pPr>
        <w:pStyle w:val="NormalWeb"/>
        <w:shd w:val="clear" w:color="auto" w:fill="FFFFFF"/>
        <w:spacing w:before="0" w:beforeAutospacing="0" w:after="0" w:afterAutospacing="0"/>
        <w:rPr>
          <w:color w:val="000000"/>
          <w:lang w:val="nn-NO"/>
        </w:rPr>
      </w:pPr>
    </w:p>
    <w:p w14:paraId="1EE2D050" w14:textId="77777777" w:rsidR="00AD722A" w:rsidRPr="00A265F8" w:rsidRDefault="00AD722A" w:rsidP="00AD722A">
      <w:pPr>
        <w:pStyle w:val="NormalWeb"/>
        <w:shd w:val="clear" w:color="auto" w:fill="FFFFFF"/>
        <w:spacing w:before="0" w:beforeAutospacing="0" w:after="0" w:afterAutospacing="0"/>
        <w:rPr>
          <w:i/>
          <w:color w:val="000000"/>
          <w:lang w:val="nn-NO"/>
        </w:rPr>
      </w:pPr>
      <w:r w:rsidRPr="00A265F8">
        <w:rPr>
          <w:color w:val="000000"/>
          <w:lang w:val="nn-NO"/>
        </w:rPr>
        <w:t xml:space="preserve">Dimensjonering skal gjerast i samsvar med NS-EN 805, </w:t>
      </w:r>
      <w:r w:rsidRPr="00A265F8">
        <w:rPr>
          <w:i/>
          <w:color w:val="000000"/>
          <w:lang w:val="nn-NO"/>
        </w:rPr>
        <w:t>Kap. 8, Dimensjonering, tillegg A. 8, 9, 10, 11, 12 og 13.</w:t>
      </w:r>
    </w:p>
    <w:p w14:paraId="7E5E4508"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4A372C56"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4C94F8A6" w14:textId="77777777" w:rsidTr="007F5781">
              <w:trPr>
                <w:tblCellSpacing w:w="7" w:type="dxa"/>
                <w:jc w:val="center"/>
              </w:trPr>
              <w:tc>
                <w:tcPr>
                  <w:tcW w:w="4985" w:type="pct"/>
                  <w:vAlign w:val="center"/>
                </w:tcPr>
                <w:p w14:paraId="018B380D" w14:textId="77777777" w:rsidR="007F5781" w:rsidRPr="00A265F8" w:rsidRDefault="007F5781" w:rsidP="007F5781">
                  <w:pPr>
                    <w:ind w:left="893"/>
                    <w:rPr>
                      <w:b/>
                      <w:bCs/>
                    </w:rPr>
                  </w:pPr>
                  <w:r w:rsidRPr="00A265F8">
                    <w:rPr>
                      <w:b/>
                      <w:bCs/>
                    </w:rPr>
                    <w:lastRenderedPageBreak/>
                    <w:t xml:space="preserve">Lokale </w:t>
                  </w:r>
                  <w:r w:rsidR="0069356F" w:rsidRPr="00A265F8">
                    <w:rPr>
                      <w:b/>
                      <w:bCs/>
                    </w:rPr>
                    <w:t>vilkår</w:t>
                  </w:r>
                </w:p>
                <w:p w14:paraId="54F1ECD0" w14:textId="77777777" w:rsidR="006E1BDB" w:rsidRPr="00A265F8" w:rsidRDefault="006E1BDB" w:rsidP="007F5781">
                  <w:pPr>
                    <w:ind w:left="893"/>
                    <w:rPr>
                      <w:b/>
                      <w:bCs/>
                    </w:rPr>
                  </w:pPr>
                </w:p>
                <w:p w14:paraId="4E09B860" w14:textId="79CB46C1" w:rsidR="00920579" w:rsidRPr="00A265F8" w:rsidRDefault="00920579" w:rsidP="00387C76">
                  <w:pPr>
                    <w:ind w:left="893" w:right="1792"/>
                  </w:pPr>
                  <w:r w:rsidRPr="00A265F8">
                    <w:t>Her vert det vist til Norsk vann rapport 193/2012 «</w:t>
                  </w:r>
                  <w:proofErr w:type="spellStart"/>
                  <w:r w:rsidRPr="00A265F8">
                    <w:t>Veiledning</w:t>
                  </w:r>
                  <w:proofErr w:type="spellEnd"/>
                  <w:r w:rsidRPr="00A265F8">
                    <w:t xml:space="preserve"> i dimensjonering og utforming av VA-transportsystem».</w:t>
                  </w:r>
                </w:p>
                <w:p w14:paraId="6016DA34" w14:textId="4095DE98" w:rsidR="008827C8" w:rsidRPr="00A265F8" w:rsidRDefault="008827C8" w:rsidP="008827C8">
                  <w:pPr>
                    <w:ind w:left="893"/>
                  </w:pPr>
                  <w:r w:rsidRPr="00A265F8">
                    <w:t>Lågaste trykk i leidningar som skal overtakast til offentleg drift og vedlikehald, skal vere 2</w:t>
                  </w:r>
                  <w:r w:rsidR="00393B92" w:rsidRPr="00A265F8">
                    <w:t>5</w:t>
                  </w:r>
                  <w:r w:rsidRPr="00A265F8">
                    <w:t xml:space="preserve"> </w:t>
                  </w:r>
                  <w:proofErr w:type="spellStart"/>
                  <w:r w:rsidRPr="00A265F8">
                    <w:t>mVS</w:t>
                  </w:r>
                  <w:proofErr w:type="spellEnd"/>
                  <w:r w:rsidR="00843DC5" w:rsidRPr="00A265F8">
                    <w:t xml:space="preserve"> (</w:t>
                  </w:r>
                  <w:r w:rsidR="005752AC" w:rsidRPr="00A265F8">
                    <w:t>målt</w:t>
                  </w:r>
                  <w:r w:rsidR="00843DC5" w:rsidRPr="00A265F8">
                    <w:t xml:space="preserve"> i tilkoplingspunkt til </w:t>
                  </w:r>
                  <w:r w:rsidR="00CA38F7" w:rsidRPr="00A265F8">
                    <w:t>kommunalt</w:t>
                  </w:r>
                  <w:r w:rsidR="003A72E4" w:rsidRPr="00A265F8">
                    <w:t xml:space="preserve"> leidningsnett)</w:t>
                  </w:r>
                  <w:r w:rsidRPr="00A265F8">
                    <w:t xml:space="preserve">, ved normal driftssituasjon. </w:t>
                  </w:r>
                </w:p>
                <w:p w14:paraId="7A1727C4" w14:textId="7575ABAB" w:rsidR="008827C8" w:rsidRPr="00A265F8" w:rsidRDefault="008827C8" w:rsidP="00791BD5">
                  <w:pPr>
                    <w:ind w:left="893"/>
                  </w:pPr>
                  <w:r w:rsidRPr="00A265F8">
                    <w:t>Trykket skal</w:t>
                  </w:r>
                  <w:r w:rsidR="0045613C" w:rsidRPr="00A265F8">
                    <w:t xml:space="preserve"> normalt</w:t>
                  </w:r>
                  <w:r w:rsidRPr="00A265F8">
                    <w:t xml:space="preserve"> ikkje overstige 80 </w:t>
                  </w:r>
                  <w:proofErr w:type="spellStart"/>
                  <w:r w:rsidRPr="00A265F8">
                    <w:t>mVs</w:t>
                  </w:r>
                  <w:proofErr w:type="spellEnd"/>
                  <w:r w:rsidR="0081656D" w:rsidRPr="00A265F8">
                    <w:t xml:space="preserve"> på fordelingsnett</w:t>
                  </w:r>
                  <w:r w:rsidRPr="00A265F8">
                    <w:t>.</w:t>
                  </w:r>
                  <w:r w:rsidR="0093159D" w:rsidRPr="00A265F8">
                    <w:rPr>
                      <w:rFonts w:eastAsia="MS Mincho"/>
                      <w:iCs/>
                    </w:rPr>
                    <w:t xml:space="preserve"> Statisk trykk på nettet kan etter nærare avtale setjast høgare enn 80 </w:t>
                  </w:r>
                  <w:proofErr w:type="spellStart"/>
                  <w:r w:rsidR="0093159D" w:rsidRPr="00A265F8">
                    <w:rPr>
                      <w:rFonts w:eastAsia="MS Mincho"/>
                      <w:iCs/>
                    </w:rPr>
                    <w:t>mVs</w:t>
                  </w:r>
                  <w:proofErr w:type="spellEnd"/>
                  <w:r w:rsidR="0081656D" w:rsidRPr="00A265F8">
                    <w:rPr>
                      <w:rFonts w:eastAsia="MS Mincho"/>
                      <w:iCs/>
                    </w:rPr>
                    <w:t xml:space="preserve">, </w:t>
                  </w:r>
                  <w:r w:rsidR="00816EEA" w:rsidRPr="00A265F8">
                    <w:rPr>
                      <w:rFonts w:eastAsia="MS Mincho"/>
                      <w:iCs/>
                    </w:rPr>
                    <w:t>dette gjeld ofte</w:t>
                  </w:r>
                  <w:r w:rsidR="00F812FE" w:rsidRPr="00A265F8">
                    <w:rPr>
                      <w:rFonts w:eastAsia="MS Mincho"/>
                      <w:iCs/>
                    </w:rPr>
                    <w:t xml:space="preserve"> overføringsleidningar.</w:t>
                  </w:r>
                </w:p>
                <w:p w14:paraId="4DAB0AF3" w14:textId="07B87121" w:rsidR="005B4614" w:rsidRPr="00A265F8" w:rsidRDefault="005B4614" w:rsidP="00791BD5">
                  <w:pPr>
                    <w:ind w:left="893"/>
                    <w:rPr>
                      <w:bCs/>
                    </w:rPr>
                  </w:pPr>
                  <w:r w:rsidRPr="00A265F8">
                    <w:rPr>
                      <w:bCs/>
                    </w:rPr>
                    <w:t xml:space="preserve">Ved dimensjonering av vassleidningar vil ofte dimensjonerande </w:t>
                  </w:r>
                  <w:proofErr w:type="spellStart"/>
                  <w:r w:rsidRPr="00A265F8">
                    <w:rPr>
                      <w:bCs/>
                    </w:rPr>
                    <w:t>vassmengde</w:t>
                  </w:r>
                  <w:proofErr w:type="spellEnd"/>
                  <w:r w:rsidRPr="00A265F8">
                    <w:rPr>
                      <w:bCs/>
                    </w:rPr>
                    <w:t xml:space="preserve"> vere fastsett ut frå krav til uttak av </w:t>
                  </w:r>
                  <w:proofErr w:type="spellStart"/>
                  <w:r w:rsidRPr="00A265F8">
                    <w:rPr>
                      <w:bCs/>
                    </w:rPr>
                    <w:t>slokkevatn</w:t>
                  </w:r>
                  <w:proofErr w:type="spellEnd"/>
                  <w:r w:rsidRPr="00A265F8">
                    <w:rPr>
                      <w:bCs/>
                    </w:rPr>
                    <w:t>/sprinkl</w:t>
                  </w:r>
                  <w:r w:rsidR="00B474AF" w:rsidRPr="00A265F8">
                    <w:rPr>
                      <w:bCs/>
                    </w:rPr>
                    <w:t>a</w:t>
                  </w:r>
                  <w:r w:rsidRPr="00A265F8">
                    <w:rPr>
                      <w:bCs/>
                    </w:rPr>
                    <w:t xml:space="preserve">rvatn. Ofte vil det kunne vere kryssande interesser mellom brannvesen/eigar av bygg og vassverkseigar med omsyn til nødvendig kapasitet. Ved vurdering av nødvendig kapasitet til </w:t>
                  </w:r>
                  <w:proofErr w:type="spellStart"/>
                  <w:r w:rsidRPr="00A265F8">
                    <w:rPr>
                      <w:bCs/>
                    </w:rPr>
                    <w:t>slokkevatn</w:t>
                  </w:r>
                  <w:proofErr w:type="spellEnd"/>
                  <w:r w:rsidRPr="00A265F8">
                    <w:rPr>
                      <w:bCs/>
                    </w:rPr>
                    <w:t>/sprinklarvatn, skal krava i Drikkevassforskrifta gå framføre krava i teknisk forskrift til Plan og Bygningslova.</w:t>
                  </w:r>
                </w:p>
                <w:p w14:paraId="02A50B1E" w14:textId="4A397631" w:rsidR="005B4614" w:rsidRPr="00A265F8" w:rsidRDefault="005B4614" w:rsidP="00791BD5">
                  <w:pPr>
                    <w:ind w:left="893"/>
                    <w:rPr>
                      <w:bCs/>
                    </w:rPr>
                  </w:pPr>
                  <w:r w:rsidRPr="00A265F8">
                    <w:rPr>
                      <w:bCs/>
                    </w:rPr>
                    <w:t xml:space="preserve">Utgangspunktet vil vere dei preaksepterte verdiane i rettleiinga til </w:t>
                  </w:r>
                  <w:hyperlink r:id="rId55" w:history="1">
                    <w:r w:rsidRPr="00A265F8">
                      <w:rPr>
                        <w:rStyle w:val="Hyperkopling"/>
                        <w:bCs/>
                      </w:rPr>
                      <w:t>Tek 17</w:t>
                    </w:r>
                  </w:hyperlink>
                  <w:r w:rsidRPr="00A265F8">
                    <w:rPr>
                      <w:bCs/>
                    </w:rPr>
                    <w:t xml:space="preserve">; 20 l/s i bustadområde og 50 l/s i sentrumsområde/industriområde. Risiko og </w:t>
                  </w:r>
                  <w:proofErr w:type="spellStart"/>
                  <w:r w:rsidRPr="00A265F8">
                    <w:rPr>
                      <w:bCs/>
                    </w:rPr>
                    <w:t>s</w:t>
                  </w:r>
                  <w:r w:rsidR="003C3B10" w:rsidRPr="00A265F8">
                    <w:rPr>
                      <w:bCs/>
                    </w:rPr>
                    <w:t>å</w:t>
                  </w:r>
                  <w:r w:rsidRPr="00A265F8">
                    <w:rPr>
                      <w:bCs/>
                    </w:rPr>
                    <w:t>rbarheitsan</w:t>
                  </w:r>
                  <w:r w:rsidR="008827C8" w:rsidRPr="00A265F8">
                    <w:rPr>
                      <w:bCs/>
                    </w:rPr>
                    <w:t>a</w:t>
                  </w:r>
                  <w:r w:rsidRPr="00A265F8">
                    <w:rPr>
                      <w:bCs/>
                    </w:rPr>
                    <w:t>lysar</w:t>
                  </w:r>
                  <w:proofErr w:type="spellEnd"/>
                  <w:r w:rsidRPr="00A265F8">
                    <w:rPr>
                      <w:bCs/>
                    </w:rPr>
                    <w:t xml:space="preserve"> (ROS analysar) for området kan føre til at desse verdiane kan settast lågare.</w:t>
                  </w:r>
                </w:p>
                <w:p w14:paraId="21D3C686" w14:textId="6606D9FD" w:rsidR="005B4614" w:rsidRPr="00A265F8" w:rsidRDefault="005B4614" w:rsidP="00791BD5">
                  <w:pPr>
                    <w:ind w:left="893"/>
                    <w:rPr>
                      <w:bCs/>
                    </w:rPr>
                  </w:pPr>
                  <w:r w:rsidRPr="00A265F8">
                    <w:rPr>
                      <w:bCs/>
                    </w:rPr>
                    <w:t xml:space="preserve">Viktige faktorar i denne vurderinga vil vere avstand mellom bygga og om det er bustadområde eller næringsområde. Alternative vasskjelder for uttak av </w:t>
                  </w:r>
                  <w:proofErr w:type="spellStart"/>
                  <w:r w:rsidRPr="00A265F8">
                    <w:rPr>
                      <w:bCs/>
                    </w:rPr>
                    <w:t>brannvatn</w:t>
                  </w:r>
                  <w:proofErr w:type="spellEnd"/>
                  <w:r w:rsidRPr="00A265F8">
                    <w:rPr>
                      <w:bCs/>
                    </w:rPr>
                    <w:t xml:space="preserve"> er og eit viktig moment.</w:t>
                  </w:r>
                </w:p>
                <w:p w14:paraId="76E92526" w14:textId="589E68E7" w:rsidR="005B4614" w:rsidRPr="00A265F8" w:rsidRDefault="005B4614" w:rsidP="00791BD5">
                  <w:pPr>
                    <w:ind w:left="893"/>
                    <w:rPr>
                      <w:bCs/>
                    </w:rPr>
                  </w:pPr>
                  <w:r w:rsidRPr="00A265F8">
                    <w:rPr>
                      <w:bCs/>
                    </w:rPr>
                    <w:t>I eksisterande forsyningsområde kan kommunen /vassverkseigar etter nærare avtale gje informasjon om kor mykje vatn som kan påreknast takast ut frå nettet ulike stader. Dersom utbyggar treng meir vatn enn dette, må han sjølv gjennomføre nødvendige tiltak t.d. eige basseng med pumpe etc. Kommunen er såleis ikkje forplikta til å levere dei preaksepterte verdiane på høvesvis 20 l/s og 50 l/s nemnde i rettleiinga til Tek 17.</w:t>
                  </w:r>
                </w:p>
                <w:p w14:paraId="69430EA0" w14:textId="2D208D68" w:rsidR="006444C2" w:rsidRPr="00A265F8" w:rsidRDefault="005B4614" w:rsidP="005B4614">
                  <w:pPr>
                    <w:ind w:left="893"/>
                    <w:rPr>
                      <w:bCs/>
                    </w:rPr>
                  </w:pPr>
                  <w:r w:rsidRPr="00A265F8">
                    <w:rPr>
                      <w:bCs/>
                    </w:rPr>
                    <w:t>Det blir elles synt til VA miljøblad nr 82 samt vedlegg B</w:t>
                  </w:r>
                  <w:r w:rsidR="003F389A" w:rsidRPr="00A265F8">
                    <w:rPr>
                      <w:bCs/>
                    </w:rPr>
                    <w:t>5</w:t>
                  </w:r>
                  <w:r w:rsidRPr="00A265F8">
                    <w:rPr>
                      <w:bCs/>
                    </w:rPr>
                    <w:t xml:space="preserve"> </w:t>
                  </w:r>
                  <w:r w:rsidR="005A6678" w:rsidRPr="00A265F8">
                    <w:rPr>
                      <w:bCs/>
                    </w:rPr>
                    <w:t>R</w:t>
                  </w:r>
                  <w:r w:rsidRPr="00A265F8">
                    <w:rPr>
                      <w:bCs/>
                    </w:rPr>
                    <w:t xml:space="preserve">etningslinjer for </w:t>
                  </w:r>
                  <w:proofErr w:type="spellStart"/>
                  <w:r w:rsidRPr="00A265F8">
                    <w:rPr>
                      <w:bCs/>
                    </w:rPr>
                    <w:t>slokkevatn</w:t>
                  </w:r>
                  <w:proofErr w:type="spellEnd"/>
                  <w:r w:rsidRPr="00A265F8">
                    <w:rPr>
                      <w:bCs/>
                    </w:rPr>
                    <w:t xml:space="preserve"> og sprinklarvatn.</w:t>
                  </w:r>
                </w:p>
              </w:tc>
            </w:tr>
            <w:tr w:rsidR="007F5781" w:rsidRPr="00A265F8" w14:paraId="1CE12D2B" w14:textId="77777777" w:rsidTr="007F5781">
              <w:trPr>
                <w:tblCellSpacing w:w="7" w:type="dxa"/>
                <w:jc w:val="center"/>
              </w:trPr>
              <w:tc>
                <w:tcPr>
                  <w:tcW w:w="4985" w:type="pct"/>
                  <w:vAlign w:val="center"/>
                </w:tcPr>
                <w:p w14:paraId="37ADAD61" w14:textId="72C5E996" w:rsidR="002638AA" w:rsidRPr="00A265F8" w:rsidRDefault="002638AA" w:rsidP="007F5781">
                  <w:pPr>
                    <w:ind w:left="856" w:right="1612"/>
                    <w:rPr>
                      <w:rFonts w:eastAsia="MS Mincho"/>
                      <w:iCs/>
                    </w:rPr>
                  </w:pPr>
                </w:p>
              </w:tc>
            </w:tr>
          </w:tbl>
          <w:p w14:paraId="058E96AD" w14:textId="77777777" w:rsidR="007F5781" w:rsidRPr="00A265F8" w:rsidRDefault="007F5781" w:rsidP="007F5781">
            <w:pPr>
              <w:ind w:left="893"/>
              <w:rPr>
                <w:rFonts w:ascii="Arial Unicode MS" w:eastAsia="Arial Unicode MS" w:hAnsi="Arial Unicode MS" w:cs="Arial Unicode MS"/>
              </w:rPr>
            </w:pPr>
          </w:p>
        </w:tc>
      </w:tr>
    </w:tbl>
    <w:p w14:paraId="41ACAFA4" w14:textId="77777777" w:rsidR="007F5781" w:rsidRPr="00A265F8" w:rsidRDefault="007F5781" w:rsidP="007F5781">
      <w:r w:rsidRPr="00A265F8">
        <w:t xml:space="preserve">        </w:t>
      </w:r>
    </w:p>
    <w:p w14:paraId="18DAFC99" w14:textId="77777777" w:rsidR="00B474AF" w:rsidRPr="00A265F8" w:rsidRDefault="00B474AF" w:rsidP="00F239A7">
      <w:bookmarkStart w:id="83" w:name="_Toc379981267"/>
    </w:p>
    <w:p w14:paraId="24194124" w14:textId="77777777" w:rsidR="007F5781" w:rsidRPr="00A265F8" w:rsidRDefault="007F5781" w:rsidP="003148B1">
      <w:pPr>
        <w:pStyle w:val="Overskrift3"/>
      </w:pPr>
      <w:bookmarkStart w:id="84" w:name="_Toc211949830"/>
      <w:r w:rsidRPr="00A265F8">
        <w:lastRenderedPageBreak/>
        <w:t>5.4 Minstedimensjon</w:t>
      </w:r>
      <w:bookmarkEnd w:id="83"/>
      <w:bookmarkEnd w:id="84"/>
    </w:p>
    <w:p w14:paraId="77E4C775" w14:textId="77777777" w:rsidR="007F5781" w:rsidRPr="00A265F8" w:rsidRDefault="007F5781" w:rsidP="007F5781"/>
    <w:p w14:paraId="1EC4DB5A" w14:textId="77777777" w:rsidR="00AD722A" w:rsidRPr="00A265F8" w:rsidRDefault="00AD722A" w:rsidP="00AD722A">
      <w:r w:rsidRPr="00A265F8">
        <w:t xml:space="preserve">Minste dimensjon for </w:t>
      </w:r>
      <w:proofErr w:type="spellStart"/>
      <w:r w:rsidRPr="00A265F8">
        <w:t>offentlig</w:t>
      </w:r>
      <w:proofErr w:type="spellEnd"/>
      <w:r w:rsidRPr="00A265F8">
        <w:t xml:space="preserve"> leidning er normalt 100 mm, dersom det ikkje er krav </w:t>
      </w:r>
    </w:p>
    <w:p w14:paraId="011FCB50" w14:textId="77777777" w:rsidR="00AD722A" w:rsidRPr="00A265F8" w:rsidRDefault="00AD722A" w:rsidP="00AD722A">
      <w:r w:rsidRPr="00A265F8">
        <w:t xml:space="preserve">til </w:t>
      </w:r>
      <w:proofErr w:type="spellStart"/>
      <w:r w:rsidRPr="00A265F8">
        <w:t>brannvatn</w:t>
      </w:r>
      <w:proofErr w:type="spellEnd"/>
      <w:r w:rsidRPr="00A265F8">
        <w:t xml:space="preserve">. Minste dimensjon for </w:t>
      </w:r>
      <w:proofErr w:type="spellStart"/>
      <w:r w:rsidRPr="00A265F8">
        <w:t>offentlig</w:t>
      </w:r>
      <w:proofErr w:type="spellEnd"/>
      <w:r w:rsidRPr="00A265F8">
        <w:t xml:space="preserve"> leidning ved krav til </w:t>
      </w:r>
      <w:proofErr w:type="spellStart"/>
      <w:r w:rsidRPr="00A265F8">
        <w:t>brannvatn</w:t>
      </w:r>
      <w:proofErr w:type="spellEnd"/>
      <w:r w:rsidRPr="00A265F8">
        <w:t xml:space="preserve"> er </w:t>
      </w:r>
    </w:p>
    <w:p w14:paraId="3BC777B5" w14:textId="77777777" w:rsidR="00AD722A" w:rsidRPr="00A265F8" w:rsidRDefault="00AD722A" w:rsidP="00AD722A">
      <w:r w:rsidRPr="00A265F8">
        <w:t xml:space="preserve">normalt 150 mm. </w:t>
      </w:r>
    </w:p>
    <w:p w14:paraId="6E4824B5" w14:textId="77777777" w:rsidR="00AD722A" w:rsidRPr="00A265F8" w:rsidRDefault="00AD722A" w:rsidP="00AD722A"/>
    <w:p w14:paraId="60B523C5" w14:textId="77777777" w:rsidR="000A0F30" w:rsidRPr="00A265F8" w:rsidRDefault="000A0F30" w:rsidP="000A0F30">
      <w:pPr>
        <w:spacing w:before="100" w:beforeAutospacing="1" w:after="100" w:afterAutospacing="1"/>
        <w:rPr>
          <w:szCs w:val="24"/>
        </w:rPr>
      </w:pPr>
      <w:r w:rsidRPr="00A265F8">
        <w:rPr>
          <w:szCs w:val="24"/>
        </w:rPr>
        <w:t>Viser også til:</w:t>
      </w:r>
    </w:p>
    <w:p w14:paraId="202A2BB0" w14:textId="77777777" w:rsidR="000A0F30" w:rsidRPr="00A265F8" w:rsidRDefault="000A0F30" w:rsidP="000A0F30">
      <w:pPr>
        <w:numPr>
          <w:ilvl w:val="0"/>
          <w:numId w:val="34"/>
        </w:numPr>
        <w:spacing w:before="100" w:beforeAutospacing="1" w:after="100" w:afterAutospacing="1"/>
        <w:rPr>
          <w:szCs w:val="24"/>
        </w:rPr>
      </w:pPr>
      <w:hyperlink r:id="rId56" w:tgtFrame="_blank" w:history="1">
        <w:proofErr w:type="spellStart"/>
        <w:r w:rsidRPr="00A265F8">
          <w:rPr>
            <w:color w:val="0000FF"/>
            <w:szCs w:val="24"/>
            <w:u w:val="single"/>
          </w:rPr>
          <w:t>Veiledning</w:t>
        </w:r>
        <w:proofErr w:type="spellEnd"/>
        <w:r w:rsidRPr="00A265F8">
          <w:rPr>
            <w:color w:val="0000FF"/>
            <w:szCs w:val="24"/>
            <w:u w:val="single"/>
          </w:rPr>
          <w:t xml:space="preserve"> om tekniske krav til byggverk</w:t>
        </w:r>
      </w:hyperlink>
      <w:r w:rsidRPr="00A265F8">
        <w:rPr>
          <w:szCs w:val="24"/>
        </w:rPr>
        <w:t xml:space="preserve"> § 11.17 som sett </w:t>
      </w:r>
      <w:r w:rsidR="00B474AF" w:rsidRPr="00A265F8">
        <w:rPr>
          <w:szCs w:val="24"/>
        </w:rPr>
        <w:t>rettleiande</w:t>
      </w:r>
      <w:r w:rsidRPr="00A265F8">
        <w:rPr>
          <w:szCs w:val="24"/>
        </w:rPr>
        <w:t xml:space="preserve"> krav til </w:t>
      </w:r>
      <w:r w:rsidR="00B474AF" w:rsidRPr="00A265F8">
        <w:rPr>
          <w:szCs w:val="24"/>
        </w:rPr>
        <w:t>m.a.</w:t>
      </w:r>
      <w:r w:rsidRPr="00A265F8">
        <w:rPr>
          <w:szCs w:val="24"/>
        </w:rPr>
        <w:t xml:space="preserve"> va</w:t>
      </w:r>
      <w:r w:rsidR="00B474AF" w:rsidRPr="00A265F8">
        <w:rPr>
          <w:szCs w:val="24"/>
        </w:rPr>
        <w:t>ssf</w:t>
      </w:r>
      <w:r w:rsidRPr="00A265F8">
        <w:rPr>
          <w:szCs w:val="24"/>
        </w:rPr>
        <w:t>orsyning til brannslokking</w:t>
      </w:r>
    </w:p>
    <w:p w14:paraId="0CDAC0BA" w14:textId="77777777" w:rsidR="000A0F30" w:rsidRPr="00A265F8" w:rsidRDefault="000A0F30" w:rsidP="000A0F30">
      <w:pPr>
        <w:numPr>
          <w:ilvl w:val="0"/>
          <w:numId w:val="34"/>
        </w:numPr>
        <w:spacing w:before="100" w:beforeAutospacing="1" w:after="100" w:afterAutospacing="1"/>
        <w:rPr>
          <w:szCs w:val="24"/>
        </w:rPr>
      </w:pPr>
      <w:proofErr w:type="spellStart"/>
      <w:r w:rsidRPr="00A265F8">
        <w:rPr>
          <w:szCs w:val="24"/>
        </w:rPr>
        <w:t>Veiledning</w:t>
      </w:r>
      <w:proofErr w:type="spellEnd"/>
      <w:r w:rsidRPr="00A265F8">
        <w:rPr>
          <w:szCs w:val="24"/>
        </w:rPr>
        <w:t xml:space="preserve"> til forskrift om </w:t>
      </w:r>
      <w:proofErr w:type="spellStart"/>
      <w:r w:rsidRPr="00A265F8">
        <w:rPr>
          <w:szCs w:val="24"/>
        </w:rPr>
        <w:t>brannforebyggende</w:t>
      </w:r>
      <w:proofErr w:type="spellEnd"/>
      <w:r w:rsidRPr="00A265F8">
        <w:rPr>
          <w:szCs w:val="24"/>
        </w:rPr>
        <w:t xml:space="preserve"> tiltak og tilsyn</w:t>
      </w:r>
    </w:p>
    <w:p w14:paraId="3F20657B" w14:textId="77777777" w:rsidR="000C0B2C" w:rsidRPr="00A265F8" w:rsidRDefault="007F5781" w:rsidP="00D20570">
      <w:r w:rsidRPr="00A265F8">
        <w:t xml:space="preserve">      </w:t>
      </w:r>
      <w:r w:rsidR="000C0B2C"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0C0B2C" w:rsidRPr="00A265F8" w14:paraId="7F777ED4" w14:textId="77777777" w:rsidTr="002B7C66">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0C0B2C" w:rsidRPr="00A265F8" w14:paraId="6D235E65" w14:textId="77777777" w:rsidTr="002B7C66">
              <w:trPr>
                <w:tblCellSpacing w:w="7" w:type="dxa"/>
                <w:jc w:val="center"/>
              </w:trPr>
              <w:tc>
                <w:tcPr>
                  <w:tcW w:w="4985" w:type="pct"/>
                  <w:vAlign w:val="center"/>
                </w:tcPr>
                <w:p w14:paraId="58E1E537" w14:textId="77777777" w:rsidR="000C0B2C" w:rsidRPr="00A265F8" w:rsidRDefault="000C0B2C" w:rsidP="002B7C66">
                  <w:pPr>
                    <w:ind w:left="893"/>
                    <w:rPr>
                      <w:rFonts w:ascii="Arial Unicode MS" w:eastAsia="Arial Unicode MS" w:hAnsi="Arial Unicode MS" w:cs="Arial Unicode MS"/>
                      <w:highlight w:val="yellow"/>
                    </w:rPr>
                  </w:pPr>
                  <w:r w:rsidRPr="00A265F8">
                    <w:rPr>
                      <w:b/>
                      <w:bCs/>
                    </w:rPr>
                    <w:t xml:space="preserve">Lokale </w:t>
                  </w:r>
                  <w:r w:rsidR="0069356F" w:rsidRPr="00A265F8">
                    <w:rPr>
                      <w:b/>
                      <w:bCs/>
                    </w:rPr>
                    <w:t>vilkår</w:t>
                  </w:r>
                </w:p>
              </w:tc>
            </w:tr>
            <w:tr w:rsidR="000C0B2C" w:rsidRPr="00A265F8" w14:paraId="1B90B907" w14:textId="77777777" w:rsidTr="002B7C66">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0C0B2C" w:rsidRPr="00A265F8" w14:paraId="78550C5A" w14:textId="77777777" w:rsidTr="002B7C66">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0C0B2C" w:rsidRPr="00A265F8" w14:paraId="755C2AE3" w14:textId="77777777" w:rsidTr="002B7C66">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0C0B2C" w:rsidRPr="00A265F8" w14:paraId="13ADEF9A" w14:textId="77777777" w:rsidTr="002B7C66">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585"/>
                                    </w:tblGrid>
                                    <w:tr w:rsidR="00170C95" w:rsidRPr="00A265F8" w14:paraId="505C1E3B" w14:textId="77777777" w:rsidTr="0093660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497"/>
                                          </w:tblGrid>
                                          <w:tr w:rsidR="00170C95" w:rsidRPr="00A265F8" w14:paraId="712E69B2" w14:textId="77777777" w:rsidTr="00936601">
                                            <w:trPr>
                                              <w:trHeight w:val="1657"/>
                                              <w:tblCellSpacing w:w="7" w:type="dxa"/>
                                              <w:jc w:val="center"/>
                                            </w:trPr>
                                            <w:tc>
                                              <w:tcPr>
                                                <w:tcW w:w="4984" w:type="pct"/>
                                                <w:vAlign w:val="center"/>
                                              </w:tcPr>
                                              <w:p w14:paraId="1130E46C" w14:textId="7F392A1B" w:rsidR="00044700" w:rsidRPr="00A265F8" w:rsidRDefault="00044700" w:rsidP="008549D2">
                                                <w:pPr>
                                                  <w:ind w:left="724" w:right="1792"/>
                                                </w:pPr>
                                                <w:r w:rsidRPr="00A265F8">
                                                  <w:t xml:space="preserve">Minste utvendige dimensjon for leidningar er 180 mm for leidningar av PE materiale og 160 mm for PVC og 150 mm innvendig for støypejernsrøyr. </w:t>
                                                </w:r>
                                              </w:p>
                                              <w:p w14:paraId="1BB7B1D8" w14:textId="0069722A" w:rsidR="00A14124" w:rsidRPr="00A265F8" w:rsidRDefault="00044700" w:rsidP="003118F1">
                                                <w:pPr>
                                                  <w:ind w:left="724" w:right="1792"/>
                                                  <w:rPr>
                                                    <w:highlight w:val="yellow"/>
                                                  </w:rPr>
                                                </w:pPr>
                                                <w:r w:rsidRPr="00A265F8">
                                                  <w:t xml:space="preserve">For leidningar med lite vassforbruk (endeleidningar) og der </w:t>
                                                </w:r>
                                                <w:proofErr w:type="spellStart"/>
                                                <w:r w:rsidRPr="00A265F8">
                                                  <w:t>brannvatn</w:t>
                                                </w:r>
                                                <w:proofErr w:type="spellEnd"/>
                                                <w:r w:rsidRPr="00A265F8">
                                                  <w:t xml:space="preserve"> er sikra på annan måte, kan dimensjonen på leidningen reduserast etter avtale med VA ansvarleg i kommunen</w:t>
                                                </w:r>
                                                <w:r w:rsidR="007648E4" w:rsidRPr="00A265F8">
                                                  <w:t>.</w:t>
                                                </w:r>
                                              </w:p>
                                            </w:tc>
                                          </w:tr>
                                        </w:tbl>
                                        <w:p w14:paraId="1C99B908" w14:textId="77777777" w:rsidR="00170C95" w:rsidRPr="00A265F8" w:rsidRDefault="00170C95" w:rsidP="00936601">
                                          <w:pPr>
                                            <w:ind w:left="768" w:right="1792"/>
                                            <w:rPr>
                                              <w:rFonts w:eastAsia="MS Mincho"/>
                                              <w:iCs/>
                                              <w:highlight w:val="yellow"/>
                                            </w:rPr>
                                          </w:pPr>
                                        </w:p>
                                      </w:tc>
                                    </w:tr>
                                    <w:tr w:rsidR="00170C95" w:rsidRPr="00A265F8" w14:paraId="24EF1EAB" w14:textId="77777777" w:rsidTr="00936601">
                                      <w:trPr>
                                        <w:tblCellSpacing w:w="7" w:type="dxa"/>
                                        <w:jc w:val="center"/>
                                      </w:trPr>
                                      <w:tc>
                                        <w:tcPr>
                                          <w:tcW w:w="4985" w:type="pct"/>
                                          <w:vAlign w:val="center"/>
                                        </w:tcPr>
                                        <w:p w14:paraId="79008B5B" w14:textId="77777777" w:rsidR="00170C95" w:rsidRPr="00A265F8" w:rsidRDefault="00170C95" w:rsidP="00936601">
                                          <w:pPr>
                                            <w:rPr>
                                              <w:highlight w:val="yellow"/>
                                            </w:rPr>
                                          </w:pPr>
                                        </w:p>
                                      </w:tc>
                                    </w:tr>
                                  </w:tbl>
                                  <w:p w14:paraId="04783C4C" w14:textId="77777777" w:rsidR="000C0B2C" w:rsidRPr="00A265F8" w:rsidRDefault="000C0B2C" w:rsidP="00170C95">
                                    <w:pPr>
                                      <w:ind w:left="724" w:right="1792"/>
                                      <w:rPr>
                                        <w:rFonts w:eastAsia="MS Mincho"/>
                                        <w:iCs/>
                                        <w:highlight w:val="yellow"/>
                                      </w:rPr>
                                    </w:pPr>
                                  </w:p>
                                </w:tc>
                              </w:tr>
                            </w:tbl>
                            <w:p w14:paraId="12CD9F12" w14:textId="77777777" w:rsidR="000C0B2C" w:rsidRPr="00A265F8" w:rsidRDefault="000C0B2C" w:rsidP="002B7C66">
                              <w:pPr>
                                <w:ind w:left="768" w:right="1792"/>
                                <w:rPr>
                                  <w:rFonts w:eastAsia="MS Mincho"/>
                                  <w:iCs/>
                                  <w:highlight w:val="yellow"/>
                                </w:rPr>
                              </w:pPr>
                            </w:p>
                          </w:tc>
                        </w:tr>
                      </w:tbl>
                      <w:p w14:paraId="6BE62CE4" w14:textId="77777777" w:rsidR="000C0B2C" w:rsidRPr="00A265F8" w:rsidRDefault="000C0B2C" w:rsidP="002B7C66">
                        <w:pPr>
                          <w:ind w:left="812" w:right="1792"/>
                          <w:rPr>
                            <w:rFonts w:ascii="Arial Unicode MS" w:eastAsia="Arial Unicode MS" w:hAnsi="Arial Unicode MS" w:cs="Arial Unicode MS"/>
                            <w:highlight w:val="yellow"/>
                          </w:rPr>
                        </w:pPr>
                      </w:p>
                    </w:tc>
                  </w:tr>
                </w:tbl>
                <w:p w14:paraId="71C7DDB1" w14:textId="77777777" w:rsidR="000C0B2C" w:rsidRPr="00A265F8" w:rsidRDefault="000C0B2C" w:rsidP="002B7C66">
                  <w:pPr>
                    <w:ind w:left="856" w:right="1612"/>
                    <w:rPr>
                      <w:rFonts w:eastAsia="MS Mincho"/>
                      <w:iCs/>
                      <w:highlight w:val="yellow"/>
                    </w:rPr>
                  </w:pPr>
                </w:p>
              </w:tc>
            </w:tr>
          </w:tbl>
          <w:p w14:paraId="1A170069" w14:textId="77777777" w:rsidR="000C0B2C" w:rsidRPr="00A265F8" w:rsidRDefault="000C0B2C" w:rsidP="002B7C66">
            <w:pPr>
              <w:ind w:left="893"/>
              <w:rPr>
                <w:rFonts w:ascii="Arial Unicode MS" w:eastAsia="Arial Unicode MS" w:hAnsi="Arial Unicode MS" w:cs="Arial Unicode MS"/>
              </w:rPr>
            </w:pPr>
          </w:p>
        </w:tc>
      </w:tr>
    </w:tbl>
    <w:p w14:paraId="19F09A4E" w14:textId="6A26D8CC" w:rsidR="007F5781" w:rsidRPr="00A265F8" w:rsidRDefault="000C0B2C" w:rsidP="007F5781">
      <w:r w:rsidRPr="00A265F8">
        <w:t xml:space="preserve">  </w:t>
      </w:r>
    </w:p>
    <w:p w14:paraId="3E5C6D6A" w14:textId="77777777" w:rsidR="007F5781" w:rsidRPr="00A265F8" w:rsidRDefault="007F5781" w:rsidP="003148B1">
      <w:pPr>
        <w:pStyle w:val="Overskrift3"/>
      </w:pPr>
      <w:bookmarkStart w:id="85" w:name="_Toc379981268"/>
      <w:bookmarkStart w:id="86" w:name="_Toc211949831"/>
      <w:r w:rsidRPr="00A265F8">
        <w:t xml:space="preserve">5.5 Styrke og </w:t>
      </w:r>
      <w:proofErr w:type="spellStart"/>
      <w:r w:rsidRPr="00A265F8">
        <w:t>overdekning</w:t>
      </w:r>
      <w:bookmarkEnd w:id="85"/>
      <w:bookmarkEnd w:id="86"/>
      <w:proofErr w:type="spellEnd"/>
    </w:p>
    <w:p w14:paraId="7ADE557E" w14:textId="77777777" w:rsidR="007F5781" w:rsidRPr="00A265F8" w:rsidRDefault="007F5781" w:rsidP="007F5781"/>
    <w:p w14:paraId="3E82C8BF" w14:textId="4918E3C5" w:rsidR="00AD722A" w:rsidRPr="00A265F8" w:rsidRDefault="00AD722A" w:rsidP="00AD722A">
      <w:r w:rsidRPr="00A265F8">
        <w:t xml:space="preserve">Trykkleidningar skal ikkje utsetjast for høgare innvendig trykk enn nominelt trykk, </w:t>
      </w:r>
    </w:p>
    <w:p w14:paraId="3A5C1889" w14:textId="77777777" w:rsidR="00AD722A" w:rsidRPr="00A265F8" w:rsidRDefault="00AD722A" w:rsidP="00AD722A">
      <w:r w:rsidRPr="00A265F8">
        <w:t xml:space="preserve">PN. Trykkstøyt skal ikkje overskrida nominelt trykk. Leidningane skal ikkje utsetjast </w:t>
      </w:r>
    </w:p>
    <w:p w14:paraId="21107A19" w14:textId="54653115" w:rsidR="00AD722A" w:rsidRPr="00A265F8" w:rsidRDefault="00AD722A" w:rsidP="00AD722A">
      <w:r w:rsidRPr="00A265F8">
        <w:t xml:space="preserve">for undertrykk.  </w:t>
      </w:r>
    </w:p>
    <w:p w14:paraId="1028DA4A" w14:textId="77777777" w:rsidR="00AD722A" w:rsidRPr="00A265F8" w:rsidRDefault="00AD722A" w:rsidP="00AD722A">
      <w:r w:rsidRPr="00A265F8">
        <w:t xml:space="preserve">Kommunale vassleidningar skal normalt leggjast med ei </w:t>
      </w:r>
      <w:proofErr w:type="spellStart"/>
      <w:r w:rsidRPr="00A265F8">
        <w:t>overdekking</w:t>
      </w:r>
      <w:proofErr w:type="spellEnd"/>
      <w:r w:rsidRPr="00A265F8">
        <w:t xml:space="preserve"> på mellom 1,5 og </w:t>
      </w:r>
    </w:p>
    <w:p w14:paraId="0A4B0E1F" w14:textId="77777777" w:rsidR="00AD722A" w:rsidRPr="00A265F8" w:rsidRDefault="00AD722A" w:rsidP="00AD722A">
      <w:r w:rsidRPr="00A265F8">
        <w:lastRenderedPageBreak/>
        <w:t xml:space="preserve">2,5 m under ferdig opparbeida veg/terreng. Ved legging av kommunal </w:t>
      </w:r>
    </w:p>
    <w:p w14:paraId="7C696871" w14:textId="77777777" w:rsidR="00AD722A" w:rsidRPr="00A265F8" w:rsidRDefault="00AD722A" w:rsidP="00AD722A">
      <w:r w:rsidRPr="00A265F8">
        <w:t xml:space="preserve">vassleidning grunnare enn 1,5 m eller djupare enn 2,5 m, skal det hentast løyve </w:t>
      </w:r>
    </w:p>
    <w:p w14:paraId="7C464999" w14:textId="19F30962" w:rsidR="00AD722A" w:rsidRPr="00A265F8" w:rsidRDefault="00AD722A" w:rsidP="00AD722A">
      <w:r w:rsidRPr="00A265F8">
        <w:t>frå VA-</w:t>
      </w:r>
      <w:proofErr w:type="spellStart"/>
      <w:r w:rsidRPr="00A265F8">
        <w:t>ansvarlig</w:t>
      </w:r>
      <w:proofErr w:type="spellEnd"/>
      <w:r w:rsidRPr="00A265F8">
        <w:t xml:space="preserve"> i kommunen.</w:t>
      </w:r>
    </w:p>
    <w:p w14:paraId="3BDECABB" w14:textId="40F26E64" w:rsidR="00AD722A" w:rsidRPr="00A265F8" w:rsidRDefault="00AD722A" w:rsidP="00AD722A">
      <w:r w:rsidRPr="00A265F8">
        <w:t>Sjå:</w:t>
      </w:r>
    </w:p>
    <w:p w14:paraId="6D143C00" w14:textId="77777777" w:rsidR="00AD722A" w:rsidRPr="00A265F8" w:rsidRDefault="00AD722A" w:rsidP="00AD722A">
      <w:pPr>
        <w:numPr>
          <w:ilvl w:val="0"/>
          <w:numId w:val="24"/>
        </w:numPr>
        <w:tabs>
          <w:tab w:val="left" w:pos="709"/>
        </w:tabs>
      </w:pPr>
      <w:r w:rsidRPr="00A265F8">
        <w:rPr>
          <w:i/>
        </w:rPr>
        <w:t xml:space="preserve">VA/Miljø-blad nr. 10, 11, 12, 13, 14, 15 og 16, avsnitt om styrke og </w:t>
      </w:r>
      <w:proofErr w:type="spellStart"/>
      <w:r w:rsidRPr="00A265F8">
        <w:rPr>
          <w:i/>
        </w:rPr>
        <w:t>overdekning</w:t>
      </w:r>
      <w:proofErr w:type="spellEnd"/>
      <w:r w:rsidRPr="00A265F8">
        <w:t>.</w:t>
      </w:r>
    </w:p>
    <w:p w14:paraId="3C4EC48F" w14:textId="77777777" w:rsidR="00AD722A" w:rsidRPr="00A265F8" w:rsidRDefault="00AD722A" w:rsidP="00AD722A">
      <w:pPr>
        <w:numPr>
          <w:ilvl w:val="0"/>
          <w:numId w:val="24"/>
        </w:numPr>
        <w:tabs>
          <w:tab w:val="left" w:pos="709"/>
        </w:tabs>
        <w:rPr>
          <w:i/>
        </w:rPr>
      </w:pPr>
      <w:r w:rsidRPr="00A265F8">
        <w:t xml:space="preserve">NS-EN 1295-1, </w:t>
      </w:r>
      <w:proofErr w:type="spellStart"/>
      <w:r w:rsidRPr="00A265F8">
        <w:rPr>
          <w:i/>
        </w:rPr>
        <w:t>Styrkeberegning</w:t>
      </w:r>
      <w:proofErr w:type="spellEnd"/>
      <w:r w:rsidRPr="00A265F8">
        <w:rPr>
          <w:i/>
        </w:rPr>
        <w:t xml:space="preserve"> av </w:t>
      </w:r>
      <w:proofErr w:type="spellStart"/>
      <w:r w:rsidRPr="00A265F8">
        <w:rPr>
          <w:i/>
        </w:rPr>
        <w:t>nedgravde</w:t>
      </w:r>
      <w:proofErr w:type="spellEnd"/>
      <w:r w:rsidRPr="00A265F8">
        <w:rPr>
          <w:i/>
        </w:rPr>
        <w:t xml:space="preserve"> </w:t>
      </w:r>
      <w:proofErr w:type="spellStart"/>
      <w:r w:rsidRPr="00A265F8">
        <w:rPr>
          <w:i/>
        </w:rPr>
        <w:t>rørledninger</w:t>
      </w:r>
      <w:proofErr w:type="spellEnd"/>
      <w:r w:rsidRPr="00A265F8">
        <w:rPr>
          <w:i/>
        </w:rPr>
        <w:t xml:space="preserve"> under forskjellige belastningsforhold</w:t>
      </w:r>
    </w:p>
    <w:p w14:paraId="34D785D4" w14:textId="77777777" w:rsidR="00AD722A" w:rsidRPr="00A265F8" w:rsidRDefault="00AD722A" w:rsidP="00AD722A"/>
    <w:p w14:paraId="4B35F4BA" w14:textId="77777777" w:rsidR="007F5781" w:rsidRPr="00A265F8" w:rsidRDefault="00AD722A" w:rsidP="00AD722A">
      <w:r w:rsidRPr="00A265F8">
        <w:t>Leggedjupne må vurderast i høve til frostdjupne på den enkelte staden</w:t>
      </w:r>
      <w:r w:rsidR="007F5781" w:rsidRPr="00A265F8">
        <w:t xml:space="preserve">     </w:t>
      </w:r>
    </w:p>
    <w:p w14:paraId="6FFA4DD2"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182B8FA0"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3D7F6035" w14:textId="77777777" w:rsidTr="007F5781">
              <w:trPr>
                <w:tblCellSpacing w:w="7" w:type="dxa"/>
                <w:jc w:val="center"/>
              </w:trPr>
              <w:tc>
                <w:tcPr>
                  <w:tcW w:w="4985" w:type="pct"/>
                  <w:vAlign w:val="center"/>
                </w:tcPr>
                <w:p w14:paraId="708871B7" w14:textId="77777777" w:rsidR="007F5781" w:rsidRPr="00A265F8" w:rsidRDefault="007F5781" w:rsidP="007F5781">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418DB532" w14:textId="77777777" w:rsidTr="007F5781">
              <w:trPr>
                <w:tblCellSpacing w:w="7" w:type="dxa"/>
                <w:jc w:val="center"/>
              </w:trPr>
              <w:tc>
                <w:tcPr>
                  <w:tcW w:w="4985" w:type="pct"/>
                  <w:vAlign w:val="center"/>
                </w:tcPr>
                <w:p w14:paraId="5A9AAC4A" w14:textId="37174C3F" w:rsidR="000C0B2C" w:rsidRPr="00A265F8" w:rsidRDefault="000C0B2C"/>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6FCBD0C7" w14:textId="77777777" w:rsidTr="000C0B2C">
                    <w:trPr>
                      <w:tblCellSpacing w:w="7" w:type="dxa"/>
                      <w:jc w:val="center"/>
                    </w:trPr>
                    <w:tc>
                      <w:tcPr>
                        <w:tcW w:w="4984" w:type="pct"/>
                        <w:vAlign w:val="center"/>
                      </w:tcPr>
                      <w:p w14:paraId="2A7EEC64" w14:textId="2A04884B" w:rsidR="00244C78" w:rsidRPr="00A265F8" w:rsidRDefault="00244C78" w:rsidP="008549D2">
                        <w:pPr>
                          <w:ind w:left="897" w:right="1792"/>
                        </w:pPr>
                        <w:r w:rsidRPr="00A265F8">
                          <w:t>Ved avvik frå preaksepterte leggedjup skal leidning isolerast. Teknisk utføring skal dokumenterast skriftl</w:t>
                        </w:r>
                        <w:r w:rsidR="00566783" w:rsidRPr="00A265F8">
                          <w:t>e</w:t>
                        </w:r>
                        <w:r w:rsidRPr="00A265F8">
                          <w:t>g av utbygg</w:t>
                        </w:r>
                        <w:r w:rsidR="00566783" w:rsidRPr="00A265F8">
                          <w:t>ja</w:t>
                        </w:r>
                        <w:r w:rsidRPr="00A265F8">
                          <w:t xml:space="preserve">r og godkjennast av VA-ansvarleg. </w:t>
                        </w:r>
                      </w:p>
                      <w:p w14:paraId="3387BF88" w14:textId="17F93D0F" w:rsidR="005A3A9F" w:rsidRPr="00A265F8" w:rsidRDefault="005A3A9F" w:rsidP="008549D2">
                        <w:pPr>
                          <w:ind w:left="897" w:right="1792"/>
                        </w:pPr>
                        <w:r w:rsidRPr="00A265F8">
                          <w:t>He</w:t>
                        </w:r>
                        <w:r w:rsidR="000951ED" w:rsidRPr="00A265F8">
                          <w:t>r visast det og til</w:t>
                        </w:r>
                        <w:r w:rsidRPr="00A265F8">
                          <w:t xml:space="preserve"> VA miljøblad 109.</w:t>
                        </w:r>
                      </w:p>
                      <w:p w14:paraId="2CE438F8" w14:textId="1410C338" w:rsidR="0086176A" w:rsidRPr="00A265F8" w:rsidRDefault="0086176A" w:rsidP="008549D2">
                        <w:pPr>
                          <w:ind w:left="897" w:right="1792"/>
                          <w:rPr>
                            <w:rFonts w:eastAsia="MS Mincho"/>
                            <w:i/>
                            <w:iCs/>
                            <w:u w:val="single"/>
                          </w:rPr>
                        </w:pPr>
                        <w:r w:rsidRPr="00A265F8">
                          <w:rPr>
                            <w:rFonts w:eastAsia="MS Mincho"/>
                            <w:i/>
                            <w:iCs/>
                            <w:u w:val="single"/>
                          </w:rPr>
                          <w:t>For kommunane Askvoll</w:t>
                        </w:r>
                        <w:r w:rsidR="00B474AF" w:rsidRPr="00A265F8">
                          <w:rPr>
                            <w:rFonts w:eastAsia="MS Mincho"/>
                            <w:i/>
                            <w:iCs/>
                            <w:u w:val="single"/>
                          </w:rPr>
                          <w:t xml:space="preserve">, </w:t>
                        </w:r>
                        <w:r w:rsidRPr="00A265F8">
                          <w:rPr>
                            <w:rFonts w:eastAsia="MS Mincho"/>
                            <w:i/>
                            <w:iCs/>
                            <w:u w:val="single"/>
                          </w:rPr>
                          <w:t xml:space="preserve">Fjaler, </w:t>
                        </w:r>
                        <w:r w:rsidR="00474741" w:rsidRPr="00A265F8">
                          <w:rPr>
                            <w:rFonts w:eastAsia="MS Mincho"/>
                            <w:i/>
                            <w:iCs/>
                            <w:u w:val="single"/>
                          </w:rPr>
                          <w:t xml:space="preserve">Hyllestad, </w:t>
                        </w:r>
                        <w:r w:rsidR="00B474AF" w:rsidRPr="00A265F8">
                          <w:rPr>
                            <w:rFonts w:eastAsia="MS Mincho"/>
                            <w:i/>
                            <w:iCs/>
                            <w:u w:val="single"/>
                          </w:rPr>
                          <w:t xml:space="preserve">Stad og </w:t>
                        </w:r>
                        <w:r w:rsidRPr="00A265F8">
                          <w:rPr>
                            <w:rFonts w:eastAsia="MS Mincho"/>
                            <w:i/>
                            <w:iCs/>
                            <w:u w:val="single"/>
                          </w:rPr>
                          <w:t>Sunnfjord gjeld følgjande</w:t>
                        </w:r>
                      </w:p>
                      <w:p w14:paraId="6C80FB10" w14:textId="2711525E" w:rsidR="0086176A" w:rsidRPr="00A265F8" w:rsidRDefault="0086176A" w:rsidP="008549D2">
                        <w:pPr>
                          <w:ind w:left="897" w:right="1792"/>
                        </w:pPr>
                        <w:r w:rsidRPr="00A265F8">
                          <w:rPr>
                            <w:rFonts w:eastAsia="MS Mincho"/>
                          </w:rPr>
                          <w:t xml:space="preserve">Vanleg </w:t>
                        </w:r>
                        <w:proofErr w:type="spellStart"/>
                        <w:r w:rsidRPr="00A265F8">
                          <w:rPr>
                            <w:rFonts w:eastAsia="MS Mincho"/>
                          </w:rPr>
                          <w:t>overdekking</w:t>
                        </w:r>
                        <w:proofErr w:type="spellEnd"/>
                        <w:r w:rsidRPr="00A265F8">
                          <w:rPr>
                            <w:rFonts w:eastAsia="MS Mincho"/>
                          </w:rPr>
                          <w:t xml:space="preserve"> er minimum 1,5 meter.  </w:t>
                        </w:r>
                        <w:r w:rsidRPr="00A265F8">
                          <w:t xml:space="preserve">I område over kote 350, skal </w:t>
                        </w:r>
                        <w:proofErr w:type="spellStart"/>
                        <w:r w:rsidRPr="00A265F8">
                          <w:t>overdekkinga</w:t>
                        </w:r>
                        <w:proofErr w:type="spellEnd"/>
                        <w:r w:rsidRPr="00A265F8">
                          <w:t xml:space="preserve"> minimum vere 1,8 meter.</w:t>
                        </w:r>
                      </w:p>
                      <w:p w14:paraId="68019056" w14:textId="09DC5E89" w:rsidR="0086176A" w:rsidRPr="00A265F8" w:rsidRDefault="0086176A" w:rsidP="008549D2">
                        <w:pPr>
                          <w:ind w:left="897" w:right="1792"/>
                          <w:rPr>
                            <w:rFonts w:eastAsia="MS Mincho"/>
                            <w:i/>
                            <w:iCs/>
                            <w:u w:val="single"/>
                          </w:rPr>
                        </w:pPr>
                        <w:r w:rsidRPr="00A265F8">
                          <w:rPr>
                            <w:rFonts w:eastAsia="MS Mincho"/>
                            <w:i/>
                            <w:iCs/>
                            <w:u w:val="single"/>
                          </w:rPr>
                          <w:t xml:space="preserve">For </w:t>
                        </w:r>
                        <w:r w:rsidR="00AE0EA6" w:rsidRPr="00A265F8">
                          <w:rPr>
                            <w:rFonts w:eastAsia="MS Mincho"/>
                            <w:i/>
                            <w:iCs/>
                            <w:u w:val="single"/>
                          </w:rPr>
                          <w:t xml:space="preserve">Bremanger og </w:t>
                        </w:r>
                        <w:r w:rsidRPr="00A265F8">
                          <w:rPr>
                            <w:rFonts w:eastAsia="MS Mincho"/>
                            <w:i/>
                            <w:iCs/>
                            <w:u w:val="single"/>
                          </w:rPr>
                          <w:t xml:space="preserve">Solund </w:t>
                        </w:r>
                        <w:r w:rsidR="00401547" w:rsidRPr="00A265F8">
                          <w:rPr>
                            <w:rFonts w:eastAsia="MS Mincho"/>
                            <w:i/>
                            <w:iCs/>
                            <w:u w:val="single"/>
                          </w:rPr>
                          <w:t xml:space="preserve">kommune </w:t>
                        </w:r>
                        <w:r w:rsidRPr="00A265F8">
                          <w:rPr>
                            <w:rFonts w:eastAsia="MS Mincho"/>
                            <w:i/>
                            <w:iCs/>
                            <w:u w:val="single"/>
                          </w:rPr>
                          <w:t>gjeld følgjande:</w:t>
                        </w:r>
                      </w:p>
                      <w:p w14:paraId="1F0B2463" w14:textId="77777777" w:rsidR="0086176A" w:rsidRPr="00A265F8" w:rsidRDefault="0086176A" w:rsidP="00FA1644">
                        <w:pPr>
                          <w:tabs>
                            <w:tab w:val="left" w:pos="2318"/>
                          </w:tabs>
                          <w:ind w:left="897" w:right="1792"/>
                          <w:rPr>
                            <w:rFonts w:eastAsia="MS Mincho"/>
                          </w:rPr>
                        </w:pPr>
                        <w:r w:rsidRPr="00A265F8">
                          <w:rPr>
                            <w:rFonts w:eastAsia="MS Mincho"/>
                          </w:rPr>
                          <w:t xml:space="preserve">Utanom veg: 1,0 meter </w:t>
                        </w:r>
                        <w:proofErr w:type="spellStart"/>
                        <w:r w:rsidRPr="00A265F8">
                          <w:rPr>
                            <w:rFonts w:eastAsia="MS Mincho"/>
                          </w:rPr>
                          <w:t>overdekking</w:t>
                        </w:r>
                        <w:proofErr w:type="spellEnd"/>
                      </w:p>
                      <w:p w14:paraId="015FF75D" w14:textId="75944563" w:rsidR="0086176A" w:rsidRPr="00A265F8" w:rsidRDefault="0086176A" w:rsidP="008549D2">
                        <w:pPr>
                          <w:ind w:left="897" w:right="1792"/>
                          <w:rPr>
                            <w:rFonts w:eastAsia="MS Mincho"/>
                          </w:rPr>
                        </w:pPr>
                        <w:r w:rsidRPr="00A265F8">
                          <w:rPr>
                            <w:rFonts w:eastAsia="MS Mincho"/>
                          </w:rPr>
                          <w:t xml:space="preserve">I veg:             1,2 meter </w:t>
                        </w:r>
                        <w:proofErr w:type="spellStart"/>
                        <w:r w:rsidRPr="00A265F8">
                          <w:rPr>
                            <w:rFonts w:eastAsia="MS Mincho"/>
                          </w:rPr>
                          <w:t>overdekking</w:t>
                        </w:r>
                        <w:proofErr w:type="spellEnd"/>
                        <w:r w:rsidRPr="00A265F8">
                          <w:rPr>
                            <w:rFonts w:eastAsia="MS Mincho"/>
                          </w:rPr>
                          <w:t xml:space="preserve"> </w:t>
                        </w:r>
                      </w:p>
                      <w:p w14:paraId="1D23139B" w14:textId="03590365" w:rsidR="0086176A" w:rsidRPr="00A265F8" w:rsidRDefault="0086176A" w:rsidP="008549D2">
                        <w:pPr>
                          <w:ind w:left="897" w:right="1792"/>
                          <w:rPr>
                            <w:rFonts w:eastAsia="MS Mincho"/>
                            <w:i/>
                            <w:iCs/>
                            <w:u w:val="single"/>
                          </w:rPr>
                        </w:pPr>
                        <w:r w:rsidRPr="00A265F8">
                          <w:rPr>
                            <w:rFonts w:eastAsia="MS Mincho"/>
                            <w:i/>
                            <w:iCs/>
                            <w:u w:val="single"/>
                          </w:rPr>
                          <w:t xml:space="preserve">For </w:t>
                        </w:r>
                        <w:r w:rsidR="00B474AF" w:rsidRPr="00A265F8">
                          <w:rPr>
                            <w:rFonts w:eastAsia="MS Mincho"/>
                            <w:i/>
                            <w:iCs/>
                            <w:u w:val="single"/>
                          </w:rPr>
                          <w:t xml:space="preserve">kommunane Gloppen og </w:t>
                        </w:r>
                        <w:r w:rsidRPr="00A265F8">
                          <w:rPr>
                            <w:rFonts w:eastAsia="MS Mincho"/>
                            <w:i/>
                            <w:iCs/>
                            <w:u w:val="single"/>
                          </w:rPr>
                          <w:t>Stryn</w:t>
                        </w:r>
                        <w:r w:rsidR="00401547" w:rsidRPr="00A265F8">
                          <w:rPr>
                            <w:rFonts w:eastAsia="MS Mincho"/>
                            <w:i/>
                            <w:iCs/>
                            <w:u w:val="single"/>
                          </w:rPr>
                          <w:t xml:space="preserve"> </w:t>
                        </w:r>
                        <w:r w:rsidRPr="00A265F8">
                          <w:rPr>
                            <w:rFonts w:eastAsia="MS Mincho"/>
                            <w:i/>
                            <w:iCs/>
                            <w:u w:val="single"/>
                          </w:rPr>
                          <w:t>gjeld følgjande:</w:t>
                        </w:r>
                      </w:p>
                      <w:p w14:paraId="4E82177C" w14:textId="4989FA4F" w:rsidR="007F5781" w:rsidRPr="00A265F8" w:rsidRDefault="00244C78" w:rsidP="000951ED">
                        <w:pPr>
                          <w:ind w:left="897" w:right="1792"/>
                          <w:rPr>
                            <w:rFonts w:eastAsia="MS Mincho"/>
                          </w:rPr>
                        </w:pPr>
                        <w:r w:rsidRPr="00A265F8">
                          <w:rPr>
                            <w:rFonts w:eastAsia="MS Mincho"/>
                          </w:rPr>
                          <w:t xml:space="preserve">1,8 meter </w:t>
                        </w:r>
                        <w:proofErr w:type="spellStart"/>
                        <w:r w:rsidRPr="00A265F8">
                          <w:rPr>
                            <w:rFonts w:eastAsia="MS Mincho"/>
                          </w:rPr>
                          <w:t>overdekking</w:t>
                        </w:r>
                        <w:proofErr w:type="spellEnd"/>
                      </w:p>
                    </w:tc>
                  </w:tr>
                </w:tbl>
                <w:p w14:paraId="79154F3C" w14:textId="77777777" w:rsidR="007F5781" w:rsidRPr="00A265F8" w:rsidRDefault="007F5781" w:rsidP="007F5781">
                  <w:pPr>
                    <w:ind w:left="856" w:right="1612"/>
                    <w:rPr>
                      <w:rFonts w:eastAsia="MS Mincho"/>
                      <w:iCs/>
                    </w:rPr>
                  </w:pPr>
                </w:p>
              </w:tc>
            </w:tr>
          </w:tbl>
          <w:p w14:paraId="746D1780" w14:textId="77777777" w:rsidR="007F5781" w:rsidRPr="00A265F8" w:rsidRDefault="007F5781" w:rsidP="007F5781">
            <w:pPr>
              <w:ind w:left="893"/>
              <w:rPr>
                <w:rFonts w:ascii="Arial Unicode MS" w:eastAsia="Arial Unicode MS" w:hAnsi="Arial Unicode MS" w:cs="Arial Unicode MS"/>
              </w:rPr>
            </w:pPr>
          </w:p>
        </w:tc>
      </w:tr>
    </w:tbl>
    <w:p w14:paraId="5A31A5FF" w14:textId="77777777" w:rsidR="007F5781" w:rsidRPr="00A265F8" w:rsidRDefault="007F5781" w:rsidP="007F5781"/>
    <w:p w14:paraId="3DB9FC4E" w14:textId="77777777" w:rsidR="00885868" w:rsidRPr="00A265F8" w:rsidRDefault="00885868" w:rsidP="00F239A7"/>
    <w:p w14:paraId="63023D35" w14:textId="03ED4BC8" w:rsidR="007F5781" w:rsidRPr="00A265F8" w:rsidRDefault="007F5781" w:rsidP="007A3D8C">
      <w:pPr>
        <w:pStyle w:val="Overskrift3"/>
      </w:pPr>
      <w:bookmarkStart w:id="87" w:name="_Toc379981269"/>
      <w:bookmarkStart w:id="88" w:name="_Toc211949832"/>
      <w:r w:rsidRPr="00A265F8">
        <w:lastRenderedPageBreak/>
        <w:t xml:space="preserve">5.6 </w:t>
      </w:r>
      <w:bookmarkEnd w:id="87"/>
      <w:r w:rsidR="007A3D8C" w:rsidRPr="00A265F8">
        <w:t>Røyrleidningar</w:t>
      </w:r>
      <w:bookmarkEnd w:id="88"/>
    </w:p>
    <w:p w14:paraId="5CC8F0CF" w14:textId="77777777" w:rsidR="007A3D8C" w:rsidRPr="00A265F8" w:rsidRDefault="007A3D8C" w:rsidP="007A3D8C"/>
    <w:p w14:paraId="6EAD8CD6" w14:textId="0C6648F7" w:rsidR="00AD722A" w:rsidRPr="00A265F8" w:rsidRDefault="00AD722A" w:rsidP="007A3D8C">
      <w:pPr>
        <w:rPr>
          <w:szCs w:val="24"/>
        </w:rPr>
      </w:pPr>
      <w:r w:rsidRPr="00A265F8">
        <w:rPr>
          <w:szCs w:val="24"/>
        </w:rPr>
        <w:t>Krav til leidningsmateriell og døme på kravspesifikasjonar:</w:t>
      </w:r>
    </w:p>
    <w:p w14:paraId="1300E269" w14:textId="77777777" w:rsidR="00AD722A" w:rsidRPr="00A265F8" w:rsidRDefault="00AD722A" w:rsidP="007A3D8C">
      <w:pPr>
        <w:numPr>
          <w:ilvl w:val="0"/>
          <w:numId w:val="25"/>
        </w:numPr>
        <w:spacing w:after="0"/>
        <w:rPr>
          <w:szCs w:val="24"/>
        </w:rPr>
      </w:pPr>
      <w:r w:rsidRPr="00A265F8">
        <w:rPr>
          <w:szCs w:val="24"/>
        </w:rPr>
        <w:t xml:space="preserve">VA/Miljø-blad nr. 10, PT. Kravspesifikasjon for rør og </w:t>
      </w:r>
      <w:proofErr w:type="spellStart"/>
      <w:r w:rsidRPr="00A265F8">
        <w:rPr>
          <w:szCs w:val="24"/>
        </w:rPr>
        <w:t>rørdeler</w:t>
      </w:r>
      <w:proofErr w:type="spellEnd"/>
      <w:r w:rsidRPr="00A265F8">
        <w:rPr>
          <w:szCs w:val="24"/>
        </w:rPr>
        <w:t xml:space="preserve"> av PVC-U materiale</w:t>
      </w:r>
    </w:p>
    <w:p w14:paraId="23FA8294" w14:textId="77777777" w:rsidR="00AD722A" w:rsidRPr="00A265F8" w:rsidRDefault="00AD722A" w:rsidP="007A3D8C">
      <w:pPr>
        <w:numPr>
          <w:ilvl w:val="0"/>
          <w:numId w:val="25"/>
        </w:numPr>
        <w:spacing w:after="0"/>
        <w:rPr>
          <w:szCs w:val="24"/>
        </w:rPr>
      </w:pPr>
      <w:r w:rsidRPr="00A265F8">
        <w:rPr>
          <w:szCs w:val="24"/>
        </w:rPr>
        <w:t xml:space="preserve">VA/Miljø-blad nr. 11, PT. Kravspesifikasjon for rør og </w:t>
      </w:r>
      <w:proofErr w:type="spellStart"/>
      <w:r w:rsidRPr="00A265F8">
        <w:rPr>
          <w:szCs w:val="24"/>
        </w:rPr>
        <w:t>rørdeler</w:t>
      </w:r>
      <w:proofErr w:type="spellEnd"/>
      <w:r w:rsidRPr="00A265F8">
        <w:rPr>
          <w:szCs w:val="24"/>
        </w:rPr>
        <w:t xml:space="preserve"> av PE materiale</w:t>
      </w:r>
    </w:p>
    <w:p w14:paraId="5C703697" w14:textId="77777777" w:rsidR="00AD722A" w:rsidRPr="00A265F8" w:rsidRDefault="00AD722A" w:rsidP="007A3D8C">
      <w:pPr>
        <w:numPr>
          <w:ilvl w:val="0"/>
          <w:numId w:val="25"/>
        </w:numPr>
        <w:spacing w:after="0"/>
        <w:rPr>
          <w:szCs w:val="24"/>
        </w:rPr>
      </w:pPr>
      <w:r w:rsidRPr="00A265F8">
        <w:rPr>
          <w:szCs w:val="24"/>
        </w:rPr>
        <w:t xml:space="preserve">VA/Miljø-blad nr. 12, PT. Kravspesifikasjon for rør og </w:t>
      </w:r>
      <w:proofErr w:type="spellStart"/>
      <w:r w:rsidRPr="00A265F8">
        <w:rPr>
          <w:szCs w:val="24"/>
        </w:rPr>
        <w:t>rørdeler</w:t>
      </w:r>
      <w:proofErr w:type="spellEnd"/>
      <w:r w:rsidRPr="00A265F8">
        <w:rPr>
          <w:szCs w:val="24"/>
        </w:rPr>
        <w:t xml:space="preserve"> av PP materiale</w:t>
      </w:r>
    </w:p>
    <w:p w14:paraId="57EB1BFD" w14:textId="77777777" w:rsidR="00AD722A" w:rsidRPr="00A265F8" w:rsidRDefault="00AD722A" w:rsidP="007A3D8C">
      <w:pPr>
        <w:numPr>
          <w:ilvl w:val="0"/>
          <w:numId w:val="25"/>
        </w:numPr>
        <w:spacing w:after="0"/>
        <w:rPr>
          <w:szCs w:val="24"/>
        </w:rPr>
      </w:pPr>
      <w:r w:rsidRPr="00A265F8">
        <w:rPr>
          <w:szCs w:val="24"/>
        </w:rPr>
        <w:t xml:space="preserve">VA/Miljø-blad nr. 13, PT. Kravspesifikasjon av rør og </w:t>
      </w:r>
      <w:proofErr w:type="spellStart"/>
      <w:r w:rsidRPr="00A265F8">
        <w:rPr>
          <w:szCs w:val="24"/>
        </w:rPr>
        <w:t>rørdeler</w:t>
      </w:r>
      <w:proofErr w:type="spellEnd"/>
      <w:r w:rsidRPr="00A265F8">
        <w:rPr>
          <w:szCs w:val="24"/>
        </w:rPr>
        <w:t xml:space="preserve"> av GRP materiale</w:t>
      </w:r>
    </w:p>
    <w:p w14:paraId="719DB0A5" w14:textId="77777777" w:rsidR="00AD722A" w:rsidRPr="00A265F8" w:rsidRDefault="00AD722A" w:rsidP="007A3D8C">
      <w:pPr>
        <w:numPr>
          <w:ilvl w:val="0"/>
          <w:numId w:val="25"/>
        </w:numPr>
        <w:spacing w:after="0"/>
        <w:rPr>
          <w:szCs w:val="24"/>
        </w:rPr>
      </w:pPr>
      <w:r w:rsidRPr="00A265F8">
        <w:rPr>
          <w:szCs w:val="24"/>
        </w:rPr>
        <w:t>VA/Miljø-blad nr. 15, PTV. Kravspesifikasjon for betong trykkrør</w:t>
      </w:r>
    </w:p>
    <w:p w14:paraId="498E8DD2" w14:textId="77777777" w:rsidR="00AD722A" w:rsidRPr="00A265F8" w:rsidRDefault="00AD722A" w:rsidP="007A3D8C">
      <w:pPr>
        <w:numPr>
          <w:ilvl w:val="0"/>
          <w:numId w:val="25"/>
        </w:numPr>
        <w:spacing w:after="0"/>
        <w:rPr>
          <w:szCs w:val="24"/>
        </w:rPr>
      </w:pPr>
      <w:r w:rsidRPr="00A265F8">
        <w:rPr>
          <w:szCs w:val="24"/>
        </w:rPr>
        <w:t xml:space="preserve">VA/Miljø-blad nr. 16, PT. Kravspesifikasjon for duktile </w:t>
      </w:r>
      <w:proofErr w:type="spellStart"/>
      <w:r w:rsidRPr="00A265F8">
        <w:rPr>
          <w:szCs w:val="24"/>
        </w:rPr>
        <w:t>støpejernsrør</w:t>
      </w:r>
      <w:proofErr w:type="spellEnd"/>
    </w:p>
    <w:p w14:paraId="7CE39012" w14:textId="77777777" w:rsidR="00AD722A" w:rsidRPr="00A265F8" w:rsidRDefault="00AD722A" w:rsidP="00AD722A">
      <w:pPr>
        <w:rPr>
          <w:szCs w:val="24"/>
        </w:rPr>
      </w:pPr>
    </w:p>
    <w:p w14:paraId="42FA7391" w14:textId="355A759A" w:rsidR="00AD722A" w:rsidRPr="00A265F8" w:rsidRDefault="00AD722A" w:rsidP="00AD722A">
      <w:pPr>
        <w:rPr>
          <w:szCs w:val="24"/>
        </w:rPr>
      </w:pPr>
      <w:r w:rsidRPr="00A265F8">
        <w:rPr>
          <w:szCs w:val="24"/>
        </w:rPr>
        <w:t xml:space="preserve">Desse VA/Miljø-blada, bortsett frå nr. 15 og 16, omhandlar både trykkrøyr og trykklause røyr. </w:t>
      </w:r>
    </w:p>
    <w:p w14:paraId="1D3068A1" w14:textId="77777777" w:rsidR="00AD722A" w:rsidRPr="00A265F8" w:rsidRDefault="00AD722A" w:rsidP="00401547">
      <w:r w:rsidRPr="00A265F8">
        <w:rPr>
          <w:szCs w:val="24"/>
        </w:rPr>
        <w:t>Kommunen avgjer val av leidningsmateriell.</w:t>
      </w:r>
    </w:p>
    <w:p w14:paraId="652AB1FE" w14:textId="77777777" w:rsidR="007F5781" w:rsidRPr="00A265F8" w:rsidRDefault="002C0587" w:rsidP="002C0587">
      <w:r w:rsidRPr="00A265F8">
        <w:rPr>
          <w:szCs w:val="24"/>
        </w:rPr>
        <w:t xml:space="preserve">          </w:t>
      </w:r>
      <w:r w:rsidR="007F5781"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560844EF"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0E94F8AA" w14:textId="77777777" w:rsidTr="007F5781">
              <w:trPr>
                <w:tblCellSpacing w:w="7" w:type="dxa"/>
                <w:jc w:val="center"/>
              </w:trPr>
              <w:tc>
                <w:tcPr>
                  <w:tcW w:w="4985" w:type="pct"/>
                  <w:vAlign w:val="center"/>
                </w:tcPr>
                <w:p w14:paraId="31FB3E62" w14:textId="77777777" w:rsidR="007F5781" w:rsidRPr="00A265F8" w:rsidRDefault="007F5781" w:rsidP="007F5781">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3F976D57"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0FBC311A"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240E8F58"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4561A880"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585"/>
                                    </w:tblGrid>
                                    <w:tr w:rsidR="007D3A8D" w:rsidRPr="00A265F8" w14:paraId="55AF90F9" w14:textId="77777777" w:rsidTr="007A3D8C">
                                      <w:trPr>
                                        <w:tblCellSpacing w:w="7" w:type="dxa"/>
                                        <w:jc w:val="center"/>
                                      </w:trPr>
                                      <w:tc>
                                        <w:tcPr>
                                          <w:tcW w:w="4984"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497"/>
                                          </w:tblGrid>
                                          <w:tr w:rsidR="007D3A8D" w:rsidRPr="00A265F8" w14:paraId="20AA2654" w14:textId="77777777" w:rsidTr="001947EB">
                                            <w:trPr>
                                              <w:tblCellSpacing w:w="7" w:type="dxa"/>
                                              <w:jc w:val="center"/>
                                            </w:trPr>
                                            <w:tc>
                                              <w:tcPr>
                                                <w:tcW w:w="4985" w:type="pct"/>
                                                <w:vAlign w:val="center"/>
                                              </w:tcPr>
                                              <w:p w14:paraId="5F25BA06" w14:textId="34111BE8" w:rsidR="00101C75" w:rsidRPr="00A265F8" w:rsidRDefault="002907E8">
                                                <w:r w:rsidRPr="00A265F8">
                                                  <w:t>Trykklasse må dimensjonerast etter forholda.</w:t>
                                                </w:r>
                                              </w:p>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409"/>
                                                </w:tblGrid>
                                                <w:tr w:rsidR="007D3A8D" w:rsidRPr="00A265F8" w14:paraId="3AD0F80D" w14:textId="77777777" w:rsidTr="001947EB">
                                                  <w:trPr>
                                                    <w:tblCellSpacing w:w="7" w:type="dxa"/>
                                                    <w:jc w:val="center"/>
                                                  </w:trPr>
                                                  <w:tc>
                                                    <w:tcPr>
                                                      <w:tcW w:w="4985" w:type="pct"/>
                                                      <w:vAlign w:val="center"/>
                                                    </w:tcPr>
                                                    <w:p w14:paraId="33771836" w14:textId="45364FD3" w:rsidR="002907E8" w:rsidRPr="00A265F8" w:rsidRDefault="00310699" w:rsidP="007A3D8C">
                                                      <w:pPr>
                                                        <w:ind w:left="724" w:right="1792"/>
                                                        <w:rPr>
                                                          <w:rFonts w:eastAsia="MS Mincho"/>
                                                          <w:iCs/>
                                                        </w:rPr>
                                                      </w:pPr>
                                                      <w:r w:rsidRPr="00A265F8">
                                                        <w:rPr>
                                                          <w:rFonts w:eastAsia="MS Mincho"/>
                                                          <w:iCs/>
                                                        </w:rPr>
                                                        <w:t>Ved bruk av PE som leidningsmateriale skal SDR verdi vere 11</w:t>
                                                      </w:r>
                                                      <w:r w:rsidR="00BF091C" w:rsidRPr="00A265F8">
                                                        <w:rPr>
                                                          <w:rFonts w:eastAsia="MS Mincho"/>
                                                          <w:iCs/>
                                                        </w:rPr>
                                                        <w:t xml:space="preserve"> eller lågare.</w:t>
                                                      </w:r>
                                                    </w:p>
                                                    <w:p w14:paraId="2EAA932B" w14:textId="0F686854" w:rsidR="00E816BB" w:rsidRPr="00A265F8" w:rsidRDefault="00310699" w:rsidP="007A3D8C">
                                                      <w:pPr>
                                                        <w:ind w:left="724" w:right="1792"/>
                                                        <w:rPr>
                                                          <w:szCs w:val="24"/>
                                                        </w:rPr>
                                                      </w:pPr>
                                                      <w:r w:rsidRPr="00A265F8">
                                                        <w:rPr>
                                                          <w:rFonts w:eastAsia="MS Mincho"/>
                                                          <w:iCs/>
                                                        </w:rPr>
                                                        <w:t>Ved bruk av PE røyr, skal faren for forureina grunn</w:t>
                                                      </w:r>
                                                      <w:r w:rsidRPr="00A265F8">
                                                        <w:rPr>
                                                          <w:szCs w:val="24"/>
                                                        </w:rPr>
                                                        <w:t xml:space="preserve"> (petroleu</w:t>
                                                      </w:r>
                                                      <w:r w:rsidR="00E816BB" w:rsidRPr="00A265F8">
                                                        <w:rPr>
                                                          <w:szCs w:val="24"/>
                                                        </w:rPr>
                                                        <w:t xml:space="preserve">msprodukt i grunnen) vurderast og nødvendige tiltak gjennomførast etter avtale med VA ansvarleg i kommunen. </w:t>
                                                      </w:r>
                                                    </w:p>
                                                    <w:p w14:paraId="0B10C910" w14:textId="1B319C3C" w:rsidR="0092637E" w:rsidRPr="00A265F8" w:rsidRDefault="00E816BB" w:rsidP="007A3D8C">
                                                      <w:pPr>
                                                        <w:ind w:left="724" w:right="1792"/>
                                                        <w:rPr>
                                                          <w:szCs w:val="24"/>
                                                        </w:rPr>
                                                      </w:pPr>
                                                      <w:r w:rsidRPr="00A265F8">
                                                        <w:rPr>
                                                          <w:szCs w:val="24"/>
                                                        </w:rPr>
                                                        <w:t>Designfaktor (sikkerhe</w:t>
                                                      </w:r>
                                                      <w:r w:rsidR="00A7042B" w:rsidRPr="00A265F8">
                                                        <w:rPr>
                                                          <w:szCs w:val="24"/>
                                                        </w:rPr>
                                                        <w:t>i</w:t>
                                                      </w:r>
                                                      <w:r w:rsidRPr="00A265F8">
                                                        <w:rPr>
                                                          <w:szCs w:val="24"/>
                                                        </w:rPr>
                                                        <w:t>tsfaktor) skal vere 1,6 med materialkvalitet PE 100</w:t>
                                                      </w:r>
                                                      <w:r w:rsidR="00474741" w:rsidRPr="00A265F8">
                                                        <w:rPr>
                                                          <w:szCs w:val="24"/>
                                                        </w:rPr>
                                                        <w:t xml:space="preserve"> RC</w:t>
                                                      </w:r>
                                                      <w:r w:rsidRPr="00A265F8">
                                                        <w:rPr>
                                                          <w:szCs w:val="24"/>
                                                        </w:rPr>
                                                        <w:t xml:space="preserve"> (stive røyr)</w:t>
                                                      </w:r>
                                                      <w:r w:rsidR="00582C6C" w:rsidRPr="00A265F8">
                                                        <w:rPr>
                                                          <w:szCs w:val="24"/>
                                                        </w:rPr>
                                                        <w:t>.</w:t>
                                                      </w:r>
                                                      <w:r w:rsidR="00D90F82" w:rsidRPr="00A265F8">
                                                        <w:rPr>
                                                          <w:szCs w:val="24"/>
                                                        </w:rPr>
                                                        <w:t xml:space="preserve"> Avvik frå dette skal avklarast med VA ansvarleg.</w:t>
                                                      </w:r>
                                                      <w:r w:rsidR="00BF091C" w:rsidRPr="00A265F8">
                                                        <w:rPr>
                                                          <w:szCs w:val="24"/>
                                                        </w:rPr>
                                                        <w:t xml:space="preserve"> </w:t>
                                                      </w:r>
                                                    </w:p>
                                                    <w:p w14:paraId="1DFE2B54" w14:textId="77777777" w:rsidR="001D0B54" w:rsidRPr="00A265F8" w:rsidRDefault="0092637E" w:rsidP="00401547">
                                                      <w:pPr>
                                                        <w:ind w:left="724" w:right="1792"/>
                                                        <w:rPr>
                                                          <w:rFonts w:eastAsia="MS Mincho"/>
                                                          <w:iCs/>
                                                        </w:rPr>
                                                      </w:pPr>
                                                      <w:r w:rsidRPr="00A265F8">
                                                        <w:rPr>
                                                          <w:rFonts w:eastAsia="MS Mincho"/>
                                                        </w:rPr>
                                                        <w:t>Dersom PVC-U blir brukt som leidningsmateriale skal SDR verdi vere 21.</w:t>
                                                      </w:r>
                                                    </w:p>
                                                  </w:tc>
                                                </w:tr>
                                              </w:tbl>
                                              <w:p w14:paraId="7DC8EFF3" w14:textId="77777777" w:rsidR="007D3A8D" w:rsidRPr="00A265F8" w:rsidRDefault="007D3A8D" w:rsidP="001947EB">
                                                <w:pPr>
                                                  <w:ind w:left="768" w:right="1792"/>
                                                  <w:rPr>
                                                    <w:rFonts w:eastAsia="MS Mincho"/>
                                                    <w:iCs/>
                                                  </w:rPr>
                                                </w:pPr>
                                              </w:p>
                                            </w:tc>
                                          </w:tr>
                                          <w:tr w:rsidR="00BF091C" w:rsidRPr="00A265F8" w14:paraId="5EDEE182" w14:textId="77777777" w:rsidTr="001947EB">
                                            <w:trPr>
                                              <w:tblCellSpacing w:w="7" w:type="dxa"/>
                                              <w:jc w:val="center"/>
                                            </w:trPr>
                                            <w:tc>
                                              <w:tcPr>
                                                <w:tcW w:w="4985" w:type="pct"/>
                                                <w:vAlign w:val="center"/>
                                              </w:tcPr>
                                              <w:p w14:paraId="7602A773" w14:textId="77777777" w:rsidR="00BF091C" w:rsidRPr="00A265F8" w:rsidRDefault="00BF091C"/>
                                            </w:tc>
                                          </w:tr>
                                        </w:tbl>
                                        <w:p w14:paraId="3A8D3178" w14:textId="77777777" w:rsidR="007D3A8D" w:rsidRPr="00A265F8" w:rsidRDefault="007D3A8D" w:rsidP="001947EB">
                                          <w:pPr>
                                            <w:ind w:left="812" w:right="1792"/>
                                            <w:rPr>
                                              <w:rFonts w:ascii="Arial Unicode MS" w:eastAsia="Arial Unicode MS" w:hAnsi="Arial Unicode MS" w:cs="Arial Unicode MS"/>
                                            </w:rPr>
                                          </w:pPr>
                                        </w:p>
                                      </w:tc>
                                    </w:tr>
                                  </w:tbl>
                                  <w:p w14:paraId="4B598C21" w14:textId="77777777" w:rsidR="00487320" w:rsidRPr="00A265F8" w:rsidRDefault="00487320" w:rsidP="00474741">
                                    <w:pPr>
                                      <w:ind w:left="768" w:right="1792"/>
                                      <w:rPr>
                                        <w:i/>
                                      </w:rPr>
                                    </w:pPr>
                                  </w:p>
                                </w:tc>
                              </w:tr>
                            </w:tbl>
                            <w:p w14:paraId="4E8A2086" w14:textId="77777777" w:rsidR="007F5781" w:rsidRPr="00A265F8" w:rsidRDefault="007F5781" w:rsidP="007F5781">
                              <w:pPr>
                                <w:ind w:left="768" w:right="1792"/>
                                <w:rPr>
                                  <w:rFonts w:eastAsia="MS Mincho"/>
                                  <w:iCs/>
                                </w:rPr>
                              </w:pPr>
                            </w:p>
                          </w:tc>
                        </w:tr>
                      </w:tbl>
                      <w:p w14:paraId="5D9DF490" w14:textId="77777777" w:rsidR="007F5781" w:rsidRPr="00A265F8" w:rsidRDefault="007F5781" w:rsidP="007F5781">
                        <w:pPr>
                          <w:ind w:left="812" w:right="1792"/>
                          <w:rPr>
                            <w:rFonts w:ascii="Arial Unicode MS" w:eastAsia="Arial Unicode MS" w:hAnsi="Arial Unicode MS" w:cs="Arial Unicode MS"/>
                          </w:rPr>
                        </w:pPr>
                      </w:p>
                    </w:tc>
                  </w:tr>
                </w:tbl>
                <w:p w14:paraId="41B45E6E" w14:textId="77777777" w:rsidR="007F25E9" w:rsidRPr="00A265F8" w:rsidRDefault="007F25E9" w:rsidP="00310699">
                  <w:pPr>
                    <w:ind w:left="856" w:right="1612"/>
                    <w:rPr>
                      <w:rFonts w:eastAsia="MS Mincho"/>
                      <w:i/>
                      <w:iCs/>
                    </w:rPr>
                  </w:pPr>
                </w:p>
              </w:tc>
            </w:tr>
          </w:tbl>
          <w:p w14:paraId="2F4A721B" w14:textId="77777777" w:rsidR="00487320" w:rsidRPr="00A265F8" w:rsidRDefault="00487320" w:rsidP="00487320">
            <w:pPr>
              <w:rPr>
                <w:rFonts w:ascii="Arial Unicode MS" w:eastAsia="Arial Unicode MS" w:hAnsi="Arial Unicode MS" w:cs="Arial Unicode MS"/>
              </w:rPr>
            </w:pPr>
          </w:p>
        </w:tc>
      </w:tr>
    </w:tbl>
    <w:p w14:paraId="16495779" w14:textId="77777777" w:rsidR="00586DFB" w:rsidRPr="00A265F8" w:rsidRDefault="00586DFB" w:rsidP="007F5781"/>
    <w:p w14:paraId="16AD7DD9" w14:textId="77777777" w:rsidR="00401547" w:rsidRPr="00A265F8" w:rsidRDefault="00401547" w:rsidP="007F5781"/>
    <w:p w14:paraId="18C1ACD9" w14:textId="77777777" w:rsidR="007F5781" w:rsidRPr="00A265F8" w:rsidRDefault="007F5781" w:rsidP="003148B1">
      <w:pPr>
        <w:pStyle w:val="Overskrift3"/>
      </w:pPr>
      <w:bookmarkStart w:id="89" w:name="_Toc379981270"/>
      <w:bookmarkStart w:id="90" w:name="_Toc211949833"/>
      <w:r w:rsidRPr="00A265F8">
        <w:lastRenderedPageBreak/>
        <w:t>5.7 Mottakskontroll</w:t>
      </w:r>
      <w:bookmarkEnd w:id="89"/>
      <w:bookmarkEnd w:id="90"/>
    </w:p>
    <w:p w14:paraId="5910D174" w14:textId="77777777" w:rsidR="007F5781" w:rsidRPr="00A265F8" w:rsidRDefault="007F5781" w:rsidP="007F5781"/>
    <w:p w14:paraId="75403A0F" w14:textId="77777777" w:rsidR="007F5781" w:rsidRPr="00A265F8" w:rsidRDefault="009C7C1D" w:rsidP="007F5781">
      <w:r w:rsidRPr="00A265F8">
        <w:t>Utføra</w:t>
      </w:r>
      <w:r w:rsidR="007F5781" w:rsidRPr="00A265F8">
        <w:t xml:space="preserve">nde entreprenør skal </w:t>
      </w:r>
      <w:r w:rsidR="003E4885" w:rsidRPr="00A265F8">
        <w:t>stadfeste</w:t>
      </w:r>
      <w:r w:rsidR="007F5781" w:rsidRPr="00A265F8">
        <w:t xml:space="preserve"> mottak og kontroll av alle leverans</w:t>
      </w:r>
      <w:r w:rsidR="003E4885" w:rsidRPr="00A265F8">
        <w:t>a</w:t>
      </w:r>
      <w:r w:rsidR="007F5781" w:rsidRPr="00A265F8">
        <w:t>r skriftl</w:t>
      </w:r>
      <w:r w:rsidR="003E4885" w:rsidRPr="00A265F8">
        <w:t>e</w:t>
      </w:r>
      <w:r w:rsidR="007F5781" w:rsidRPr="00A265F8">
        <w:t xml:space="preserve">g. </w:t>
      </w:r>
    </w:p>
    <w:p w14:paraId="3C00595F" w14:textId="77777777" w:rsidR="007F5781" w:rsidRPr="00A265F8" w:rsidRDefault="007F5781" w:rsidP="007F5781">
      <w:r w:rsidRPr="00A265F8">
        <w:t>Utfør</w:t>
      </w:r>
      <w:r w:rsidR="003E4885" w:rsidRPr="00A265F8">
        <w:t>a</w:t>
      </w:r>
      <w:r w:rsidRPr="00A265F8">
        <w:t>nde har deretter ansvaret for vid</w:t>
      </w:r>
      <w:r w:rsidR="003E4885" w:rsidRPr="00A265F8">
        <w:t>a</w:t>
      </w:r>
      <w:r w:rsidRPr="00A265F8">
        <w:t>re h</w:t>
      </w:r>
      <w:r w:rsidR="003E4885" w:rsidRPr="00A265F8">
        <w:t>a</w:t>
      </w:r>
      <w:r w:rsidRPr="00A265F8">
        <w:t>ndtering og tilstand.</w:t>
      </w:r>
    </w:p>
    <w:p w14:paraId="7471582B"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28632B3C" w14:textId="77777777" w:rsidTr="00401547">
        <w:trPr>
          <w:trHeight w:val="1836"/>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17139E7F" w14:textId="77777777" w:rsidTr="007F5781">
              <w:trPr>
                <w:tblCellSpacing w:w="7" w:type="dxa"/>
                <w:jc w:val="center"/>
              </w:trPr>
              <w:tc>
                <w:tcPr>
                  <w:tcW w:w="4985" w:type="pct"/>
                  <w:vAlign w:val="center"/>
                </w:tcPr>
                <w:p w14:paraId="12DF64AE" w14:textId="7BA2A665" w:rsidR="005C2440" w:rsidRPr="00A265F8" w:rsidRDefault="007F5781" w:rsidP="007A3D8C">
                  <w:pPr>
                    <w:ind w:left="893"/>
                    <w:rPr>
                      <w:b/>
                      <w:bCs/>
                    </w:rPr>
                  </w:pPr>
                  <w:r w:rsidRPr="00A265F8">
                    <w:rPr>
                      <w:b/>
                      <w:bCs/>
                    </w:rPr>
                    <w:t xml:space="preserve">Lokale </w:t>
                  </w:r>
                  <w:r w:rsidR="0069356F" w:rsidRPr="00A265F8">
                    <w:rPr>
                      <w:b/>
                      <w:bCs/>
                    </w:rPr>
                    <w:t>vilkår</w:t>
                  </w:r>
                </w:p>
                <w:p w14:paraId="428519EA" w14:textId="77777777" w:rsidR="0062373E" w:rsidRPr="00A265F8" w:rsidRDefault="0062373E" w:rsidP="0062373E">
                  <w:pPr>
                    <w:ind w:left="768" w:right="1792"/>
                    <w:rPr>
                      <w:rFonts w:eastAsia="MS Mincho"/>
                      <w:i/>
                      <w:iCs/>
                      <w:szCs w:val="24"/>
                    </w:rPr>
                  </w:pPr>
                  <w:r w:rsidRPr="00A265F8">
                    <w:rPr>
                      <w:rFonts w:eastAsia="MS Mincho"/>
                      <w:i/>
                      <w:iCs/>
                      <w:szCs w:val="24"/>
                    </w:rPr>
                    <w:t xml:space="preserve">Mottakskontroll av røyr og delar, lagring og montering </w:t>
                  </w:r>
                </w:p>
                <w:p w14:paraId="0740058C" w14:textId="77777777" w:rsidR="0062373E" w:rsidRPr="00A265F8" w:rsidRDefault="0062373E" w:rsidP="0062373E">
                  <w:pPr>
                    <w:ind w:left="724" w:right="1792"/>
                  </w:pPr>
                  <w:r w:rsidRPr="00A265F8">
                    <w:t xml:space="preserve">Utførande entreprenør har ansvaret for handtering og tilstand av røyra og inntil dei er overtekne av kommunen. Alle røyr skal vere tersa/plugga i begge endar under lagring fram til montering i grøfta i samsvar med produsenten sine tilrådingar. Ved montering/legging av røyra skal enden vere tersa fram til neste røyr blir montert. </w:t>
                  </w:r>
                </w:p>
                <w:p w14:paraId="3E216FAD" w14:textId="77777777" w:rsidR="0062373E" w:rsidRPr="00A265F8" w:rsidRDefault="0062373E" w:rsidP="0062373E">
                  <w:pPr>
                    <w:ind w:left="724" w:right="1792"/>
                  </w:pPr>
                  <w:r w:rsidRPr="00A265F8">
                    <w:t xml:space="preserve">Utførande entreprenør skal kontrollere røyr og kummar for feil/ skader. Evt. feil/ skadar skal meldast skriftleg til kommunen. Stikkprøvar kan bli gjennomført av kommunen. </w:t>
                  </w:r>
                </w:p>
                <w:p w14:paraId="1134394A" w14:textId="77777777" w:rsidR="0062373E" w:rsidRPr="00A265F8" w:rsidRDefault="0062373E" w:rsidP="0062373E">
                  <w:pPr>
                    <w:ind w:left="724" w:right="1792"/>
                  </w:pPr>
                  <w:r w:rsidRPr="00A265F8">
                    <w:t xml:space="preserve">Ved mellomlagring på anleggsstaden, skal røyra ligge på pallar, </w:t>
                  </w:r>
                  <w:proofErr w:type="spellStart"/>
                  <w:r w:rsidRPr="00A265F8">
                    <w:t>omfyllingsmasse</w:t>
                  </w:r>
                  <w:proofErr w:type="spellEnd"/>
                  <w:r w:rsidRPr="00A265F8">
                    <w:t xml:space="preserve"> eller liknande i samsvar med rettleiinga frå produsent.</w:t>
                  </w:r>
                </w:p>
                <w:p w14:paraId="1F263032" w14:textId="34C1FDD9" w:rsidR="00C24033" w:rsidRPr="00A265F8" w:rsidRDefault="0062373E" w:rsidP="0062373E">
                  <w:pPr>
                    <w:ind w:left="724" w:right="1792"/>
                  </w:pPr>
                  <w:r w:rsidRPr="00A265F8">
                    <w:t xml:space="preserve">Ved langvarig lagring  dvs. meir enn 3 månader, skal røyra </w:t>
                  </w:r>
                  <w:proofErr w:type="spellStart"/>
                  <w:r w:rsidRPr="00A265F8">
                    <w:t>tildekkast</w:t>
                  </w:r>
                  <w:proofErr w:type="spellEnd"/>
                  <w:r w:rsidRPr="00A265F8">
                    <w:t>.</w:t>
                  </w:r>
                </w:p>
              </w:tc>
            </w:tr>
          </w:tbl>
          <w:p w14:paraId="66B427AE" w14:textId="77777777" w:rsidR="007F5781" w:rsidRPr="00A265F8" w:rsidRDefault="007F5781" w:rsidP="007F5781">
            <w:pPr>
              <w:ind w:left="893"/>
              <w:rPr>
                <w:rFonts w:ascii="Arial Unicode MS" w:eastAsia="Arial Unicode MS" w:hAnsi="Arial Unicode MS" w:cs="Arial Unicode MS"/>
              </w:rPr>
            </w:pPr>
          </w:p>
        </w:tc>
      </w:tr>
    </w:tbl>
    <w:p w14:paraId="7F7E5B49" w14:textId="77777777" w:rsidR="00525FE3" w:rsidRPr="00A265F8" w:rsidRDefault="007F5781" w:rsidP="007F5781">
      <w:r w:rsidRPr="00A265F8">
        <w:t xml:space="preserve">   </w:t>
      </w:r>
    </w:p>
    <w:p w14:paraId="2D80EC18" w14:textId="77777777" w:rsidR="007F5781" w:rsidRPr="00A265F8" w:rsidRDefault="007F5781" w:rsidP="007F5781">
      <w:r w:rsidRPr="00A265F8">
        <w:t xml:space="preserve">  </w:t>
      </w:r>
    </w:p>
    <w:p w14:paraId="45EE0FD6" w14:textId="77777777" w:rsidR="007F5781" w:rsidRPr="00A265F8" w:rsidRDefault="007F5781" w:rsidP="003148B1">
      <w:pPr>
        <w:pStyle w:val="Overskrift3"/>
      </w:pPr>
      <w:bookmarkStart w:id="91" w:name="_Toc379981271"/>
      <w:bookmarkStart w:id="92" w:name="_Toc211949834"/>
      <w:r w:rsidRPr="00A265F8">
        <w:t>5.8 Armatur</w:t>
      </w:r>
      <w:bookmarkEnd w:id="91"/>
      <w:bookmarkEnd w:id="92"/>
    </w:p>
    <w:p w14:paraId="58E26AA5" w14:textId="77777777" w:rsidR="007F5781" w:rsidRPr="00A265F8" w:rsidRDefault="007F5781" w:rsidP="007F5781"/>
    <w:p w14:paraId="13D86943" w14:textId="24785265" w:rsidR="003E4885" w:rsidRPr="00A265F8" w:rsidRDefault="003E4885" w:rsidP="003E4885">
      <w:r w:rsidRPr="00A265F8">
        <w:t xml:space="preserve">Alle støypejernsdelar skal vera i duktilt støypejern (GGG) etter NS-EN 545. </w:t>
      </w:r>
    </w:p>
    <w:p w14:paraId="704AED27" w14:textId="77777777" w:rsidR="003E4885" w:rsidRPr="00A265F8" w:rsidRDefault="003E4885" w:rsidP="003E4885">
      <w:r w:rsidRPr="00A265F8">
        <w:t xml:space="preserve">Flenseskøytar skal koplast med boltar med smurt gjengeparti. Armatur og </w:t>
      </w:r>
    </w:p>
    <w:p w14:paraId="0AD825AC" w14:textId="77777777" w:rsidR="007A74EF" w:rsidRDefault="003E4885" w:rsidP="007F5781">
      <w:r w:rsidRPr="00A265F8">
        <w:t>boltar skal minst tilfredsstilla same krav til levetid som røyra.</w:t>
      </w:r>
    </w:p>
    <w:p w14:paraId="0CB24113" w14:textId="1BBBB33F" w:rsidR="007F5781" w:rsidRPr="00A265F8" w:rsidRDefault="003E4885" w:rsidP="007F5781">
      <w:r w:rsidRPr="00A265F8">
        <w:br/>
      </w:r>
      <w:r w:rsidR="007F5781"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3C8BFC09"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50"/>
              <w:gridCol w:w="87"/>
            </w:tblGrid>
            <w:tr w:rsidR="007F5781" w:rsidRPr="00A265F8" w14:paraId="4D72F751" w14:textId="77777777" w:rsidTr="00562D57">
              <w:trPr>
                <w:tblCellSpacing w:w="7" w:type="dxa"/>
                <w:jc w:val="center"/>
              </w:trPr>
              <w:tc>
                <w:tcPr>
                  <w:tcW w:w="4984" w:type="pct"/>
                  <w:vAlign w:val="center"/>
                </w:tcPr>
                <w:p w14:paraId="1E53438E" w14:textId="77777777" w:rsidR="007F5781" w:rsidRPr="00A265F8" w:rsidRDefault="007F5781" w:rsidP="007F5781">
                  <w:pPr>
                    <w:ind w:left="893"/>
                    <w:rPr>
                      <w:b/>
                      <w:bCs/>
                    </w:rPr>
                  </w:pPr>
                  <w:r w:rsidRPr="00A265F8">
                    <w:rPr>
                      <w:b/>
                      <w:bCs/>
                    </w:rPr>
                    <w:lastRenderedPageBreak/>
                    <w:t xml:space="preserve">Lokale </w:t>
                  </w:r>
                  <w:r w:rsidR="0069356F" w:rsidRPr="00A265F8">
                    <w:rPr>
                      <w:b/>
                      <w:bCs/>
                    </w:rPr>
                    <w:t>vilkår</w:t>
                  </w:r>
                </w:p>
                <w:p w14:paraId="7B53525C" w14:textId="77777777" w:rsidR="00562D57" w:rsidRPr="00A265F8" w:rsidRDefault="00562D57" w:rsidP="00562D57">
                  <w:pPr>
                    <w:ind w:left="724" w:right="1792"/>
                  </w:pPr>
                  <w:r w:rsidRPr="00A265F8">
                    <w:t xml:space="preserve">VA miljøblad nr. 1 skal danne utgangspunktet for utforming av ventilarrangement. </w:t>
                  </w:r>
                  <w:r w:rsidRPr="00A265F8">
                    <w:rPr>
                      <w:rFonts w:eastAsia="MS Mincho"/>
                      <w:iCs/>
                    </w:rPr>
                    <w:t xml:space="preserve"> Utforming og plassering av kummar må avtalast spesielt med VA ansvarleg i kommunen</w:t>
                  </w:r>
                </w:p>
                <w:p w14:paraId="468B80F8" w14:textId="77777777" w:rsidR="00562D57" w:rsidRPr="00A265F8" w:rsidRDefault="00562D57" w:rsidP="00562D57">
                  <w:pPr>
                    <w:ind w:left="724" w:right="1792"/>
                  </w:pPr>
                  <w:r w:rsidRPr="00A265F8">
                    <w:t xml:space="preserve">Kummar skal </w:t>
                  </w:r>
                  <w:proofErr w:type="spellStart"/>
                  <w:r w:rsidRPr="00A265F8">
                    <w:t>tilretteleggjast</w:t>
                  </w:r>
                  <w:proofErr w:type="spellEnd"/>
                  <w:r w:rsidRPr="00A265F8">
                    <w:t xml:space="preserve"> for pluggkøyring</w:t>
                  </w:r>
                  <w:r w:rsidRPr="00A265F8">
                    <w:rPr>
                      <w:rFonts w:eastAsia="MS Mincho"/>
                      <w:iCs/>
                    </w:rPr>
                    <w:t>.</w:t>
                  </w:r>
                  <w:r w:rsidRPr="00A265F8">
                    <w:t xml:space="preserve"> Det skal brukast armatur som gjer det mogleg å legge inn og ta ut reinseplugg tilpassa dimensjon på leidning som er tilkopla </w:t>
                  </w:r>
                  <w:proofErr w:type="spellStart"/>
                  <w:r w:rsidRPr="00A265F8">
                    <w:t>armaturet</w:t>
                  </w:r>
                  <w:proofErr w:type="spellEnd"/>
                  <w:r w:rsidRPr="00A265F8">
                    <w:t xml:space="preserve">. </w:t>
                  </w:r>
                </w:p>
                <w:p w14:paraId="70DF7325" w14:textId="77777777" w:rsidR="00562D57" w:rsidRPr="00A265F8" w:rsidRDefault="00562D57" w:rsidP="00562D57">
                  <w:pPr>
                    <w:tabs>
                      <w:tab w:val="left" w:pos="8613"/>
                    </w:tabs>
                    <w:ind w:left="724" w:right="107"/>
                    <w:rPr>
                      <w:rFonts w:eastAsia="MS Mincho"/>
                      <w:iCs/>
                    </w:rPr>
                  </w:pPr>
                  <w:r w:rsidRPr="00A265F8">
                    <w:rPr>
                      <w:rFonts w:eastAsia="MS Mincho"/>
                    </w:rPr>
                    <w:t xml:space="preserve">Overflatebehandling av all armatur skal vere i samsvar med GSK-standard, både med omsyn til prosess og produkt. </w:t>
                  </w:r>
                  <w:r w:rsidRPr="00A265F8">
                    <w:t>Gjengeløysing er ikkje tillate brukt i støypegods.</w:t>
                  </w:r>
                  <w:r w:rsidRPr="00A265F8">
                    <w:rPr>
                      <w:rFonts w:eastAsia="MS Mincho"/>
                      <w:iCs/>
                    </w:rPr>
                    <w:t xml:space="preserve"> </w:t>
                  </w:r>
                </w:p>
                <w:p w14:paraId="47515677" w14:textId="77777777" w:rsidR="00562D57" w:rsidRPr="00A265F8" w:rsidRDefault="00562D57" w:rsidP="00562D57">
                  <w:pPr>
                    <w:ind w:left="724" w:right="1792"/>
                    <w:rPr>
                      <w:rFonts w:eastAsia="MS Mincho"/>
                      <w:iCs/>
                    </w:rPr>
                  </w:pPr>
                  <w:r w:rsidRPr="00A265F8">
                    <w:rPr>
                      <w:rFonts w:eastAsia="MS Mincho"/>
                      <w:iCs/>
                    </w:rPr>
                    <w:t>Materialkvaliteten på boltar må vurderast særskilt. Ved aggressive forhold f. eks i nærleiken av sjø, skal syrefaste boltar brukast. VA ansvarleg avgjer materialkvaliteten.</w:t>
                  </w:r>
                </w:p>
                <w:p w14:paraId="166EEF2C" w14:textId="77777777" w:rsidR="00562D57" w:rsidRPr="00A265F8" w:rsidRDefault="00562D57" w:rsidP="00562D57">
                  <w:pPr>
                    <w:ind w:left="724" w:right="1792"/>
                    <w:rPr>
                      <w:rFonts w:eastAsia="MS Mincho"/>
                      <w:iCs/>
                    </w:rPr>
                  </w:pPr>
                  <w:r w:rsidRPr="00A265F8">
                    <w:rPr>
                      <w:rFonts w:eastAsia="MS Mincho"/>
                      <w:iCs/>
                    </w:rPr>
                    <w:t xml:space="preserve">Alle boltar og flensar skal vere teita til/skrudd til med angitt moment. Vidare skal skruane vere lange nok dvs. stikke 1 – 3 «gjengerundar» ut av mutteren. </w:t>
                  </w:r>
                </w:p>
                <w:p w14:paraId="38DA1997" w14:textId="77777777" w:rsidR="00562D57" w:rsidRPr="00A265F8" w:rsidRDefault="00562D57" w:rsidP="00562D57">
                  <w:pPr>
                    <w:ind w:left="724" w:right="1792"/>
                  </w:pPr>
                  <w:r w:rsidRPr="00A265F8">
                    <w:t>Stengeventilar må monterast i alle retningar ved alle kryss og vassuttak. Serviceventilar må monterast i alle retningar ved alle kryss.</w:t>
                  </w:r>
                </w:p>
                <w:p w14:paraId="22148EF3" w14:textId="77777777" w:rsidR="00562D57" w:rsidRPr="00A265F8" w:rsidRDefault="00562D57" w:rsidP="00562D57">
                  <w:pPr>
                    <w:ind w:left="724" w:right="1792"/>
                  </w:pPr>
                  <w:r w:rsidRPr="00A265F8">
                    <w:t xml:space="preserve">Spyleventilar skal alltid monterast nedstraums siste </w:t>
                  </w:r>
                  <w:proofErr w:type="spellStart"/>
                  <w:r w:rsidRPr="00A265F8">
                    <w:t>anboring</w:t>
                  </w:r>
                  <w:proofErr w:type="spellEnd"/>
                  <w:r w:rsidRPr="00A265F8">
                    <w:t xml:space="preserve">/forgreining. Dersom nye leidningar blir tilknytt i ein eksisterande kum utan serviceventil, skal det lagast serviceuttak (dvs. med </w:t>
                  </w:r>
                  <w:proofErr w:type="spellStart"/>
                  <w:r w:rsidRPr="00A265F8">
                    <w:t>mellomring</w:t>
                  </w:r>
                  <w:proofErr w:type="spellEnd"/>
                  <w:r w:rsidRPr="00A265F8">
                    <w:t xml:space="preserve"> og ventil) på denne.</w:t>
                  </w:r>
                </w:p>
                <w:p w14:paraId="09BCB2A2" w14:textId="77777777" w:rsidR="00562D57" w:rsidRPr="00A265F8" w:rsidRDefault="00562D57" w:rsidP="00562D57">
                  <w:pPr>
                    <w:ind w:left="724" w:right="1792"/>
                    <w:rPr>
                      <w:strike/>
                    </w:rPr>
                  </w:pPr>
                  <w:r w:rsidRPr="00A265F8">
                    <w:t>Det skal monterast lufteventilar i alle høgbrekk. Alle lufteventilar skal monterast med eigen stengeventil.</w:t>
                  </w:r>
                </w:p>
                <w:p w14:paraId="271DA6BA" w14:textId="25537EAD" w:rsidR="00562D57" w:rsidRPr="00A265F8" w:rsidRDefault="00A808BD" w:rsidP="007E5723">
                  <w:pPr>
                    <w:ind w:left="724" w:right="107"/>
                  </w:pPr>
                  <w:r w:rsidRPr="00A265F8">
                    <w:t>Alle v</w:t>
                  </w:r>
                  <w:r w:rsidR="00AE0EA6" w:rsidRPr="00A265F8">
                    <w:t>entilar skal vere høgrestengde.</w:t>
                  </w:r>
                </w:p>
                <w:p w14:paraId="3791F80D" w14:textId="77777777" w:rsidR="00562D57" w:rsidRPr="00A265F8" w:rsidRDefault="00562D57" w:rsidP="00562D57">
                  <w:pPr>
                    <w:ind w:left="724" w:right="107"/>
                    <w:rPr>
                      <w:i/>
                      <w:iCs/>
                      <w:u w:val="single"/>
                    </w:rPr>
                  </w:pPr>
                  <w:r w:rsidRPr="00A265F8">
                    <w:rPr>
                      <w:i/>
                      <w:iCs/>
                      <w:u w:val="single"/>
                    </w:rPr>
                    <w:t>For kommunane Askvoll, Bremanger,  Fjaler, Hyllestad, Solund og Sunnfjord gjeld følgjande:</w:t>
                  </w:r>
                </w:p>
                <w:p w14:paraId="75E5D353" w14:textId="77777777" w:rsidR="00562D57" w:rsidRPr="00A265F8" w:rsidRDefault="00562D57" w:rsidP="00562D57">
                  <w:pPr>
                    <w:ind w:left="724" w:right="107"/>
                  </w:pPr>
                  <w:r w:rsidRPr="00A265F8">
                    <w:t>Ventil T eller ventil kryss skal brukast. Vidare skal det vere mellomringar på alle leidningar inn og ut av kummen med serviceventilar 50 mm diameter montert.</w:t>
                  </w:r>
                </w:p>
                <w:p w14:paraId="65402F15" w14:textId="175F8C2E" w:rsidR="00562D57" w:rsidRPr="00A265F8" w:rsidRDefault="00562D57" w:rsidP="00562D57">
                  <w:pPr>
                    <w:ind w:left="724" w:right="107"/>
                    <w:rPr>
                      <w:i/>
                      <w:iCs/>
                      <w:u w:val="single"/>
                    </w:rPr>
                  </w:pPr>
                  <w:r w:rsidRPr="00A265F8">
                    <w:rPr>
                      <w:i/>
                      <w:iCs/>
                      <w:u w:val="single"/>
                    </w:rPr>
                    <w:t>For Stryn</w:t>
                  </w:r>
                  <w:r w:rsidR="00A04AC9" w:rsidRPr="00A265F8">
                    <w:rPr>
                      <w:i/>
                      <w:iCs/>
                      <w:u w:val="single"/>
                    </w:rPr>
                    <w:t xml:space="preserve"> </w:t>
                  </w:r>
                  <w:r w:rsidRPr="00A265F8">
                    <w:rPr>
                      <w:i/>
                      <w:iCs/>
                      <w:u w:val="single"/>
                    </w:rPr>
                    <w:t>og Stad kommune gjeld følgjande:</w:t>
                  </w:r>
                </w:p>
                <w:p w14:paraId="56B701DE" w14:textId="77777777" w:rsidR="00562D57" w:rsidRPr="00A265F8" w:rsidRDefault="00562D57" w:rsidP="007E5723">
                  <w:pPr>
                    <w:ind w:left="724" w:right="1792"/>
                  </w:pPr>
                  <w:r w:rsidRPr="00A265F8">
                    <w:t xml:space="preserve">Lett </w:t>
                  </w:r>
                  <w:proofErr w:type="spellStart"/>
                  <w:r w:rsidRPr="00A265F8">
                    <w:t>monterbare</w:t>
                  </w:r>
                  <w:proofErr w:type="spellEnd"/>
                  <w:r w:rsidRPr="00A265F8">
                    <w:t xml:space="preserve"> og modulbaserte ventilar skal nyttast.</w:t>
                  </w:r>
                  <w:r w:rsidRPr="00A265F8">
                    <w:rPr>
                      <w:i/>
                    </w:rPr>
                    <w:t xml:space="preserve">  </w:t>
                  </w:r>
                  <w:r w:rsidRPr="00A265F8">
                    <w:t>Bruk av andre typar ventilar skal godkjennast av VA ansvarleg. Det skal vere serviceuttak montert på ventilen.</w:t>
                  </w:r>
                </w:p>
                <w:p w14:paraId="4E9FEEEF" w14:textId="77777777" w:rsidR="007E5723" w:rsidRPr="00A265F8" w:rsidRDefault="007E5723" w:rsidP="007E5723">
                  <w:pPr>
                    <w:ind w:left="724" w:right="1792"/>
                  </w:pPr>
                  <w:r w:rsidRPr="00A265F8">
                    <w:lastRenderedPageBreak/>
                    <w:t>Gloppen kommune:</w:t>
                  </w:r>
                </w:p>
                <w:p w14:paraId="3E041314" w14:textId="4D58E8E2" w:rsidR="009F1448" w:rsidRPr="00A265F8" w:rsidRDefault="009F1448" w:rsidP="009F1448">
                  <w:pPr>
                    <w:ind w:left="724" w:right="1792"/>
                  </w:pPr>
                  <w:r w:rsidRPr="00A265F8">
                    <w:t xml:space="preserve">Lett </w:t>
                  </w:r>
                  <w:proofErr w:type="spellStart"/>
                  <w:r w:rsidRPr="00A265F8">
                    <w:t>monterbare</w:t>
                  </w:r>
                  <w:proofErr w:type="spellEnd"/>
                  <w:r w:rsidRPr="00A265F8">
                    <w:t xml:space="preserve"> og modulbaserte ventilar skal nyttast.</w:t>
                  </w:r>
                  <w:r w:rsidRPr="00A265F8">
                    <w:rPr>
                      <w:i/>
                    </w:rPr>
                    <w:t xml:space="preserve">  </w:t>
                  </w:r>
                  <w:r w:rsidRPr="00A265F8">
                    <w:t xml:space="preserve">Bruk av andre typar ventilar skal godkjennast av VA ansvarleg. Det skal </w:t>
                  </w:r>
                  <w:r w:rsidRPr="00A265F8">
                    <w:rPr>
                      <w:b/>
                      <w:bCs/>
                      <w:u w:val="single"/>
                    </w:rPr>
                    <w:t>ikkje</w:t>
                  </w:r>
                  <w:r w:rsidRPr="00A265F8">
                    <w:t xml:space="preserve"> vere serviceuttak montert på ventilen.</w:t>
                  </w:r>
                  <w:r w:rsidR="00DA166F" w:rsidRPr="00A265F8">
                    <w:t xml:space="preserve"> </w:t>
                  </w:r>
                </w:p>
                <w:p w14:paraId="45785964" w14:textId="5432DAE3" w:rsidR="007E5723" w:rsidRPr="00A265F8" w:rsidRDefault="007E5723" w:rsidP="007E5723">
                  <w:pPr>
                    <w:ind w:left="724" w:right="1792"/>
                  </w:pPr>
                </w:p>
              </w:tc>
              <w:tc>
                <w:tcPr>
                  <w:tcW w:w="4984" w:type="pct"/>
                  <w:vAlign w:val="center"/>
                </w:tcPr>
                <w:p w14:paraId="2D771BD1" w14:textId="77777777" w:rsidR="00562D57" w:rsidRPr="00A265F8" w:rsidRDefault="00562D57" w:rsidP="007F5781">
                  <w:pPr>
                    <w:ind w:left="893"/>
                    <w:rPr>
                      <w:rFonts w:ascii="Arial Unicode MS" w:eastAsia="Arial Unicode MS" w:hAnsi="Arial Unicode MS" w:cs="Arial Unicode MS"/>
                    </w:rPr>
                  </w:pPr>
                </w:p>
              </w:tc>
            </w:tr>
          </w:tbl>
          <w:p w14:paraId="0BFE799C" w14:textId="77777777" w:rsidR="007F5781" w:rsidRPr="00A265F8" w:rsidRDefault="007F5781" w:rsidP="007F5781">
            <w:pPr>
              <w:ind w:left="893"/>
              <w:rPr>
                <w:rFonts w:ascii="Arial Unicode MS" w:eastAsia="Arial Unicode MS" w:hAnsi="Arial Unicode MS" w:cs="Arial Unicode MS"/>
              </w:rPr>
            </w:pPr>
          </w:p>
        </w:tc>
      </w:tr>
    </w:tbl>
    <w:p w14:paraId="6150BF1B" w14:textId="77777777" w:rsidR="007F5781" w:rsidRPr="00A265F8" w:rsidRDefault="007F5781" w:rsidP="007F5781">
      <w:pPr>
        <w:rPr>
          <w:b/>
        </w:rPr>
      </w:pPr>
    </w:p>
    <w:p w14:paraId="71C066D7" w14:textId="77777777" w:rsidR="00525FE3" w:rsidRPr="00A265F8" w:rsidRDefault="00525FE3" w:rsidP="00F239A7"/>
    <w:p w14:paraId="7D3645DB" w14:textId="77777777" w:rsidR="007F5781" w:rsidRPr="00A265F8" w:rsidRDefault="007F5781" w:rsidP="003148B1">
      <w:pPr>
        <w:pStyle w:val="Overskrift3"/>
      </w:pPr>
      <w:bookmarkStart w:id="93" w:name="_Toc379981272"/>
      <w:bookmarkStart w:id="94" w:name="_Toc211949835"/>
      <w:r w:rsidRPr="00A265F8">
        <w:t>5.9 Rø</w:t>
      </w:r>
      <w:r w:rsidR="003E4885" w:rsidRPr="00A265F8">
        <w:t>y</w:t>
      </w:r>
      <w:r w:rsidRPr="00A265F8">
        <w:t>rdel</w:t>
      </w:r>
      <w:r w:rsidR="003E4885" w:rsidRPr="00A265F8">
        <w:t>a</w:t>
      </w:r>
      <w:r w:rsidRPr="00A265F8">
        <w:t>r</w:t>
      </w:r>
      <w:bookmarkEnd w:id="93"/>
      <w:bookmarkEnd w:id="94"/>
    </w:p>
    <w:p w14:paraId="2622D739" w14:textId="77777777" w:rsidR="007F5781" w:rsidRPr="00A265F8" w:rsidRDefault="007F5781" w:rsidP="007F5781"/>
    <w:p w14:paraId="21A77881" w14:textId="77777777" w:rsidR="002C0587" w:rsidRPr="00A265F8" w:rsidRDefault="002C0587" w:rsidP="002C0587">
      <w:pPr>
        <w:rPr>
          <w:szCs w:val="24"/>
        </w:rPr>
      </w:pPr>
      <w:r w:rsidRPr="00A265F8">
        <w:rPr>
          <w:szCs w:val="24"/>
        </w:rPr>
        <w:t>Rø</w:t>
      </w:r>
      <w:r w:rsidR="00A7042B" w:rsidRPr="00A265F8">
        <w:rPr>
          <w:szCs w:val="24"/>
        </w:rPr>
        <w:t>y</w:t>
      </w:r>
      <w:r w:rsidRPr="00A265F8">
        <w:rPr>
          <w:szCs w:val="24"/>
        </w:rPr>
        <w:t>rdel</w:t>
      </w:r>
      <w:r w:rsidR="00A7042B" w:rsidRPr="00A265F8">
        <w:rPr>
          <w:szCs w:val="24"/>
        </w:rPr>
        <w:t>a</w:t>
      </w:r>
      <w:r w:rsidRPr="00A265F8">
        <w:rPr>
          <w:szCs w:val="24"/>
        </w:rPr>
        <w:t>r skal minst tilfredsstille same krav som rø</w:t>
      </w:r>
      <w:r w:rsidR="003E4885" w:rsidRPr="00A265F8">
        <w:rPr>
          <w:szCs w:val="24"/>
        </w:rPr>
        <w:t>y</w:t>
      </w:r>
      <w:r w:rsidRPr="00A265F8">
        <w:rPr>
          <w:szCs w:val="24"/>
        </w:rPr>
        <w:t>r</w:t>
      </w:r>
      <w:r w:rsidR="003E4885" w:rsidRPr="00A265F8">
        <w:rPr>
          <w:szCs w:val="24"/>
        </w:rPr>
        <w:t>a</w:t>
      </w:r>
      <w:r w:rsidRPr="00A265F8">
        <w:rPr>
          <w:szCs w:val="24"/>
        </w:rPr>
        <w:t>. Se VA/Miljø-blad nr. 10 (PT), 11 (PT), 12 (PT), 13 (PT), 15 (PTV) og 16 (PT).</w:t>
      </w:r>
    </w:p>
    <w:p w14:paraId="531B2C13" w14:textId="7E2A2850"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2832CAAC"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66D5AF4F" w14:textId="77777777" w:rsidTr="007F5781">
              <w:trPr>
                <w:tblCellSpacing w:w="7" w:type="dxa"/>
                <w:jc w:val="center"/>
              </w:trPr>
              <w:tc>
                <w:tcPr>
                  <w:tcW w:w="4985" w:type="pct"/>
                  <w:vAlign w:val="center"/>
                </w:tcPr>
                <w:p w14:paraId="5476A646" w14:textId="77777777" w:rsidR="007F5781" w:rsidRPr="00A265F8" w:rsidRDefault="007F5781" w:rsidP="007F5781">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5C5735F0"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74F5DE70"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1F71F4A8"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35F1A76C" w14:textId="77777777" w:rsidTr="007F5781">
                                <w:trPr>
                                  <w:tblCellSpacing w:w="7" w:type="dxa"/>
                                  <w:jc w:val="center"/>
                                </w:trPr>
                                <w:tc>
                                  <w:tcPr>
                                    <w:tcW w:w="4985" w:type="pct"/>
                                    <w:vAlign w:val="center"/>
                                  </w:tcPr>
                                  <w:p w14:paraId="2EEDAE66" w14:textId="77777777" w:rsidR="007D3A8D" w:rsidRPr="00A265F8" w:rsidRDefault="007D3A8D" w:rsidP="007D3A8D">
                                    <w:pPr>
                                      <w:ind w:left="724" w:right="1792"/>
                                    </w:pPr>
                                    <w:r w:rsidRPr="00A265F8">
                                      <w:t>Generelt skal oppbygging av røyrdelar i kummen vere i samsvar med VA miljøblad nr 1.</w:t>
                                    </w:r>
                                  </w:p>
                                  <w:p w14:paraId="251AF9AD" w14:textId="77777777" w:rsidR="0092637E" w:rsidRPr="00A265F8" w:rsidRDefault="007D3A8D" w:rsidP="00187445">
                                    <w:pPr>
                                      <w:ind w:left="724" w:right="1792"/>
                                    </w:pPr>
                                    <w:r w:rsidRPr="00A265F8">
                                      <w:t>Endeleg val av oppbygging av kum og val av røyrdelar skal skje i samråd med VA ansvarleg i kommunen.</w:t>
                                    </w:r>
                                    <w:r w:rsidR="002176C4" w:rsidRPr="00A265F8">
                                      <w:t xml:space="preserve"> Det blir elles synt til </w:t>
                                    </w:r>
                                    <w:proofErr w:type="spellStart"/>
                                    <w:r w:rsidR="002176C4" w:rsidRPr="00A265F8">
                                      <w:t>pkt</w:t>
                                    </w:r>
                                    <w:proofErr w:type="spellEnd"/>
                                    <w:r w:rsidR="002176C4" w:rsidRPr="00A265F8">
                                      <w:t xml:space="preserve"> 5.14.</w:t>
                                    </w:r>
                                  </w:p>
                                  <w:p w14:paraId="4232FB17" w14:textId="3DD6A86F" w:rsidR="0042612D" w:rsidRPr="00A265F8" w:rsidRDefault="00834FA4" w:rsidP="0042612D">
                                    <w:pPr>
                                      <w:ind w:left="724" w:right="1792"/>
                                    </w:pPr>
                                    <w:r w:rsidRPr="00A265F8">
                                      <w:t xml:space="preserve">Alle røyrdelar og bakkekraner skal vere korrosjonsfrie- og gjengefrie. </w:t>
                                    </w:r>
                                  </w:p>
                                  <w:p w14:paraId="7DCA04E4" w14:textId="00928354" w:rsidR="00FA3664" w:rsidRPr="00A265F8" w:rsidRDefault="000951ED" w:rsidP="0042612D">
                                    <w:pPr>
                                      <w:ind w:left="724" w:right="1792"/>
                                    </w:pPr>
                                    <w:r w:rsidRPr="00A265F8">
                                      <w:t>Det er ikkje tillat med</w:t>
                                    </w:r>
                                    <w:r w:rsidR="00C71518" w:rsidRPr="00A265F8">
                                      <w:t xml:space="preserve"> </w:t>
                                    </w:r>
                                    <w:r w:rsidR="00A90B87" w:rsidRPr="00A265F8">
                                      <w:t>bend</w:t>
                                    </w:r>
                                    <w:r w:rsidR="002D5B07" w:rsidRPr="00A265F8">
                                      <w:t>/T-rør</w:t>
                                    </w:r>
                                    <w:r w:rsidR="00A90B87" w:rsidRPr="00A265F8">
                                      <w:t xml:space="preserve"> på stikkleidningar</w:t>
                                    </w:r>
                                    <w:r w:rsidR="002D5B07" w:rsidRPr="00A265F8">
                                      <w:t xml:space="preserve"> utanfor kum. </w:t>
                                    </w:r>
                                  </w:p>
                                  <w:p w14:paraId="58B1736B" w14:textId="26D67D81" w:rsidR="00E47B38" w:rsidRPr="00A265F8" w:rsidRDefault="000951ED" w:rsidP="0042612D">
                                    <w:pPr>
                                      <w:ind w:left="724" w:right="1792"/>
                                    </w:pPr>
                                    <w:r w:rsidRPr="00A265F8">
                                      <w:t>Det er i</w:t>
                                    </w:r>
                                    <w:r w:rsidR="00BE1EC8" w:rsidRPr="00A265F8">
                                      <w:t>kkje tillat med</w:t>
                                    </w:r>
                                    <w:r w:rsidR="00E47B38" w:rsidRPr="00A265F8">
                                      <w:t xml:space="preserve"> 90 grader bend på hovudleidningar</w:t>
                                    </w:r>
                                    <w:r w:rsidRPr="00A265F8">
                                      <w:t>. Her kan det nyttast</w:t>
                                    </w:r>
                                    <w:r w:rsidR="00E47B38" w:rsidRPr="00A265F8">
                                      <w:t xml:space="preserve"> to 45 grader</w:t>
                                    </w:r>
                                    <w:r w:rsidR="00DC2892" w:rsidRPr="00A265F8">
                                      <w:t xml:space="preserve"> bend</w:t>
                                    </w:r>
                                    <w:r w:rsidR="00E47B38" w:rsidRPr="00A265F8">
                                      <w:t xml:space="preserve"> med </w:t>
                                    </w:r>
                                    <w:r w:rsidR="00BE1EC8" w:rsidRPr="00A265F8">
                                      <w:t>minimum 0,5 meter avstand.</w:t>
                                    </w:r>
                                  </w:p>
                                  <w:p w14:paraId="458FBA7A" w14:textId="58ECE846" w:rsidR="00834FA4" w:rsidRPr="00A265F8" w:rsidRDefault="00834FA4" w:rsidP="00187445">
                                    <w:pPr>
                                      <w:ind w:left="724" w:right="1792"/>
                                    </w:pPr>
                                  </w:p>
                                </w:tc>
                              </w:tr>
                            </w:tbl>
                            <w:p w14:paraId="12B0B08E" w14:textId="77777777" w:rsidR="007F5781" w:rsidRPr="00A265F8" w:rsidRDefault="007F5781" w:rsidP="007F5781">
                              <w:pPr>
                                <w:ind w:left="768" w:right="1792"/>
                                <w:rPr>
                                  <w:rFonts w:eastAsia="MS Mincho"/>
                                  <w:iCs/>
                                </w:rPr>
                              </w:pPr>
                            </w:p>
                          </w:tc>
                        </w:tr>
                      </w:tbl>
                      <w:p w14:paraId="71C385EE" w14:textId="77777777" w:rsidR="007F5781" w:rsidRPr="00A265F8" w:rsidRDefault="007F5781" w:rsidP="007F5781">
                        <w:pPr>
                          <w:ind w:left="812" w:right="1792"/>
                          <w:rPr>
                            <w:rFonts w:ascii="Arial Unicode MS" w:eastAsia="Arial Unicode MS" w:hAnsi="Arial Unicode MS" w:cs="Arial Unicode MS"/>
                          </w:rPr>
                        </w:pPr>
                      </w:p>
                    </w:tc>
                  </w:tr>
                </w:tbl>
                <w:p w14:paraId="17636CF2" w14:textId="52CA888C" w:rsidR="007F5781" w:rsidRPr="00A265F8" w:rsidRDefault="007F5781" w:rsidP="007F5781">
                  <w:pPr>
                    <w:ind w:left="856" w:right="1612"/>
                    <w:rPr>
                      <w:rFonts w:eastAsia="MS Mincho"/>
                      <w:iCs/>
                    </w:rPr>
                  </w:pPr>
                </w:p>
              </w:tc>
            </w:tr>
          </w:tbl>
          <w:p w14:paraId="18BD109B" w14:textId="77777777" w:rsidR="007F5781" w:rsidRPr="00A265F8" w:rsidRDefault="007F5781" w:rsidP="007F5781">
            <w:pPr>
              <w:ind w:left="893"/>
              <w:rPr>
                <w:rFonts w:ascii="Arial Unicode MS" w:eastAsia="Arial Unicode MS" w:hAnsi="Arial Unicode MS" w:cs="Arial Unicode MS"/>
              </w:rPr>
            </w:pPr>
          </w:p>
        </w:tc>
      </w:tr>
    </w:tbl>
    <w:p w14:paraId="3F960373" w14:textId="77777777" w:rsidR="007F5781" w:rsidRPr="00A265F8" w:rsidRDefault="007F5781" w:rsidP="007F5781"/>
    <w:p w14:paraId="790F19E2" w14:textId="77777777" w:rsidR="007F5781" w:rsidRDefault="007F5781" w:rsidP="007F5781">
      <w:pPr>
        <w:rPr>
          <w:b/>
        </w:rPr>
      </w:pPr>
    </w:p>
    <w:p w14:paraId="600DD234" w14:textId="77777777" w:rsidR="007A74EF" w:rsidRPr="00A265F8" w:rsidRDefault="007A74EF" w:rsidP="007F5781">
      <w:pPr>
        <w:rPr>
          <w:b/>
        </w:rPr>
      </w:pPr>
    </w:p>
    <w:p w14:paraId="5360DB67" w14:textId="77777777" w:rsidR="007F5781" w:rsidRPr="00A265F8" w:rsidRDefault="007F5781" w:rsidP="003148B1">
      <w:pPr>
        <w:pStyle w:val="Overskrift3"/>
      </w:pPr>
      <w:bookmarkStart w:id="95" w:name="_Toc379981273"/>
      <w:bookmarkStart w:id="96" w:name="_Toc211949836"/>
      <w:r w:rsidRPr="00A265F8">
        <w:lastRenderedPageBreak/>
        <w:t>5.10 Tilknyting av stikkle</w:t>
      </w:r>
      <w:r w:rsidR="003E4885" w:rsidRPr="00A265F8">
        <w:t>i</w:t>
      </w:r>
      <w:r w:rsidRPr="00A265F8">
        <w:t>dning</w:t>
      </w:r>
      <w:r w:rsidR="003E4885" w:rsidRPr="00A265F8">
        <w:t>a</w:t>
      </w:r>
      <w:r w:rsidRPr="00A265F8">
        <w:t xml:space="preserve">r / </w:t>
      </w:r>
      <w:proofErr w:type="spellStart"/>
      <w:r w:rsidRPr="00A265F8">
        <w:t>avgre</w:t>
      </w:r>
      <w:r w:rsidR="003E4885" w:rsidRPr="00A265F8">
        <w:t>i</w:t>
      </w:r>
      <w:r w:rsidRPr="00A265F8">
        <w:t>ning</w:t>
      </w:r>
      <w:proofErr w:type="spellEnd"/>
      <w:r w:rsidRPr="00A265F8">
        <w:t xml:space="preserve"> på kommunal va</w:t>
      </w:r>
      <w:r w:rsidR="003E4885" w:rsidRPr="00A265F8">
        <w:t>ss</w:t>
      </w:r>
      <w:r w:rsidRPr="00A265F8">
        <w:t>le</w:t>
      </w:r>
      <w:r w:rsidR="003E4885" w:rsidRPr="00A265F8">
        <w:t>i</w:t>
      </w:r>
      <w:r w:rsidRPr="00A265F8">
        <w:t>dning</w:t>
      </w:r>
      <w:bookmarkEnd w:id="95"/>
      <w:bookmarkEnd w:id="96"/>
    </w:p>
    <w:p w14:paraId="45CDD243" w14:textId="77777777" w:rsidR="007F5781" w:rsidRPr="00A265F8" w:rsidRDefault="007F5781" w:rsidP="007F5781"/>
    <w:p w14:paraId="4A58FB71" w14:textId="774803FA" w:rsidR="003E4885" w:rsidRPr="00A265F8" w:rsidRDefault="003E4885" w:rsidP="003E4885">
      <w:pPr>
        <w:rPr>
          <w:szCs w:val="24"/>
        </w:rPr>
      </w:pPr>
      <w:r w:rsidRPr="00A265F8">
        <w:rPr>
          <w:szCs w:val="24"/>
        </w:rPr>
        <w:t>Det blir normalt ikkje gjeve løyve til private stikkleidningar i kommunale VA-kummar.</w:t>
      </w:r>
    </w:p>
    <w:p w14:paraId="36611D10" w14:textId="34B4F01C" w:rsidR="003E4885" w:rsidRPr="00A265F8" w:rsidRDefault="003E4885" w:rsidP="003E4885">
      <w:pPr>
        <w:rPr>
          <w:szCs w:val="24"/>
        </w:rPr>
      </w:pPr>
      <w:r w:rsidRPr="00A265F8">
        <w:rPr>
          <w:szCs w:val="24"/>
        </w:rPr>
        <w:t xml:space="preserve">Unntak: </w:t>
      </w:r>
    </w:p>
    <w:p w14:paraId="46A4B997" w14:textId="77777777" w:rsidR="003E4885" w:rsidRPr="00A265F8" w:rsidRDefault="003E4885" w:rsidP="003E4885">
      <w:pPr>
        <w:numPr>
          <w:ilvl w:val="0"/>
          <w:numId w:val="26"/>
        </w:numPr>
        <w:rPr>
          <w:szCs w:val="24"/>
        </w:rPr>
      </w:pPr>
      <w:r w:rsidRPr="00A265F8">
        <w:rPr>
          <w:szCs w:val="24"/>
        </w:rPr>
        <w:t>tilknyting for sprinkl</w:t>
      </w:r>
      <w:r w:rsidR="00A7042B" w:rsidRPr="00A265F8">
        <w:rPr>
          <w:szCs w:val="24"/>
        </w:rPr>
        <w:t>a</w:t>
      </w:r>
      <w:r w:rsidRPr="00A265F8">
        <w:rPr>
          <w:szCs w:val="24"/>
        </w:rPr>
        <w:t xml:space="preserve">ranlegg </w:t>
      </w:r>
    </w:p>
    <w:p w14:paraId="57A93EF8" w14:textId="1DA5F79E" w:rsidR="003E4885" w:rsidRPr="00A265F8" w:rsidRDefault="003E4885" w:rsidP="003E4885">
      <w:pPr>
        <w:numPr>
          <w:ilvl w:val="0"/>
          <w:numId w:val="26"/>
        </w:numPr>
        <w:rPr>
          <w:szCs w:val="24"/>
        </w:rPr>
      </w:pPr>
      <w:r w:rsidRPr="00A265F8">
        <w:rPr>
          <w:szCs w:val="24"/>
        </w:rPr>
        <w:t>tilknyting til viktige hovudvassleidningar</w:t>
      </w:r>
    </w:p>
    <w:p w14:paraId="75AE36DE" w14:textId="65C589D4" w:rsidR="003E4885" w:rsidRPr="00A265F8" w:rsidRDefault="003E4885" w:rsidP="003E4885">
      <w:pPr>
        <w:rPr>
          <w:szCs w:val="24"/>
        </w:rPr>
      </w:pPr>
      <w:r w:rsidRPr="00A265F8">
        <w:rPr>
          <w:szCs w:val="24"/>
        </w:rPr>
        <w:t xml:space="preserve">I desse tilfella skal </w:t>
      </w:r>
      <w:proofErr w:type="spellStart"/>
      <w:r w:rsidRPr="00A265F8">
        <w:rPr>
          <w:szCs w:val="24"/>
        </w:rPr>
        <w:t>avgreining</w:t>
      </w:r>
      <w:proofErr w:type="spellEnd"/>
      <w:r w:rsidRPr="00A265F8">
        <w:rPr>
          <w:szCs w:val="24"/>
        </w:rPr>
        <w:t xml:space="preserve"> gjerast i kum.</w:t>
      </w:r>
    </w:p>
    <w:p w14:paraId="246A7196" w14:textId="048A0486" w:rsidR="003E4885" w:rsidRPr="00A265F8" w:rsidRDefault="003E4885" w:rsidP="003E4885">
      <w:pPr>
        <w:rPr>
          <w:i/>
          <w:szCs w:val="24"/>
        </w:rPr>
      </w:pPr>
      <w:r w:rsidRPr="00A265F8">
        <w:rPr>
          <w:szCs w:val="24"/>
        </w:rPr>
        <w:t>Tilknyting/</w:t>
      </w:r>
      <w:proofErr w:type="spellStart"/>
      <w:r w:rsidRPr="00A265F8">
        <w:rPr>
          <w:szCs w:val="24"/>
        </w:rPr>
        <w:t>avgreining</w:t>
      </w:r>
      <w:proofErr w:type="spellEnd"/>
      <w:r w:rsidRPr="00A265F8">
        <w:rPr>
          <w:szCs w:val="24"/>
        </w:rPr>
        <w:t xml:space="preserve"> skal utførast i samsvar med VA/Miljø-blad nr. 7, </w:t>
      </w:r>
      <w:r w:rsidRPr="00A265F8">
        <w:rPr>
          <w:i/>
          <w:szCs w:val="24"/>
        </w:rPr>
        <w:t xml:space="preserve">UTV. </w:t>
      </w:r>
      <w:proofErr w:type="spellStart"/>
      <w:r w:rsidRPr="00A265F8">
        <w:rPr>
          <w:i/>
          <w:szCs w:val="24"/>
        </w:rPr>
        <w:t>Tilknytning</w:t>
      </w:r>
      <w:proofErr w:type="spellEnd"/>
      <w:r w:rsidRPr="00A265F8">
        <w:rPr>
          <w:i/>
          <w:szCs w:val="24"/>
        </w:rPr>
        <w:t xml:space="preserve"> av </w:t>
      </w:r>
      <w:proofErr w:type="spellStart"/>
      <w:r w:rsidRPr="00A265F8">
        <w:rPr>
          <w:i/>
          <w:szCs w:val="24"/>
        </w:rPr>
        <w:t>stikkledning</w:t>
      </w:r>
      <w:proofErr w:type="spellEnd"/>
      <w:r w:rsidRPr="00A265F8">
        <w:rPr>
          <w:i/>
          <w:szCs w:val="24"/>
        </w:rPr>
        <w:t xml:space="preserve"> til kommunal </w:t>
      </w:r>
      <w:proofErr w:type="spellStart"/>
      <w:r w:rsidRPr="00A265F8">
        <w:rPr>
          <w:i/>
          <w:szCs w:val="24"/>
        </w:rPr>
        <w:t>vannledning</w:t>
      </w:r>
      <w:proofErr w:type="spellEnd"/>
      <w:r w:rsidRPr="00A265F8">
        <w:rPr>
          <w:i/>
          <w:szCs w:val="24"/>
        </w:rPr>
        <w:t xml:space="preserve">. </w:t>
      </w:r>
    </w:p>
    <w:p w14:paraId="2D5ED9FB" w14:textId="2C458BAB" w:rsidR="003E4885" w:rsidRPr="00A265F8" w:rsidRDefault="003E4885" w:rsidP="003E4885">
      <w:pPr>
        <w:rPr>
          <w:szCs w:val="24"/>
        </w:rPr>
      </w:pPr>
      <w:proofErr w:type="spellStart"/>
      <w:r w:rsidRPr="00A265F8">
        <w:rPr>
          <w:szCs w:val="24"/>
        </w:rPr>
        <w:t>Anboring</w:t>
      </w:r>
      <w:proofErr w:type="spellEnd"/>
      <w:r w:rsidRPr="00A265F8">
        <w:rPr>
          <w:szCs w:val="24"/>
        </w:rPr>
        <w:t xml:space="preserve"> på plastrøyr i spenn er ikkje lov. </w:t>
      </w:r>
    </w:p>
    <w:p w14:paraId="04281179" w14:textId="721977E9" w:rsidR="003E4885" w:rsidRPr="00A265F8" w:rsidRDefault="003E4885" w:rsidP="003E4885">
      <w:pPr>
        <w:rPr>
          <w:szCs w:val="24"/>
        </w:rPr>
      </w:pPr>
      <w:r w:rsidRPr="00A265F8">
        <w:rPr>
          <w:szCs w:val="24"/>
        </w:rPr>
        <w:t>Krav til innmåling:</w:t>
      </w:r>
    </w:p>
    <w:p w14:paraId="1032F2A0" w14:textId="77777777" w:rsidR="003E4885" w:rsidRPr="00A265F8" w:rsidRDefault="003E4885" w:rsidP="003E4885">
      <w:pPr>
        <w:rPr>
          <w:szCs w:val="24"/>
        </w:rPr>
      </w:pPr>
      <w:proofErr w:type="spellStart"/>
      <w:r w:rsidRPr="00A265F8">
        <w:rPr>
          <w:szCs w:val="24"/>
        </w:rPr>
        <w:t>Avgreining</w:t>
      </w:r>
      <w:proofErr w:type="spellEnd"/>
      <w:r w:rsidRPr="00A265F8">
        <w:rPr>
          <w:szCs w:val="24"/>
        </w:rPr>
        <w:t xml:space="preserve"> utanfor kum skal innmålast med X-, Y- og Z-koordinatar. </w:t>
      </w:r>
    </w:p>
    <w:p w14:paraId="0D92A94A" w14:textId="77777777" w:rsidR="003E4885" w:rsidRPr="00A265F8" w:rsidRDefault="003E4885" w:rsidP="003E4885">
      <w:pPr>
        <w:rPr>
          <w:szCs w:val="24"/>
        </w:rPr>
      </w:pPr>
      <w:r w:rsidRPr="00A265F8">
        <w:rPr>
          <w:szCs w:val="24"/>
        </w:rPr>
        <w:t xml:space="preserve">For </w:t>
      </w:r>
      <w:proofErr w:type="spellStart"/>
      <w:r w:rsidRPr="00A265F8">
        <w:rPr>
          <w:szCs w:val="24"/>
        </w:rPr>
        <w:t>anboring</w:t>
      </w:r>
      <w:proofErr w:type="spellEnd"/>
      <w:r w:rsidRPr="00A265F8">
        <w:rPr>
          <w:szCs w:val="24"/>
        </w:rPr>
        <w:t xml:space="preserve"> målar ein avstand med bandmål frå senter kumlokk på næraste kum til </w:t>
      </w:r>
      <w:proofErr w:type="spellStart"/>
      <w:r w:rsidRPr="00A265F8">
        <w:rPr>
          <w:szCs w:val="24"/>
        </w:rPr>
        <w:t>anboringspunkt</w:t>
      </w:r>
      <w:proofErr w:type="spellEnd"/>
      <w:r w:rsidRPr="00A265F8">
        <w:rPr>
          <w:szCs w:val="24"/>
        </w:rPr>
        <w:t xml:space="preserve">. </w:t>
      </w:r>
    </w:p>
    <w:p w14:paraId="4E752218"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20C0AA05" w14:textId="77777777" w:rsidTr="00BA0426">
        <w:trPr>
          <w:trHeight w:val="4802"/>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56C27176" w14:textId="77777777" w:rsidTr="007F5781">
              <w:trPr>
                <w:tblCellSpacing w:w="7" w:type="dxa"/>
                <w:jc w:val="center"/>
              </w:trPr>
              <w:tc>
                <w:tcPr>
                  <w:tcW w:w="4985" w:type="pct"/>
                  <w:vAlign w:val="center"/>
                </w:tcPr>
                <w:p w14:paraId="7EA9E4FB" w14:textId="77777777" w:rsidR="007F5781" w:rsidRPr="00A265F8" w:rsidRDefault="007F5781" w:rsidP="007F5781">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4557001B"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2F35279D" w14:textId="77777777" w:rsidTr="00975199">
                    <w:trPr>
                      <w:tblCellSpacing w:w="7" w:type="dxa"/>
                      <w:jc w:val="center"/>
                    </w:trPr>
                    <w:tc>
                      <w:tcPr>
                        <w:tcW w:w="4984"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7E735EE9" w14:textId="77777777" w:rsidTr="009F2309">
                          <w:trPr>
                            <w:tblCellSpacing w:w="7" w:type="dxa"/>
                            <w:jc w:val="center"/>
                          </w:trPr>
                          <w:tc>
                            <w:tcPr>
                              <w:tcW w:w="4984"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7D533B38" w14:textId="77777777" w:rsidTr="009F2309">
                                <w:trPr>
                                  <w:tblCellSpacing w:w="7" w:type="dxa"/>
                                  <w:jc w:val="center"/>
                                </w:trPr>
                                <w:tc>
                                  <w:tcPr>
                                    <w:tcW w:w="4984" w:type="pct"/>
                                    <w:vAlign w:val="center"/>
                                  </w:tcPr>
                                  <w:p w14:paraId="7859147E" w14:textId="77777777" w:rsidR="00FE6DE7" w:rsidRPr="00A265F8" w:rsidRDefault="00FE6DE7" w:rsidP="00FE6DE7">
                                    <w:pPr>
                                      <w:ind w:left="724" w:right="249"/>
                                      <w:rPr>
                                        <w:rFonts w:eastAsia="Arial Unicode MS"/>
                                      </w:rPr>
                                    </w:pPr>
                                    <w:r w:rsidRPr="00A265F8">
                                      <w:rPr>
                                        <w:rFonts w:eastAsia="Arial Unicode MS"/>
                                      </w:rPr>
                                      <w:t xml:space="preserve">Tilknyting  til undervassleidning/sjøleidning er ikkje tillate. </w:t>
                                    </w:r>
                                  </w:p>
                                  <w:p w14:paraId="5D384CB5" w14:textId="2CFBBEDD" w:rsidR="00FE6DE7" w:rsidRPr="00A265F8" w:rsidRDefault="00FE6DE7" w:rsidP="00FE6DE7">
                                    <w:pPr>
                                      <w:ind w:left="724" w:right="249"/>
                                    </w:pPr>
                                    <w:r w:rsidRPr="00A265F8">
                                      <w:t>Vatn til forbruk og sprinkl</w:t>
                                    </w:r>
                                    <w:r w:rsidR="00960C9C" w:rsidRPr="00A265F8">
                                      <w:t>a</w:t>
                                    </w:r>
                                    <w:r w:rsidRPr="00A265F8">
                                      <w:t>ranlegg skal gå i felles leidning</w:t>
                                    </w:r>
                                    <w:r w:rsidR="00B95F01" w:rsidRPr="00A265F8">
                                      <w:t xml:space="preserve"> med vassforsyning</w:t>
                                    </w:r>
                                    <w:r w:rsidRPr="00A265F8">
                                      <w:t>.  Leidningsanlegg fram til hovudsprinkl</w:t>
                                    </w:r>
                                    <w:r w:rsidR="00960C9C" w:rsidRPr="00A265F8">
                                      <w:t>a</w:t>
                                    </w:r>
                                    <w:r w:rsidRPr="00A265F8">
                                      <w:t>rventil skal vere av rustfritt materiale eller plastmateriale og vere sikra med tilbakeslagssikring.</w:t>
                                    </w:r>
                                    <w:r w:rsidR="00BD6E79" w:rsidRPr="00A265F8">
                                      <w:t xml:space="preserve"> Det blir og vist til vedlegg B5 «Retningslinjer for </w:t>
                                    </w:r>
                                    <w:proofErr w:type="spellStart"/>
                                    <w:r w:rsidR="00BD6E79" w:rsidRPr="00A265F8">
                                      <w:t>brannvatn</w:t>
                                    </w:r>
                                    <w:proofErr w:type="spellEnd"/>
                                    <w:r w:rsidR="00BD6E79" w:rsidRPr="00A265F8">
                                      <w:t xml:space="preserve"> og sprinklarvatn» for nærare krav til tilbakeslagssikring.</w:t>
                                    </w:r>
                                  </w:p>
                                  <w:p w14:paraId="5D53555D" w14:textId="77777777" w:rsidR="00FE6DE7" w:rsidRPr="00A265F8" w:rsidRDefault="00FE6DE7" w:rsidP="00FE6DE7">
                                    <w:pPr>
                                      <w:ind w:left="724" w:right="1792"/>
                                      <w:rPr>
                                        <w:rFonts w:eastAsia="Arial Unicode MS"/>
                                      </w:rPr>
                                    </w:pPr>
                                    <w:r w:rsidRPr="00A265F8">
                                      <w:rPr>
                                        <w:rFonts w:eastAsia="Arial Unicode MS"/>
                                      </w:rPr>
                                      <w:t>Tilknyting skal også vere i samsvar med kommunen sitt sanitærreglement /avtaleverk for tilknyting til kommunalt VA anlegg.</w:t>
                                    </w:r>
                                  </w:p>
                                  <w:p w14:paraId="2634DEAB" w14:textId="77777777" w:rsidR="00FE6DE7" w:rsidRPr="00A265F8" w:rsidRDefault="00FE6DE7" w:rsidP="00FE6DE7">
                                    <w:pPr>
                                      <w:ind w:left="724" w:right="1792"/>
                                      <w:rPr>
                                        <w:rFonts w:eastAsia="Arial Unicode MS"/>
                                      </w:rPr>
                                    </w:pPr>
                                    <w:r w:rsidRPr="00A265F8">
                                      <w:rPr>
                                        <w:rFonts w:eastAsia="Arial Unicode MS"/>
                                      </w:rPr>
                                      <w:t>For alle private fellesleidningar, eigd av meir enn 1 abonnent, skal det det føreligge  tinglyste avtalar om felles eige og ansvar</w:t>
                                    </w:r>
                                    <w:r w:rsidR="00BD6E79" w:rsidRPr="00A265F8">
                                      <w:rPr>
                                        <w:rFonts w:eastAsia="Arial Unicode MS"/>
                                      </w:rPr>
                                      <w:t>.</w:t>
                                    </w:r>
                                  </w:p>
                                  <w:p w14:paraId="54343873" w14:textId="77777777" w:rsidR="006C32F7" w:rsidRPr="00A265F8" w:rsidRDefault="006C32F7" w:rsidP="00FE6DE7">
                                    <w:pPr>
                                      <w:ind w:left="724" w:right="1792"/>
                                      <w:rPr>
                                        <w:rFonts w:eastAsia="Arial Unicode MS"/>
                                      </w:rPr>
                                    </w:pPr>
                                    <w:r w:rsidRPr="00A265F8">
                                      <w:rPr>
                                        <w:rFonts w:eastAsia="Arial Unicode MS"/>
                                      </w:rPr>
                                      <w:t>Dersom private stikkleidningar blir lagt over eigedommen til annan grunneigar, skal det f</w:t>
                                    </w:r>
                                    <w:r w:rsidR="00A7042B" w:rsidRPr="00A265F8">
                                      <w:rPr>
                                        <w:rFonts w:eastAsia="Arial Unicode MS"/>
                                      </w:rPr>
                                      <w:t>ø</w:t>
                                    </w:r>
                                    <w:r w:rsidRPr="00A265F8">
                                      <w:rPr>
                                        <w:rFonts w:eastAsia="Arial Unicode MS"/>
                                      </w:rPr>
                                      <w:t>religg</w:t>
                                    </w:r>
                                    <w:r w:rsidR="00A7042B" w:rsidRPr="00A265F8">
                                      <w:rPr>
                                        <w:rFonts w:eastAsia="Arial Unicode MS"/>
                                      </w:rPr>
                                      <w:t>j</w:t>
                                    </w:r>
                                    <w:r w:rsidRPr="00A265F8">
                                      <w:rPr>
                                        <w:rFonts w:eastAsia="Arial Unicode MS"/>
                                      </w:rPr>
                                      <w:t xml:space="preserve">e  tinglyst rett til å ha </w:t>
                                    </w:r>
                                    <w:r w:rsidRPr="00A265F8">
                                      <w:rPr>
                                        <w:rFonts w:eastAsia="Arial Unicode MS"/>
                                      </w:rPr>
                                      <w:lastRenderedPageBreak/>
                                      <w:t>leidningen ligg</w:t>
                                    </w:r>
                                    <w:r w:rsidR="0038766B" w:rsidRPr="00A265F8">
                                      <w:rPr>
                                        <w:rFonts w:eastAsia="Arial Unicode MS"/>
                                      </w:rPr>
                                      <w:t>ande i grunnen</w:t>
                                    </w:r>
                                    <w:r w:rsidRPr="00A265F8">
                                      <w:rPr>
                                        <w:rFonts w:eastAsia="Arial Unicode MS"/>
                                      </w:rPr>
                                      <w:t xml:space="preserve"> samt at nødvendig vedlikehald kan gjennomførast. Det blir og vist til punkt </w:t>
                                    </w:r>
                                    <w:r w:rsidR="0038766B" w:rsidRPr="00A265F8">
                                      <w:rPr>
                                        <w:rFonts w:eastAsia="Arial Unicode MS"/>
                                      </w:rPr>
                                      <w:t>3.A i denne norma.</w:t>
                                    </w:r>
                                  </w:p>
                                  <w:p w14:paraId="5DE9FF2F" w14:textId="77777777" w:rsidR="003F21ED" w:rsidRPr="00A265F8" w:rsidRDefault="003F21ED" w:rsidP="00FE6DE7">
                                    <w:pPr>
                                      <w:ind w:left="724" w:right="1792"/>
                                      <w:rPr>
                                        <w:rFonts w:eastAsia="Arial Unicode MS"/>
                                      </w:rPr>
                                    </w:pPr>
                                    <w:r w:rsidRPr="00A265F8">
                                      <w:rPr>
                                        <w:rFonts w:eastAsia="Arial Unicode MS"/>
                                      </w:rPr>
                                      <w:t>Isolering av stikkleidningar er aktuelt særleg for stikkleidningar i veg. VA ansvarleg avgjer kor dette er aktuelt.</w:t>
                                    </w:r>
                                  </w:p>
                                  <w:p w14:paraId="10868370" w14:textId="17C23CF0" w:rsidR="00BD6E79" w:rsidRPr="00A265F8" w:rsidRDefault="00135148" w:rsidP="00413AC6">
                                    <w:pPr>
                                      <w:ind w:left="724" w:right="1792"/>
                                      <w:rPr>
                                        <w:rFonts w:eastAsia="Arial Unicode MS"/>
                                        <w:i/>
                                        <w:iCs/>
                                        <w:u w:val="single"/>
                                      </w:rPr>
                                    </w:pPr>
                                    <w:bookmarkStart w:id="97" w:name="_Hlk67993910"/>
                                    <w:bookmarkStart w:id="98" w:name="_Hlk69722111"/>
                                    <w:r w:rsidRPr="00A265F8">
                                      <w:rPr>
                                        <w:rFonts w:eastAsia="Arial Unicode MS"/>
                                        <w:i/>
                                        <w:iCs/>
                                        <w:u w:val="single"/>
                                      </w:rPr>
                                      <w:t>For kommunane  Askvoll, Bremanger, Fjaler, Hyllestad, Solund</w:t>
                                    </w:r>
                                    <w:r w:rsidR="00B11E61" w:rsidRPr="00A265F8">
                                      <w:rPr>
                                        <w:rFonts w:eastAsia="Arial Unicode MS"/>
                                        <w:i/>
                                        <w:iCs/>
                                        <w:u w:val="single"/>
                                      </w:rPr>
                                      <w:t>,</w:t>
                                    </w:r>
                                    <w:r w:rsidR="00F4360B" w:rsidRPr="00A265F8">
                                      <w:rPr>
                                        <w:rFonts w:eastAsia="Arial Unicode MS"/>
                                        <w:i/>
                                        <w:iCs/>
                                        <w:u w:val="single"/>
                                      </w:rPr>
                                      <w:t xml:space="preserve"> Sunnfjord,</w:t>
                                    </w:r>
                                    <w:r w:rsidRPr="00A265F8">
                                      <w:rPr>
                                        <w:rFonts w:eastAsia="Arial Unicode MS"/>
                                        <w:i/>
                                        <w:iCs/>
                                        <w:u w:val="single"/>
                                      </w:rPr>
                                      <w:t xml:space="preserve"> Stad</w:t>
                                    </w:r>
                                    <w:r w:rsidR="00BD6E79" w:rsidRPr="00A265F8">
                                      <w:rPr>
                                        <w:rFonts w:eastAsia="Arial Unicode MS"/>
                                        <w:i/>
                                        <w:iCs/>
                                        <w:u w:val="single"/>
                                      </w:rPr>
                                      <w:t xml:space="preserve"> og</w:t>
                                    </w:r>
                                    <w:r w:rsidRPr="00A265F8">
                                      <w:rPr>
                                        <w:rFonts w:eastAsia="Arial Unicode MS"/>
                                        <w:i/>
                                        <w:iCs/>
                                        <w:u w:val="single"/>
                                      </w:rPr>
                                      <w:t xml:space="preserve"> Stryn gjeld følgjande</w:t>
                                    </w:r>
                                  </w:p>
                                  <w:p w14:paraId="5DB27F54" w14:textId="4BF22068" w:rsidR="00691EF3" w:rsidRPr="00A265F8" w:rsidRDefault="00BD6E79" w:rsidP="00413AC6">
                                    <w:pPr>
                                      <w:ind w:left="724" w:right="1792"/>
                                      <w:rPr>
                                        <w:rFonts w:eastAsia="Arial Unicode MS"/>
                                      </w:rPr>
                                    </w:pPr>
                                    <w:r w:rsidRPr="00A265F8">
                                      <w:rPr>
                                        <w:rFonts w:eastAsia="Arial Unicode MS"/>
                                      </w:rPr>
                                      <w:t>Tilknyting til kommunalt nett skal skje i kummar. Kvar einskild stikkleidning skal ha stengekran med varig merking med gards- og bruksnummer. Eventuelle tilkopling utanom kum skal godkjennast av VA ansvarleg i kommunen.</w:t>
                                    </w:r>
                                    <w:r w:rsidR="00240235" w:rsidRPr="00A265F8">
                                      <w:rPr>
                                        <w:rFonts w:eastAsia="Arial Unicode MS"/>
                                      </w:rPr>
                                      <w:t xml:space="preserve"> Ved tilkopling utanom kum er det krav om bakkekran</w:t>
                                    </w:r>
                                    <w:r w:rsidR="004B4998" w:rsidRPr="00A265F8">
                                      <w:rPr>
                                        <w:rFonts w:eastAsia="Arial Unicode MS"/>
                                      </w:rPr>
                                      <w:t xml:space="preserve"> nær tilkoplingspunkt, utanfor offentleg veg.</w:t>
                                    </w:r>
                                  </w:p>
                                  <w:p w14:paraId="7CEC5F13" w14:textId="268BBABC" w:rsidR="000A070A" w:rsidRPr="00A265F8" w:rsidRDefault="000A070A" w:rsidP="007253E4">
                                    <w:pPr>
                                      <w:ind w:left="724" w:right="1792"/>
                                      <w:rPr>
                                        <w:rFonts w:eastAsia="Arial Unicode MS"/>
                                      </w:rPr>
                                    </w:pPr>
                                    <w:r w:rsidRPr="00A265F8">
                                      <w:rPr>
                                        <w:rFonts w:eastAsia="Arial Unicode MS"/>
                                      </w:rPr>
                                      <w:t xml:space="preserve">Teikning </w:t>
                                    </w:r>
                                    <w:r w:rsidRPr="00A265F8">
                                      <w:t>A5A Tilkopling stikkleidningar</w:t>
                                    </w:r>
                                    <w:r w:rsidR="00BF3AB8" w:rsidRPr="00A265F8">
                                      <w:t xml:space="preserve"> VAO</w:t>
                                    </w:r>
                                    <w:r w:rsidRPr="00A265F8">
                                      <w:t xml:space="preserve"> viser oversikt over tilkopling av stikkleidningar.</w:t>
                                    </w:r>
                                  </w:p>
                                  <w:p w14:paraId="5C7DFC98" w14:textId="669FE951" w:rsidR="00D82C9E" w:rsidRPr="00A265F8" w:rsidRDefault="00135148" w:rsidP="00D82C9E">
                                    <w:pPr>
                                      <w:ind w:left="724" w:right="1792"/>
                                      <w:rPr>
                                        <w:rFonts w:eastAsia="Arial Unicode MS"/>
                                      </w:rPr>
                                    </w:pPr>
                                    <w:r w:rsidRPr="00A265F8">
                                      <w:rPr>
                                        <w:rFonts w:eastAsia="Arial Unicode MS"/>
                                      </w:rPr>
                                      <w:t xml:space="preserve">Ved </w:t>
                                    </w:r>
                                    <w:r w:rsidR="00691EF3" w:rsidRPr="00A265F8">
                                      <w:rPr>
                                        <w:rFonts w:eastAsia="Arial Unicode MS"/>
                                      </w:rPr>
                                      <w:t>3</w:t>
                                    </w:r>
                                    <w:r w:rsidRPr="00A265F8">
                                      <w:rPr>
                                        <w:rFonts w:eastAsia="Arial Unicode MS"/>
                                      </w:rPr>
                                      <w:t xml:space="preserve"> eller fleire tilkoplingar, skal  </w:t>
                                    </w:r>
                                    <w:r w:rsidR="00691EF3" w:rsidRPr="00A265F8">
                                      <w:rPr>
                                        <w:rFonts w:eastAsia="Arial Unicode MS"/>
                                      </w:rPr>
                                      <w:t>manifoil brukast jf</w:t>
                                    </w:r>
                                    <w:r w:rsidR="00124CD7" w:rsidRPr="00A265F8">
                                      <w:rPr>
                                        <w:rFonts w:eastAsia="Arial Unicode MS"/>
                                      </w:rPr>
                                      <w:t>.</w:t>
                                    </w:r>
                                    <w:r w:rsidR="00691EF3" w:rsidRPr="00A265F8">
                                      <w:rPr>
                                        <w:rFonts w:eastAsia="Arial Unicode MS"/>
                                      </w:rPr>
                                      <w:t xml:space="preserve"> teikning A5A</w:t>
                                    </w:r>
                                    <w:r w:rsidRPr="00A265F8">
                                      <w:rPr>
                                        <w:rFonts w:eastAsia="Arial Unicode MS"/>
                                      </w:rPr>
                                      <w:t xml:space="preserve">. </w:t>
                                    </w:r>
                                    <w:r w:rsidR="007253E4" w:rsidRPr="00A265F8">
                                      <w:rPr>
                                        <w:rFonts w:eastAsia="Arial Unicode MS"/>
                                      </w:rPr>
                                      <w:t xml:space="preserve">Ved fleire enn 6 tilkoplingar i kum skal løysinga godkjennast av VA-ansvarleg. </w:t>
                                    </w:r>
                                    <w:bookmarkStart w:id="99" w:name="_Hlk68599466"/>
                                    <w:bookmarkEnd w:id="97"/>
                                  </w:p>
                                  <w:p w14:paraId="4D9BBB35" w14:textId="644B48E9" w:rsidR="00100846" w:rsidRPr="00A265F8" w:rsidRDefault="00EE6E21" w:rsidP="000A4852">
                                    <w:pPr>
                                      <w:ind w:left="724" w:right="1792"/>
                                      <w:rPr>
                                        <w:rFonts w:eastAsia="Arial Unicode MS"/>
                                      </w:rPr>
                                    </w:pPr>
                                    <w:r w:rsidRPr="00A265F8">
                                      <w:t xml:space="preserve">Vassleidningar med små dimensjonar og /eller lite gjennomstrøyming skal vere isolerte der leidningen ligg i offentleg veg. </w:t>
                                    </w:r>
                                    <w:bookmarkStart w:id="100" w:name="_Hlk64965293"/>
                                    <w:bookmarkEnd w:id="98"/>
                                    <w:r w:rsidR="00100846" w:rsidRPr="00A265F8">
                                      <w:rPr>
                                        <w:rFonts w:eastAsia="Arial Unicode MS"/>
                                      </w:rPr>
                                      <w:t>Val av løysing skal godkjennast av VA ansvarleg.</w:t>
                                    </w:r>
                                    <w:bookmarkEnd w:id="99"/>
                                  </w:p>
                                  <w:p w14:paraId="766B0CFF" w14:textId="720383E7" w:rsidR="00C63300" w:rsidRPr="00A265F8" w:rsidRDefault="00420913" w:rsidP="00413AC6">
                                    <w:pPr>
                                      <w:ind w:left="724" w:right="1792"/>
                                      <w:rPr>
                                        <w:rFonts w:eastAsia="Arial Unicode MS"/>
                                        <w:i/>
                                        <w:u w:val="single"/>
                                      </w:rPr>
                                    </w:pPr>
                                    <w:r w:rsidRPr="00A265F8">
                                      <w:rPr>
                                        <w:rFonts w:eastAsia="Arial Unicode MS"/>
                                        <w:i/>
                                        <w:u w:val="single"/>
                                      </w:rPr>
                                      <w:t>For Gloppen kommune gjeld følgjande;</w:t>
                                    </w:r>
                                  </w:p>
                                  <w:p w14:paraId="2E490134" w14:textId="4960CEC5" w:rsidR="00C63300" w:rsidRPr="00A265F8" w:rsidRDefault="00C63300" w:rsidP="008575EB">
                                    <w:pPr>
                                      <w:ind w:left="724"/>
                                      <w:rPr>
                                        <w:szCs w:val="24"/>
                                        <w:lang w:eastAsia="en-US"/>
                                      </w:rPr>
                                    </w:pPr>
                                    <w:r w:rsidRPr="00A265F8">
                                      <w:rPr>
                                        <w:szCs w:val="24"/>
                                        <w:lang w:eastAsia="en-US"/>
                                      </w:rPr>
                                      <w:t xml:space="preserve">Alle stikkleidningar skal koplast til i vasskum med </w:t>
                                    </w:r>
                                    <w:proofErr w:type="spellStart"/>
                                    <w:r w:rsidRPr="00A265F8">
                                      <w:rPr>
                                        <w:szCs w:val="24"/>
                                        <w:lang w:eastAsia="en-US"/>
                                      </w:rPr>
                                      <w:t>mellomring</w:t>
                                    </w:r>
                                    <w:proofErr w:type="spellEnd"/>
                                    <w:r w:rsidRPr="00A265F8">
                                      <w:rPr>
                                        <w:szCs w:val="24"/>
                                        <w:lang w:eastAsia="en-US"/>
                                      </w:rPr>
                                      <w:t xml:space="preserve"> og/eller T-røyr: I tillegg skal stikkleidningen ligge i trekkerøyr (grønfarga røyr) frå kum til 1m frå grunnmur .</w:t>
                                    </w:r>
                                    <w:r w:rsidR="008575EB" w:rsidRPr="00A265F8">
                                      <w:rPr>
                                        <w:szCs w:val="24"/>
                                        <w:lang w:eastAsia="en-US"/>
                                      </w:rPr>
                                      <w:t xml:space="preserve"> </w:t>
                                    </w:r>
                                    <w:r w:rsidRPr="00A265F8">
                                      <w:rPr>
                                        <w:szCs w:val="24"/>
                                        <w:lang w:eastAsia="en-US"/>
                                      </w:rPr>
                                      <w:t>Andre løysingar skal avklarast med V</w:t>
                                    </w:r>
                                    <w:r w:rsidR="00BB2E6A" w:rsidRPr="00A265F8">
                                      <w:rPr>
                                        <w:szCs w:val="24"/>
                                        <w:lang w:eastAsia="en-US"/>
                                      </w:rPr>
                                      <w:t>A</w:t>
                                    </w:r>
                                    <w:r w:rsidRPr="00A265F8">
                                      <w:rPr>
                                        <w:szCs w:val="24"/>
                                        <w:lang w:eastAsia="en-US"/>
                                      </w:rPr>
                                      <w:t xml:space="preserve"> ansvarleg.</w:t>
                                    </w:r>
                                  </w:p>
                                  <w:p w14:paraId="41BFF717" w14:textId="77777777" w:rsidR="00A657D3" w:rsidRPr="00A265F8" w:rsidRDefault="00A657D3" w:rsidP="00FE6DE7">
                                    <w:pPr>
                                      <w:ind w:left="724" w:right="249"/>
                                    </w:pPr>
                                  </w:p>
                                  <w:bookmarkEnd w:id="100"/>
                                  <w:p w14:paraId="7C7706F7" w14:textId="77777777" w:rsidR="00135148" w:rsidRPr="00A265F8" w:rsidRDefault="00135148" w:rsidP="00135148">
                                    <w:pPr>
                                      <w:ind w:left="724" w:right="249"/>
                                    </w:pPr>
                                  </w:p>
                                </w:tc>
                              </w:tr>
                              <w:tr w:rsidR="00D82C9E" w:rsidRPr="00A265F8" w14:paraId="53986835" w14:textId="77777777" w:rsidTr="009F2309">
                                <w:trPr>
                                  <w:tblCellSpacing w:w="7" w:type="dxa"/>
                                  <w:jc w:val="center"/>
                                </w:trPr>
                                <w:tc>
                                  <w:tcPr>
                                    <w:tcW w:w="4984" w:type="pct"/>
                                    <w:vAlign w:val="center"/>
                                  </w:tcPr>
                                  <w:p w14:paraId="256CA23B" w14:textId="77777777" w:rsidR="00D82C9E" w:rsidRPr="00A265F8" w:rsidRDefault="00D82C9E" w:rsidP="00FE6DE7">
                                    <w:pPr>
                                      <w:ind w:left="724" w:right="249"/>
                                      <w:rPr>
                                        <w:rFonts w:eastAsia="Arial Unicode MS"/>
                                      </w:rPr>
                                    </w:pPr>
                                  </w:p>
                                </w:tc>
                              </w:tr>
                            </w:tbl>
                            <w:p w14:paraId="7D13DF88" w14:textId="77777777" w:rsidR="007F5781" w:rsidRPr="00A265F8" w:rsidRDefault="007F5781" w:rsidP="007F5781">
                              <w:pPr>
                                <w:ind w:left="768" w:right="1792"/>
                                <w:rPr>
                                  <w:rFonts w:eastAsia="MS Mincho"/>
                                  <w:iCs/>
                                </w:rPr>
                              </w:pPr>
                            </w:p>
                          </w:tc>
                        </w:tr>
                      </w:tbl>
                      <w:p w14:paraId="2B0D1040" w14:textId="77777777" w:rsidR="007F5781" w:rsidRPr="00A265F8" w:rsidRDefault="007F5781" w:rsidP="007F5781">
                        <w:pPr>
                          <w:ind w:left="812" w:right="1792"/>
                          <w:rPr>
                            <w:rFonts w:ascii="Arial Unicode MS" w:eastAsia="Arial Unicode MS" w:hAnsi="Arial Unicode MS" w:cs="Arial Unicode MS"/>
                          </w:rPr>
                        </w:pPr>
                      </w:p>
                    </w:tc>
                  </w:tr>
                </w:tbl>
                <w:p w14:paraId="253D8D00" w14:textId="77777777" w:rsidR="007F5781" w:rsidRPr="00A265F8" w:rsidRDefault="007F5781" w:rsidP="007F5781">
                  <w:pPr>
                    <w:ind w:left="856" w:right="1612"/>
                    <w:rPr>
                      <w:rFonts w:eastAsia="MS Mincho"/>
                      <w:iCs/>
                    </w:rPr>
                  </w:pPr>
                </w:p>
              </w:tc>
            </w:tr>
          </w:tbl>
          <w:p w14:paraId="35ABF41C" w14:textId="77777777" w:rsidR="007F5781" w:rsidRPr="00A265F8" w:rsidRDefault="007F5781" w:rsidP="007F5781">
            <w:pPr>
              <w:ind w:left="893"/>
              <w:rPr>
                <w:rFonts w:ascii="Arial Unicode MS" w:eastAsia="Arial Unicode MS" w:hAnsi="Arial Unicode MS" w:cs="Arial Unicode MS"/>
              </w:rPr>
            </w:pPr>
          </w:p>
        </w:tc>
      </w:tr>
    </w:tbl>
    <w:p w14:paraId="1A473F1C" w14:textId="77777777" w:rsidR="00D26AF6" w:rsidRPr="00A265F8" w:rsidRDefault="00D26AF6" w:rsidP="00F239A7"/>
    <w:p w14:paraId="4CB99C2E" w14:textId="77777777" w:rsidR="00FA1644" w:rsidRDefault="00FA1644" w:rsidP="00FA1644">
      <w:bookmarkStart w:id="101" w:name="_Toc379981274"/>
    </w:p>
    <w:p w14:paraId="7804EB7B" w14:textId="77777777" w:rsidR="007E2DB2" w:rsidRPr="00A265F8" w:rsidRDefault="007E2DB2" w:rsidP="00FA1644"/>
    <w:p w14:paraId="0CC20E5C" w14:textId="0522865E" w:rsidR="007F5781" w:rsidRPr="00A265F8" w:rsidRDefault="007F5781" w:rsidP="00413AC6">
      <w:pPr>
        <w:pStyle w:val="Overskrift3"/>
      </w:pPr>
      <w:bookmarkStart w:id="102" w:name="_Toc211949837"/>
      <w:r w:rsidRPr="00A265F8">
        <w:lastRenderedPageBreak/>
        <w:t>5.11 Forankring</w:t>
      </w:r>
      <w:bookmarkEnd w:id="101"/>
      <w:bookmarkEnd w:id="102"/>
    </w:p>
    <w:p w14:paraId="6D7EA9C3" w14:textId="77777777" w:rsidR="00EB18DD" w:rsidRPr="00A265F8" w:rsidRDefault="00EB18DD" w:rsidP="00EB18DD"/>
    <w:p w14:paraId="1CC6D4C8" w14:textId="04C4D5F3" w:rsidR="002C0587" w:rsidRPr="00A265F8" w:rsidRDefault="002C0587" w:rsidP="007F5781">
      <w:pPr>
        <w:rPr>
          <w:szCs w:val="24"/>
        </w:rPr>
      </w:pPr>
      <w:proofErr w:type="spellStart"/>
      <w:r w:rsidRPr="00A265F8">
        <w:rPr>
          <w:szCs w:val="24"/>
        </w:rPr>
        <w:t>Avvinkling</w:t>
      </w:r>
      <w:proofErr w:type="spellEnd"/>
      <w:r w:rsidRPr="00A265F8">
        <w:rPr>
          <w:szCs w:val="24"/>
        </w:rPr>
        <w:t xml:space="preserve"> med bend </w:t>
      </w:r>
      <w:r w:rsidR="003E4885" w:rsidRPr="00A265F8">
        <w:rPr>
          <w:szCs w:val="24"/>
        </w:rPr>
        <w:t>er til</w:t>
      </w:r>
      <w:r w:rsidR="00BB2E6A" w:rsidRPr="00A265F8">
        <w:rPr>
          <w:szCs w:val="24"/>
        </w:rPr>
        <w:t>l</w:t>
      </w:r>
      <w:r w:rsidR="003E4885" w:rsidRPr="00A265F8">
        <w:rPr>
          <w:szCs w:val="24"/>
        </w:rPr>
        <w:t>at</w:t>
      </w:r>
      <w:r w:rsidR="00BB2E6A" w:rsidRPr="00A265F8">
        <w:rPr>
          <w:szCs w:val="24"/>
        </w:rPr>
        <w:t>e</w:t>
      </w:r>
      <w:r w:rsidRPr="00A265F8">
        <w:rPr>
          <w:szCs w:val="24"/>
        </w:rPr>
        <w:t xml:space="preserve"> mellom kumm</w:t>
      </w:r>
      <w:r w:rsidR="003E4885" w:rsidRPr="00A265F8">
        <w:rPr>
          <w:szCs w:val="24"/>
        </w:rPr>
        <w:t>a</w:t>
      </w:r>
      <w:r w:rsidRPr="00A265F8">
        <w:rPr>
          <w:szCs w:val="24"/>
        </w:rPr>
        <w:t>r. Forankring skal dimensjoner</w:t>
      </w:r>
      <w:r w:rsidR="003E4885" w:rsidRPr="00A265F8">
        <w:rPr>
          <w:szCs w:val="24"/>
        </w:rPr>
        <w:t>ast</w:t>
      </w:r>
      <w:r w:rsidRPr="00A265F8">
        <w:rPr>
          <w:szCs w:val="24"/>
        </w:rPr>
        <w:t xml:space="preserve"> og mål</w:t>
      </w:r>
      <w:r w:rsidR="003E4885" w:rsidRPr="00A265F8">
        <w:rPr>
          <w:szCs w:val="24"/>
        </w:rPr>
        <w:t>ast</w:t>
      </w:r>
      <w:r w:rsidRPr="00A265F8">
        <w:rPr>
          <w:szCs w:val="24"/>
        </w:rPr>
        <w:t xml:space="preserve"> inn </w:t>
      </w:r>
      <w:r w:rsidR="003E4885" w:rsidRPr="00A265F8">
        <w:rPr>
          <w:szCs w:val="24"/>
        </w:rPr>
        <w:t>i samsvar med kommunale reglar/rettleiing</w:t>
      </w:r>
      <w:r w:rsidRPr="00A265F8">
        <w:rPr>
          <w:szCs w:val="24"/>
        </w:rPr>
        <w:t>. Se </w:t>
      </w:r>
      <w:hyperlink r:id="rId57" w:tgtFrame="_self" w:history="1">
        <w:r w:rsidRPr="00A265F8">
          <w:rPr>
            <w:color w:val="00509C"/>
            <w:szCs w:val="24"/>
          </w:rPr>
          <w:t>VA/Miljøblad nr 96 </w:t>
        </w:r>
      </w:hyperlink>
      <w:r w:rsidRPr="00A265F8">
        <w:rPr>
          <w:szCs w:val="24"/>
        </w:rPr>
        <w:t xml:space="preserve">(Forankring av </w:t>
      </w:r>
      <w:proofErr w:type="spellStart"/>
      <w:r w:rsidRPr="00A265F8">
        <w:rPr>
          <w:szCs w:val="24"/>
        </w:rPr>
        <w:t>trykkledninger</w:t>
      </w:r>
      <w:proofErr w:type="spellEnd"/>
      <w:r w:rsidRPr="00A265F8">
        <w:rPr>
          <w:szCs w:val="24"/>
        </w:rPr>
        <w:t>).</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A23DBD" w:rsidRPr="00A265F8" w14:paraId="49D2E275" w14:textId="77777777" w:rsidTr="00AD3AC8">
        <w:trPr>
          <w:tblCellSpacing w:w="7" w:type="dxa"/>
          <w:jc w:val="center"/>
        </w:trPr>
        <w:tc>
          <w:tcPr>
            <w:tcW w:w="4985"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A23DBD" w:rsidRPr="00A265F8" w14:paraId="5F5307A8" w14:textId="77777777" w:rsidTr="008D7470">
              <w:trPr>
                <w:tblCellSpacing w:w="7" w:type="dxa"/>
                <w:jc w:val="center"/>
              </w:trPr>
              <w:tc>
                <w:tcPr>
                  <w:tcW w:w="4985" w:type="pct"/>
                  <w:vAlign w:val="center"/>
                </w:tcPr>
                <w:p w14:paraId="12DDBAC6" w14:textId="77777777" w:rsidR="00A23DBD" w:rsidRPr="00A265F8" w:rsidRDefault="007F5781" w:rsidP="008D7470">
                  <w:pPr>
                    <w:ind w:left="893"/>
                    <w:rPr>
                      <w:rFonts w:ascii="Arial Unicode MS" w:eastAsia="Arial Unicode MS" w:hAnsi="Arial Unicode MS" w:cs="Arial Unicode MS"/>
                    </w:rPr>
                  </w:pPr>
                  <w:r w:rsidRPr="00A265F8">
                    <w:t xml:space="preserve">        </w:t>
                  </w:r>
                  <w:r w:rsidR="00A23DBD" w:rsidRPr="00A265F8">
                    <w:rPr>
                      <w:b/>
                      <w:bCs/>
                    </w:rPr>
                    <w:t xml:space="preserve">Lokale </w:t>
                  </w:r>
                  <w:r w:rsidR="0069356F" w:rsidRPr="00A265F8">
                    <w:rPr>
                      <w:b/>
                      <w:bCs/>
                    </w:rPr>
                    <w:t>vilkår</w:t>
                  </w:r>
                </w:p>
              </w:tc>
            </w:tr>
            <w:tr w:rsidR="00A23DBD" w:rsidRPr="00A265F8" w14:paraId="063D61F0" w14:textId="77777777" w:rsidTr="008D7470">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A23DBD" w:rsidRPr="00A265F8" w14:paraId="7444E8DB" w14:textId="77777777" w:rsidTr="008D7470">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A23DBD" w:rsidRPr="00A265F8" w14:paraId="38B9014E" w14:textId="77777777" w:rsidTr="008D7470">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A23DBD" w:rsidRPr="00A265F8" w14:paraId="01C45160" w14:textId="77777777" w:rsidTr="006444C2">
                                <w:trPr>
                                  <w:tblCellSpacing w:w="7" w:type="dxa"/>
                                  <w:jc w:val="center"/>
                                </w:trPr>
                                <w:tc>
                                  <w:tcPr>
                                    <w:tcW w:w="4984" w:type="pct"/>
                                    <w:vAlign w:val="center"/>
                                  </w:tcPr>
                                  <w:p w14:paraId="7E76B90E" w14:textId="2A297A72" w:rsidR="009E630C" w:rsidRPr="00A265F8" w:rsidRDefault="008F7773" w:rsidP="00413AC6">
                                    <w:pPr>
                                      <w:ind w:left="724" w:right="1792"/>
                                      <w:rPr>
                                        <w:rFonts w:eastAsia="Arial Unicode MS"/>
                                      </w:rPr>
                                    </w:pPr>
                                    <w:r w:rsidRPr="00A265F8">
                                      <w:rPr>
                                        <w:rFonts w:eastAsia="Arial Unicode MS"/>
                                      </w:rPr>
                                      <w:t xml:space="preserve">Forankring i kum skal skje med bruk av </w:t>
                                    </w:r>
                                    <w:r w:rsidR="00C321A9" w:rsidRPr="00A265F8">
                                      <w:rPr>
                                        <w:rFonts w:eastAsia="Arial Unicode MS"/>
                                      </w:rPr>
                                      <w:t xml:space="preserve">godkjent </w:t>
                                    </w:r>
                                    <w:r w:rsidRPr="00A265F8">
                                      <w:rPr>
                                        <w:rFonts w:eastAsia="Arial Unicode MS"/>
                                      </w:rPr>
                                      <w:t>konsoll</w:t>
                                    </w:r>
                                    <w:r w:rsidR="009E630C" w:rsidRPr="00A265F8">
                                      <w:rPr>
                                        <w:rFonts w:eastAsia="Arial Unicode MS"/>
                                      </w:rPr>
                                      <w:t>.</w:t>
                                    </w:r>
                                  </w:p>
                                  <w:p w14:paraId="23C61946" w14:textId="13E67803" w:rsidR="00F74B18" w:rsidRPr="00A265F8" w:rsidRDefault="001A0681" w:rsidP="00413AC6">
                                    <w:pPr>
                                      <w:ind w:left="724" w:right="1792"/>
                                      <w:rPr>
                                        <w:rFonts w:eastAsia="Arial Unicode MS"/>
                                      </w:rPr>
                                    </w:pPr>
                                    <w:r w:rsidRPr="00A265F8">
                                      <w:rPr>
                                        <w:rFonts w:eastAsia="Arial Unicode MS"/>
                                      </w:rPr>
                                      <w:t xml:space="preserve">Utforming av </w:t>
                                    </w:r>
                                    <w:proofErr w:type="spellStart"/>
                                    <w:r w:rsidRPr="00A265F8">
                                      <w:rPr>
                                        <w:rFonts w:eastAsia="Arial Unicode MS"/>
                                      </w:rPr>
                                      <w:t>prefabrikerte</w:t>
                                    </w:r>
                                    <w:proofErr w:type="spellEnd"/>
                                    <w:r w:rsidRPr="00A265F8">
                                      <w:rPr>
                                        <w:rFonts w:eastAsia="Arial Unicode MS"/>
                                      </w:rPr>
                                      <w:t xml:space="preserve"> kummar skal vere i samsvar med VA miljøblad 112.</w:t>
                                    </w:r>
                                  </w:p>
                                </w:tc>
                              </w:tr>
                            </w:tbl>
                            <w:p w14:paraId="6372732A" w14:textId="77777777" w:rsidR="00A23DBD" w:rsidRPr="00A265F8" w:rsidRDefault="00A23DBD" w:rsidP="008D7470">
                              <w:pPr>
                                <w:ind w:left="768" w:right="1792"/>
                                <w:rPr>
                                  <w:rFonts w:eastAsia="MS Mincho"/>
                                  <w:iCs/>
                                </w:rPr>
                              </w:pPr>
                            </w:p>
                          </w:tc>
                        </w:tr>
                      </w:tbl>
                      <w:p w14:paraId="2C73DF29" w14:textId="77777777" w:rsidR="00A23DBD" w:rsidRPr="00A265F8" w:rsidRDefault="00A23DBD" w:rsidP="008D7470">
                        <w:pPr>
                          <w:ind w:left="812" w:right="1792"/>
                          <w:rPr>
                            <w:rFonts w:ascii="Arial Unicode MS" w:eastAsia="Arial Unicode MS" w:hAnsi="Arial Unicode MS" w:cs="Arial Unicode MS"/>
                          </w:rPr>
                        </w:pPr>
                      </w:p>
                    </w:tc>
                  </w:tr>
                </w:tbl>
                <w:p w14:paraId="12A605E8" w14:textId="77777777" w:rsidR="00A23DBD" w:rsidRPr="00A265F8" w:rsidRDefault="00A23DBD" w:rsidP="008D7470">
                  <w:pPr>
                    <w:ind w:left="856" w:right="1612"/>
                    <w:rPr>
                      <w:rFonts w:eastAsia="MS Mincho"/>
                      <w:iCs/>
                    </w:rPr>
                  </w:pPr>
                </w:p>
              </w:tc>
            </w:tr>
          </w:tbl>
          <w:p w14:paraId="7BE2E0B1" w14:textId="77777777" w:rsidR="00A23DBD" w:rsidRPr="00A265F8" w:rsidRDefault="00A23DBD" w:rsidP="008D7470">
            <w:pPr>
              <w:ind w:left="893"/>
              <w:rPr>
                <w:rFonts w:ascii="Arial Unicode MS" w:eastAsia="Arial Unicode MS" w:hAnsi="Arial Unicode MS" w:cs="Arial Unicode MS"/>
              </w:rPr>
            </w:pPr>
          </w:p>
        </w:tc>
      </w:tr>
    </w:tbl>
    <w:p w14:paraId="3A467B98" w14:textId="77777777" w:rsidR="0053398E" w:rsidRPr="00A265F8" w:rsidRDefault="0053398E" w:rsidP="00F239A7"/>
    <w:p w14:paraId="3D004EEF" w14:textId="77777777" w:rsidR="009B1064" w:rsidRPr="00A265F8" w:rsidRDefault="009B1064" w:rsidP="009B1064"/>
    <w:p w14:paraId="4FE1030F" w14:textId="77777777" w:rsidR="007F5781" w:rsidRPr="00A265F8" w:rsidRDefault="007F5781" w:rsidP="00AA108C">
      <w:pPr>
        <w:pStyle w:val="Overskrift3"/>
      </w:pPr>
      <w:bookmarkStart w:id="103" w:name="_Toc379981275"/>
      <w:bookmarkStart w:id="104" w:name="_Toc211949838"/>
      <w:r w:rsidRPr="00A265F8">
        <w:t>5.12 Le</w:t>
      </w:r>
      <w:r w:rsidR="003E4885" w:rsidRPr="00A265F8">
        <w:t>i</w:t>
      </w:r>
      <w:r w:rsidRPr="00A265F8">
        <w:t>dning i kurve</w:t>
      </w:r>
      <w:bookmarkEnd w:id="103"/>
      <w:bookmarkEnd w:id="104"/>
    </w:p>
    <w:p w14:paraId="063F474C" w14:textId="77777777" w:rsidR="007F5781" w:rsidRPr="00A265F8" w:rsidRDefault="007F5781" w:rsidP="007F5781"/>
    <w:p w14:paraId="449ED0DA" w14:textId="77777777" w:rsidR="003E4885" w:rsidRPr="00A265F8" w:rsidRDefault="003E4885" w:rsidP="003E4885">
      <w:r w:rsidRPr="00A265F8">
        <w:t>Som hovudregel skal vassleidning leggast i rett linje mellom knekkpunkt, både horisontalt og vertikalt.</w:t>
      </w:r>
      <w:r w:rsidRPr="00A265F8">
        <w:br/>
        <w:t>Må vassleidningen leggjast i kurve, skal dette avtalast med VA-</w:t>
      </w:r>
      <w:proofErr w:type="spellStart"/>
      <w:r w:rsidRPr="00A265F8">
        <w:t>ansvarlig</w:t>
      </w:r>
      <w:proofErr w:type="spellEnd"/>
      <w:r w:rsidRPr="00A265F8">
        <w:t xml:space="preserve"> i kommunen. Leidningen skal då målast inn (x, y, z) kvar 10. meter. </w:t>
      </w:r>
    </w:p>
    <w:p w14:paraId="1BBF1569" w14:textId="77777777" w:rsidR="003E4885" w:rsidRPr="00A265F8" w:rsidRDefault="003E4885" w:rsidP="003E4885">
      <w:proofErr w:type="spellStart"/>
      <w:r w:rsidRPr="00A265F8">
        <w:t>Avvinklinga</w:t>
      </w:r>
      <w:proofErr w:type="spellEnd"/>
      <w:r w:rsidRPr="00A265F8">
        <w:t xml:space="preserve"> skal ikkje vera større enn 50% av det produsenten </w:t>
      </w:r>
      <w:proofErr w:type="spellStart"/>
      <w:r w:rsidRPr="00A265F8">
        <w:t>oppgjev</w:t>
      </w:r>
      <w:proofErr w:type="spellEnd"/>
      <w:r w:rsidRPr="00A265F8">
        <w:t xml:space="preserve"> som maksimum.        </w:t>
      </w:r>
    </w:p>
    <w:p w14:paraId="0CA52B4C"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7D4D4298" w14:textId="77777777" w:rsidTr="003E4885">
        <w:trPr>
          <w:tblCellSpacing w:w="7" w:type="dxa"/>
          <w:jc w:val="center"/>
        </w:trPr>
        <w:tc>
          <w:tcPr>
            <w:tcW w:w="4985"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7C403DC9" w14:textId="77777777" w:rsidTr="007F5781">
              <w:trPr>
                <w:tblCellSpacing w:w="7" w:type="dxa"/>
                <w:jc w:val="center"/>
              </w:trPr>
              <w:tc>
                <w:tcPr>
                  <w:tcW w:w="4985" w:type="pct"/>
                  <w:vAlign w:val="center"/>
                </w:tcPr>
                <w:p w14:paraId="377AC765" w14:textId="77777777" w:rsidR="007F5781" w:rsidRPr="00A265F8" w:rsidRDefault="007F5781" w:rsidP="007F5781">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3F7AE9D3"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4C8E9632"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0418B6BC"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22DFD706" w14:textId="77777777" w:rsidTr="007F5781">
                                <w:trPr>
                                  <w:tblCellSpacing w:w="7" w:type="dxa"/>
                                  <w:jc w:val="center"/>
                                </w:trPr>
                                <w:tc>
                                  <w:tcPr>
                                    <w:tcW w:w="4985" w:type="pct"/>
                                    <w:vAlign w:val="center"/>
                                  </w:tcPr>
                                  <w:p w14:paraId="5FD258DE" w14:textId="182B281F" w:rsidR="001A0681" w:rsidRPr="00A265F8" w:rsidRDefault="008F7773" w:rsidP="0089020C">
                                    <w:pPr>
                                      <w:ind w:left="724" w:right="1792"/>
                                    </w:pPr>
                                    <w:bookmarkStart w:id="105" w:name="_Hlk67993697"/>
                                    <w:r w:rsidRPr="00A265F8">
                                      <w:t>Høgbrekk på leidning mellom kummar blir normalt ikkje tillat</w:t>
                                    </w:r>
                                    <w:r w:rsidR="00BB2E6A" w:rsidRPr="00A265F8">
                                      <w:t>e.</w:t>
                                    </w:r>
                                    <w:r w:rsidR="003D0626" w:rsidRPr="00A265F8">
                                      <w:t xml:space="preserve"> </w:t>
                                    </w:r>
                                    <w:r w:rsidRPr="00A265F8">
                                      <w:t xml:space="preserve">For å sikre rask utlufting av leidningsanlegg, må alle leidningar ha ei minimumsstiging på 10 promille mot lufteventil. </w:t>
                                    </w:r>
                                  </w:p>
                                  <w:p w14:paraId="04E90EC3" w14:textId="24132D26" w:rsidR="008F7773" w:rsidRPr="00A265F8" w:rsidRDefault="008F7773" w:rsidP="0089020C">
                                    <w:pPr>
                                      <w:ind w:left="724" w:right="1792"/>
                                    </w:pPr>
                                    <w:r w:rsidRPr="00A265F8">
                                      <w:t>I område med lite fall kan kravet til minimumsstiging og lokale høgbrekk fråvikast</w:t>
                                    </w:r>
                                    <w:r w:rsidR="001A0681" w:rsidRPr="00A265F8">
                                      <w:t>/</w:t>
                                    </w:r>
                                    <w:r w:rsidRPr="00A265F8">
                                      <w:t xml:space="preserve"> </w:t>
                                    </w:r>
                                    <w:r w:rsidR="003D0626" w:rsidRPr="00A265F8">
                                      <w:t>reduserast etter avtale med</w:t>
                                    </w:r>
                                    <w:r w:rsidRPr="00A265F8">
                                      <w:t xml:space="preserve"> VA ansvarleg i kommunen.</w:t>
                                    </w:r>
                                  </w:p>
                                  <w:p w14:paraId="1156F073" w14:textId="676C06D8" w:rsidR="002A1AD5" w:rsidRPr="00A265F8" w:rsidRDefault="008F7773" w:rsidP="0089020C">
                                    <w:pPr>
                                      <w:ind w:left="724" w:right="1792"/>
                                    </w:pPr>
                                    <w:r w:rsidRPr="00A265F8">
                                      <w:t xml:space="preserve">Lufteventil skal </w:t>
                                    </w:r>
                                    <w:r w:rsidR="002A1AD5" w:rsidRPr="00A265F8">
                                      <w:t>monterast i alle høgdebrekk.</w:t>
                                    </w:r>
                                  </w:p>
                                  <w:p w14:paraId="45F0AF1C" w14:textId="63E64B06" w:rsidR="003D0626" w:rsidRPr="00A265F8" w:rsidRDefault="002A1AD5" w:rsidP="0089020C">
                                    <w:pPr>
                                      <w:ind w:left="724" w:right="1792"/>
                                    </w:pPr>
                                    <w:r w:rsidRPr="00A265F8">
                                      <w:lastRenderedPageBreak/>
                                      <w:t xml:space="preserve">Kor vidt det skal vere </w:t>
                                    </w:r>
                                    <w:proofErr w:type="spellStart"/>
                                    <w:r w:rsidR="008F7773" w:rsidRPr="00A265F8">
                                      <w:t>enkeltvirkande</w:t>
                                    </w:r>
                                    <w:proofErr w:type="spellEnd"/>
                                    <w:r w:rsidR="008F7773" w:rsidRPr="00A265F8">
                                      <w:t xml:space="preserve"> dvs</w:t>
                                    </w:r>
                                    <w:r w:rsidRPr="00A265F8">
                                      <w:t>.</w:t>
                                    </w:r>
                                    <w:r w:rsidR="008F7773" w:rsidRPr="00A265F8">
                                      <w:t xml:space="preserve"> berre utlufting </w:t>
                                    </w:r>
                                    <w:r w:rsidRPr="00A265F8">
                                      <w:t xml:space="preserve">eller </w:t>
                                    </w:r>
                                    <w:r w:rsidR="008F7773" w:rsidRPr="00A265F8">
                                      <w:t xml:space="preserve"> </w:t>
                                    </w:r>
                                    <w:proofErr w:type="spellStart"/>
                                    <w:r w:rsidR="008F7773" w:rsidRPr="00A265F8">
                                      <w:t>dobbeltvirkande</w:t>
                                    </w:r>
                                    <w:proofErr w:type="spellEnd"/>
                                    <w:r w:rsidR="008F7773" w:rsidRPr="00A265F8">
                                      <w:t xml:space="preserve"> </w:t>
                                    </w:r>
                                    <w:r w:rsidRPr="00A265F8">
                                      <w:t xml:space="preserve">for å hindre </w:t>
                                    </w:r>
                                    <w:proofErr w:type="spellStart"/>
                                    <w:r w:rsidRPr="00A265F8">
                                      <w:t>vakum</w:t>
                                    </w:r>
                                    <w:proofErr w:type="spellEnd"/>
                                    <w:r w:rsidRPr="00A265F8">
                                      <w:t>,</w:t>
                                    </w:r>
                                    <w:r w:rsidR="00DD5062" w:rsidRPr="00A265F8">
                                      <w:t xml:space="preserve"> </w:t>
                                    </w:r>
                                    <w:r w:rsidR="008F7773" w:rsidRPr="00A265F8">
                                      <w:t>skal godkjennast av VA ansvarleg</w:t>
                                    </w:r>
                                    <w:r w:rsidR="00AD3AC8" w:rsidRPr="00A265F8">
                                      <w:t>.</w:t>
                                    </w:r>
                                  </w:p>
                                  <w:p w14:paraId="3D7A962B" w14:textId="77777777" w:rsidR="008905DC" w:rsidRPr="00A265F8" w:rsidRDefault="003D0626" w:rsidP="00BB2E6A">
                                    <w:pPr>
                                      <w:ind w:left="724" w:right="1792"/>
                                    </w:pPr>
                                    <w:r w:rsidRPr="00A265F8">
                                      <w:t>Val av teknisk løysing skal godkjennast av VA-ansvarleg i kommunen</w:t>
                                    </w:r>
                                    <w:bookmarkEnd w:id="105"/>
                                  </w:p>
                                </w:tc>
                              </w:tr>
                            </w:tbl>
                            <w:p w14:paraId="0048CE23" w14:textId="77777777" w:rsidR="007F5781" w:rsidRPr="00A265F8" w:rsidRDefault="007F5781" w:rsidP="007F5781">
                              <w:pPr>
                                <w:ind w:left="768" w:right="1792"/>
                                <w:rPr>
                                  <w:rFonts w:eastAsia="MS Mincho"/>
                                  <w:iCs/>
                                </w:rPr>
                              </w:pPr>
                            </w:p>
                          </w:tc>
                        </w:tr>
                      </w:tbl>
                      <w:p w14:paraId="43270F9B" w14:textId="77777777" w:rsidR="007F5781" w:rsidRPr="00A265F8" w:rsidRDefault="007F5781" w:rsidP="007F5781">
                        <w:pPr>
                          <w:ind w:left="812" w:right="1792"/>
                          <w:rPr>
                            <w:rFonts w:ascii="Arial Unicode MS" w:eastAsia="Arial Unicode MS" w:hAnsi="Arial Unicode MS" w:cs="Arial Unicode MS"/>
                          </w:rPr>
                        </w:pPr>
                      </w:p>
                    </w:tc>
                  </w:tr>
                </w:tbl>
                <w:p w14:paraId="1524CA8B" w14:textId="77777777" w:rsidR="007F5781" w:rsidRPr="00A265F8" w:rsidRDefault="007F5781" w:rsidP="007F5781">
                  <w:pPr>
                    <w:ind w:left="856" w:right="1612"/>
                    <w:rPr>
                      <w:rFonts w:eastAsia="MS Mincho"/>
                      <w:iCs/>
                    </w:rPr>
                  </w:pPr>
                </w:p>
              </w:tc>
            </w:tr>
          </w:tbl>
          <w:p w14:paraId="69690763" w14:textId="77777777" w:rsidR="007F5781" w:rsidRPr="00A265F8" w:rsidRDefault="007F5781" w:rsidP="007F5781">
            <w:pPr>
              <w:ind w:left="893"/>
              <w:rPr>
                <w:rFonts w:ascii="Arial Unicode MS" w:eastAsia="Arial Unicode MS" w:hAnsi="Arial Unicode MS" w:cs="Arial Unicode MS"/>
              </w:rPr>
            </w:pPr>
          </w:p>
        </w:tc>
      </w:tr>
    </w:tbl>
    <w:p w14:paraId="1800B510" w14:textId="77777777" w:rsidR="007F5781" w:rsidRPr="00A265F8" w:rsidRDefault="007F5781" w:rsidP="007F5781"/>
    <w:p w14:paraId="1570A675" w14:textId="77777777" w:rsidR="007F5781" w:rsidRPr="00A265F8" w:rsidRDefault="00FA1644" w:rsidP="00AA108C">
      <w:pPr>
        <w:pStyle w:val="Overskrift3"/>
      </w:pPr>
      <w:bookmarkStart w:id="106" w:name="_Toc379981276"/>
      <w:r w:rsidRPr="00A265F8">
        <w:br w:type="page"/>
      </w:r>
      <w:bookmarkStart w:id="107" w:name="_Toc211949839"/>
      <w:r w:rsidR="007F5781" w:rsidRPr="00A265F8">
        <w:lastRenderedPageBreak/>
        <w:t>5.13 Trasé med stort fall</w:t>
      </w:r>
      <w:bookmarkEnd w:id="106"/>
      <w:bookmarkEnd w:id="107"/>
    </w:p>
    <w:p w14:paraId="1DAE8530" w14:textId="77777777" w:rsidR="007F5781" w:rsidRPr="00A265F8" w:rsidRDefault="007F5781" w:rsidP="007F5781">
      <w:pPr>
        <w:rPr>
          <w:b/>
        </w:rPr>
      </w:pPr>
    </w:p>
    <w:p w14:paraId="4B383C22" w14:textId="77777777" w:rsidR="003E4885" w:rsidRPr="00A265F8" w:rsidRDefault="007F5781" w:rsidP="003E4885">
      <w:r w:rsidRPr="00A265F8">
        <w:t xml:space="preserve"> </w:t>
      </w:r>
      <w:r w:rsidR="003E4885" w:rsidRPr="00A265F8">
        <w:t xml:space="preserve">Dersom leidningstraséen har større fall enn 1:5 (200 ‰) skal det brukast røyr med </w:t>
      </w:r>
    </w:p>
    <w:p w14:paraId="712EF886" w14:textId="53D6A830" w:rsidR="003E4885" w:rsidRPr="00A265F8" w:rsidRDefault="003E4885" w:rsidP="003E4885">
      <w:r w:rsidRPr="00A265F8">
        <w:t>strekkfaste skøytar, alternativt heilsveist røyr (stål og PE, PP).</w:t>
      </w:r>
    </w:p>
    <w:p w14:paraId="32011A00" w14:textId="77777777" w:rsidR="003E4885" w:rsidRPr="00A265F8" w:rsidRDefault="003E4885" w:rsidP="003E4885">
      <w:r w:rsidRPr="00A265F8">
        <w:t xml:space="preserve">Ved fare for stor grunnvass-straum i grøfta skal det lagast grunnvass-sperre av </w:t>
      </w:r>
    </w:p>
    <w:p w14:paraId="6F4F4C70" w14:textId="77777777" w:rsidR="003E4885" w:rsidRPr="00A265F8" w:rsidRDefault="003E4885" w:rsidP="003E4885">
      <w:r w:rsidRPr="00A265F8">
        <w:t xml:space="preserve">betong eller leire. (Bruk av leire kan medføre auka korrosjonsfare på </w:t>
      </w:r>
    </w:p>
    <w:p w14:paraId="00B122F6" w14:textId="3337A1B7" w:rsidR="003E4885" w:rsidRPr="00A265F8" w:rsidRDefault="003E4885" w:rsidP="003E4885">
      <w:r w:rsidRPr="00A265F8">
        <w:t xml:space="preserve">metalliske rør).  </w:t>
      </w:r>
    </w:p>
    <w:p w14:paraId="2696F02A" w14:textId="77777777" w:rsidR="003E4885" w:rsidRPr="00A265F8" w:rsidRDefault="003E4885" w:rsidP="003E4885">
      <w:r w:rsidRPr="00A265F8">
        <w:t xml:space="preserve">Røyrgjennomføring gjennom betong skal utførast som vist i VA/Miljø-blad nr. </w:t>
      </w:r>
    </w:p>
    <w:p w14:paraId="078848F7" w14:textId="77777777" w:rsidR="003E4885" w:rsidRPr="00A265F8" w:rsidRDefault="003E4885" w:rsidP="003E4885">
      <w:r w:rsidRPr="00A265F8">
        <w:t xml:space="preserve">9, UTV </w:t>
      </w:r>
      <w:proofErr w:type="spellStart"/>
      <w:r w:rsidRPr="00A265F8">
        <w:t>Rørgjennomføring</w:t>
      </w:r>
      <w:proofErr w:type="spellEnd"/>
      <w:r w:rsidRPr="00A265F8">
        <w:t xml:space="preserve"> i betongkum. Ved fare for ras i gjenfyllingsmassane langs </w:t>
      </w:r>
    </w:p>
    <w:p w14:paraId="1A840C5E" w14:textId="5DD4579E" w:rsidR="003E4885" w:rsidRPr="00A265F8" w:rsidRDefault="003E4885" w:rsidP="003E4885">
      <w:r w:rsidRPr="00A265F8">
        <w:t xml:space="preserve">traseen må sperra lagast i betong og forankrast i faste massar.  </w:t>
      </w:r>
    </w:p>
    <w:p w14:paraId="56DB2A75" w14:textId="77777777" w:rsidR="003E4885" w:rsidRPr="00A265F8" w:rsidRDefault="003E4885" w:rsidP="003E4885">
      <w:r w:rsidRPr="00A265F8">
        <w:t>Endel</w:t>
      </w:r>
      <w:r w:rsidR="00C50896" w:rsidRPr="00A265F8">
        <w:t>e</w:t>
      </w:r>
      <w:r w:rsidRPr="00A265F8">
        <w:t>g løysing skal avtalast med VA-ansvarl</w:t>
      </w:r>
      <w:r w:rsidR="00C50896" w:rsidRPr="00A265F8">
        <w:t>e</w:t>
      </w:r>
      <w:r w:rsidRPr="00A265F8">
        <w:t xml:space="preserve">g i kommunen.   </w:t>
      </w:r>
    </w:p>
    <w:p w14:paraId="30F8A475"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2A8635A3"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5601BDAF" w14:textId="77777777" w:rsidTr="007F5781">
              <w:trPr>
                <w:tblCellSpacing w:w="7" w:type="dxa"/>
                <w:jc w:val="center"/>
              </w:trPr>
              <w:tc>
                <w:tcPr>
                  <w:tcW w:w="4985" w:type="pct"/>
                  <w:vAlign w:val="center"/>
                </w:tcPr>
                <w:p w14:paraId="4DC9E57C" w14:textId="77777777" w:rsidR="007F5781" w:rsidRPr="00A265F8" w:rsidRDefault="007F5781" w:rsidP="007F5781">
                  <w:pPr>
                    <w:ind w:left="893"/>
                    <w:rPr>
                      <w:b/>
                      <w:bCs/>
                    </w:rPr>
                  </w:pPr>
                  <w:r w:rsidRPr="00A265F8">
                    <w:rPr>
                      <w:b/>
                      <w:bCs/>
                    </w:rPr>
                    <w:t xml:space="preserve">Lokale </w:t>
                  </w:r>
                  <w:r w:rsidR="0069356F" w:rsidRPr="00A265F8">
                    <w:rPr>
                      <w:b/>
                      <w:bCs/>
                    </w:rPr>
                    <w:t>vilkår</w:t>
                  </w:r>
                </w:p>
                <w:p w14:paraId="55759CBD" w14:textId="77777777" w:rsidR="00285B25" w:rsidRPr="00A265F8" w:rsidRDefault="00285B25" w:rsidP="007F5781">
                  <w:pPr>
                    <w:ind w:left="893"/>
                    <w:rPr>
                      <w:b/>
                      <w:bCs/>
                    </w:rPr>
                  </w:pPr>
                </w:p>
                <w:p w14:paraId="68094DB2" w14:textId="115579DB" w:rsidR="000B6C75" w:rsidRPr="00A265F8" w:rsidRDefault="00DD1F1B" w:rsidP="00EB18DD">
                  <w:pPr>
                    <w:ind w:left="661" w:right="107"/>
                  </w:pPr>
                  <w:r w:rsidRPr="00A265F8">
                    <w:t>Trongen for bruk av grøftestengsel er avhengig av grunnforholda</w:t>
                  </w:r>
                  <w:r w:rsidR="00EA7DB4" w:rsidRPr="00A265F8">
                    <w:t xml:space="preserve"> og skal avklarast med VA ansvarleg. Mogleg utføring er synt i teikningsvedlegg A3 og A4.</w:t>
                  </w:r>
                  <w:r w:rsidR="002D19C9" w:rsidRPr="00A265F8">
                    <w:t xml:space="preserve"> </w:t>
                  </w:r>
                </w:p>
                <w:p w14:paraId="582CD686" w14:textId="48C15836" w:rsidR="000B6C75" w:rsidRPr="00A265F8" w:rsidRDefault="000B6C75" w:rsidP="00EB18DD">
                  <w:pPr>
                    <w:ind w:left="661" w:right="107"/>
                  </w:pPr>
                  <w:r w:rsidRPr="00A265F8">
                    <w:t>Ved gode grunnforhold må leidningsanlegga ha strekkfaste skøyter ved helling meir enn 250 ‰ promille.</w:t>
                  </w:r>
                </w:p>
                <w:p w14:paraId="59BF8EED" w14:textId="0715E81A" w:rsidR="000B6C75" w:rsidRPr="00A265F8" w:rsidRDefault="000B6C75" w:rsidP="00EB18DD">
                  <w:pPr>
                    <w:ind w:left="661" w:right="107"/>
                  </w:pPr>
                  <w:r w:rsidRPr="00A265F8">
                    <w:t>Ved dårleg grunnforhold går grensa for strekkfaste skøyter ved 150 ‰.</w:t>
                  </w:r>
                </w:p>
                <w:p w14:paraId="7F9926AC" w14:textId="6587A814" w:rsidR="002903E3" w:rsidRPr="00A265F8" w:rsidRDefault="000B6C75" w:rsidP="00EB18DD">
                  <w:pPr>
                    <w:ind w:left="661"/>
                  </w:pPr>
                  <w:r w:rsidRPr="00A265F8">
                    <w:t>VA ansvarleg i kommunen avgjer kva som er gode og dårleg grunnforhold.</w:t>
                  </w:r>
                </w:p>
                <w:p w14:paraId="316DA28D" w14:textId="77777777" w:rsidR="000B6C75" w:rsidRPr="00A265F8" w:rsidRDefault="002903E3" w:rsidP="002903E3">
                  <w:pPr>
                    <w:ind w:left="661"/>
                  </w:pPr>
                  <w:r w:rsidRPr="00A265F8">
                    <w:t xml:space="preserve"> Det blir elles vist til kap</w:t>
                  </w:r>
                  <w:r w:rsidR="004D07B4" w:rsidRPr="00A265F8">
                    <w:t>ittel</w:t>
                  </w:r>
                  <w:r w:rsidRPr="00A265F8">
                    <w:t xml:space="preserve"> 4.1</w:t>
                  </w:r>
                  <w:r w:rsidR="004D07B4" w:rsidRPr="00A265F8">
                    <w:t xml:space="preserve"> og 4.2</w:t>
                  </w:r>
                </w:p>
              </w:tc>
            </w:tr>
            <w:tr w:rsidR="007F5781" w:rsidRPr="00A265F8" w14:paraId="18B0988D" w14:textId="77777777" w:rsidTr="007F5781">
              <w:trPr>
                <w:tblCellSpacing w:w="7" w:type="dxa"/>
                <w:jc w:val="center"/>
              </w:trPr>
              <w:tc>
                <w:tcPr>
                  <w:tcW w:w="4985" w:type="pct"/>
                  <w:vAlign w:val="center"/>
                </w:tcPr>
                <w:p w14:paraId="1BD6C0D6" w14:textId="77777777" w:rsidR="007F5781" w:rsidRPr="00A265F8" w:rsidRDefault="007F5781" w:rsidP="00285B25">
                  <w:pPr>
                    <w:ind w:right="1612"/>
                    <w:rPr>
                      <w:rFonts w:eastAsia="MS Mincho"/>
                      <w:iCs/>
                    </w:rPr>
                  </w:pPr>
                </w:p>
              </w:tc>
            </w:tr>
          </w:tbl>
          <w:p w14:paraId="49D925A6" w14:textId="77777777" w:rsidR="007F5781" w:rsidRPr="00A265F8" w:rsidRDefault="007F5781" w:rsidP="007F5781">
            <w:pPr>
              <w:ind w:left="893"/>
              <w:rPr>
                <w:rFonts w:ascii="Arial Unicode MS" w:eastAsia="Arial Unicode MS" w:hAnsi="Arial Unicode MS" w:cs="Arial Unicode MS"/>
              </w:rPr>
            </w:pPr>
          </w:p>
        </w:tc>
      </w:tr>
    </w:tbl>
    <w:p w14:paraId="79C46A01" w14:textId="77777777" w:rsidR="007F5781" w:rsidRDefault="007F5781" w:rsidP="007F5781"/>
    <w:p w14:paraId="52CAA951" w14:textId="77777777" w:rsidR="007E2DB2" w:rsidRDefault="007E2DB2" w:rsidP="007F5781"/>
    <w:p w14:paraId="151742D6" w14:textId="77777777" w:rsidR="007E2DB2" w:rsidRPr="00A265F8" w:rsidRDefault="007E2DB2" w:rsidP="007F5781"/>
    <w:p w14:paraId="7F23A69D" w14:textId="77777777" w:rsidR="00B63071" w:rsidRPr="00A265F8" w:rsidRDefault="00B63071" w:rsidP="007F5781">
      <w:pPr>
        <w:rPr>
          <w:b/>
        </w:rPr>
      </w:pPr>
    </w:p>
    <w:p w14:paraId="15BBD7CA" w14:textId="77777777" w:rsidR="007F5781" w:rsidRPr="00A265F8" w:rsidRDefault="007F5781" w:rsidP="00AA108C">
      <w:pPr>
        <w:pStyle w:val="Overskrift3"/>
      </w:pPr>
      <w:bookmarkStart w:id="108" w:name="_Toc379981277"/>
      <w:bookmarkStart w:id="109" w:name="_Toc211949840"/>
      <w:r w:rsidRPr="00A265F8">
        <w:lastRenderedPageBreak/>
        <w:t>5.14 Va</w:t>
      </w:r>
      <w:r w:rsidR="003E4885" w:rsidRPr="00A265F8">
        <w:t>ss</w:t>
      </w:r>
      <w:r w:rsidRPr="00A265F8">
        <w:t>verkskumm</w:t>
      </w:r>
      <w:r w:rsidR="003E4885" w:rsidRPr="00A265F8">
        <w:t>a</w:t>
      </w:r>
      <w:r w:rsidRPr="00A265F8">
        <w:t>r</w:t>
      </w:r>
      <w:bookmarkEnd w:id="108"/>
      <w:bookmarkEnd w:id="109"/>
    </w:p>
    <w:p w14:paraId="62521282" w14:textId="77777777" w:rsidR="007F5781" w:rsidRPr="00A265F8" w:rsidRDefault="007F5781" w:rsidP="007F5781"/>
    <w:p w14:paraId="019CF2ED" w14:textId="77777777" w:rsidR="003E4885" w:rsidRPr="00A265F8" w:rsidRDefault="003E4885" w:rsidP="003E4885">
      <w:r w:rsidRPr="00A265F8">
        <w:t>Nødvendige installasjonar i vasskummar skal vurderast etter kva funksjon kummen skal ha.</w:t>
      </w:r>
    </w:p>
    <w:p w14:paraId="7D201E93" w14:textId="77777777" w:rsidR="003E4885" w:rsidRPr="00A265F8" w:rsidRDefault="003E4885" w:rsidP="003E4885">
      <w:r w:rsidRPr="00A265F8">
        <w:t xml:space="preserve">Sjå VA/Miljø-blad nr. 1, </w:t>
      </w:r>
      <w:r w:rsidRPr="00A265F8">
        <w:rPr>
          <w:i/>
        </w:rPr>
        <w:t xml:space="preserve">Kum med prefabrikkert </w:t>
      </w:r>
      <w:proofErr w:type="spellStart"/>
      <w:r w:rsidRPr="00A265F8">
        <w:rPr>
          <w:i/>
        </w:rPr>
        <w:t>bunn</w:t>
      </w:r>
      <w:proofErr w:type="spellEnd"/>
      <w:r w:rsidRPr="00A265F8">
        <w:t xml:space="preserve">.  </w:t>
      </w:r>
    </w:p>
    <w:p w14:paraId="5441DB3F" w14:textId="77777777" w:rsidR="003E4885" w:rsidRPr="00A265F8" w:rsidRDefault="003E4885" w:rsidP="003E4885"/>
    <w:p w14:paraId="7D84F033" w14:textId="77777777" w:rsidR="003E4885" w:rsidRPr="00A265F8" w:rsidRDefault="003E4885" w:rsidP="003E4885">
      <w:pPr>
        <w:rPr>
          <w:i/>
        </w:rPr>
      </w:pPr>
      <w:r w:rsidRPr="00A265F8">
        <w:t xml:space="preserve">Røyrgjennomføringar skal utførast i samsvar med VA/Miljø-blad nr. 9, </w:t>
      </w:r>
      <w:r w:rsidRPr="00A265F8">
        <w:rPr>
          <w:i/>
        </w:rPr>
        <w:t>UTV</w:t>
      </w:r>
    </w:p>
    <w:p w14:paraId="462BE943" w14:textId="37691351" w:rsidR="003E4885" w:rsidRPr="00A265F8" w:rsidRDefault="003E4885" w:rsidP="003E4885">
      <w:pPr>
        <w:rPr>
          <w:i/>
        </w:rPr>
      </w:pPr>
      <w:proofErr w:type="spellStart"/>
      <w:r w:rsidRPr="00A265F8">
        <w:rPr>
          <w:i/>
        </w:rPr>
        <w:t>Rørgjennomføring</w:t>
      </w:r>
      <w:proofErr w:type="spellEnd"/>
      <w:r w:rsidRPr="00A265F8">
        <w:rPr>
          <w:i/>
        </w:rPr>
        <w:t xml:space="preserve"> i betongkum.  </w:t>
      </w:r>
    </w:p>
    <w:p w14:paraId="32AFFBE7" w14:textId="16FF0F49" w:rsidR="003E4885" w:rsidRPr="00A265F8" w:rsidRDefault="003E4885" w:rsidP="003E4885">
      <w:r w:rsidRPr="00A265F8">
        <w:t xml:space="preserve">Nedstigningskummar skal ikkje ha mindre diameter enn </w:t>
      </w:r>
      <w:smartTag w:uri="urn:schemas-microsoft-com:office:smarttags" w:element="metricconverter">
        <w:smartTagPr>
          <w:attr w:name="ProductID" w:val="1200 mm"/>
        </w:smartTagPr>
        <w:r w:rsidRPr="00A265F8">
          <w:t>1200 mm</w:t>
        </w:r>
      </w:smartTag>
      <w:r w:rsidRPr="00A265F8">
        <w:t xml:space="preserve">. I kummar som blir brukt til </w:t>
      </w:r>
      <w:proofErr w:type="spellStart"/>
      <w:r w:rsidRPr="00A265F8">
        <w:t>utspyling</w:t>
      </w:r>
      <w:proofErr w:type="spellEnd"/>
      <w:r w:rsidRPr="00A265F8">
        <w:t xml:space="preserve"> og/eller mottak av reinseplugg skal dimensjon på drensleidning vera minimum DN 150 mm.</w:t>
      </w:r>
    </w:p>
    <w:p w14:paraId="245F906E" w14:textId="77777777" w:rsidR="003E4885" w:rsidRPr="00A265F8" w:rsidRDefault="003E4885" w:rsidP="003E4885">
      <w:r w:rsidRPr="00A265F8">
        <w:t xml:space="preserve">Montering av </w:t>
      </w:r>
      <w:proofErr w:type="spellStart"/>
      <w:r w:rsidRPr="00A265F8">
        <w:t>kumramme</w:t>
      </w:r>
      <w:proofErr w:type="spellEnd"/>
      <w:r w:rsidRPr="00A265F8">
        <w:t xml:space="preserve"> og kumlok skal utførast i samsvar med VA/Miljø-blad nr. </w:t>
      </w:r>
    </w:p>
    <w:p w14:paraId="0088D897" w14:textId="01B1A24C" w:rsidR="007F5781" w:rsidRPr="00A265F8" w:rsidRDefault="003E4885" w:rsidP="007F5781">
      <w:r w:rsidRPr="00A265F8">
        <w:t xml:space="preserve">32, </w:t>
      </w:r>
      <w:r w:rsidRPr="00A265F8">
        <w:rPr>
          <w:i/>
        </w:rPr>
        <w:t xml:space="preserve">Montering av </w:t>
      </w:r>
      <w:proofErr w:type="spellStart"/>
      <w:r w:rsidRPr="00A265F8">
        <w:rPr>
          <w:i/>
        </w:rPr>
        <w:t>kumramme</w:t>
      </w:r>
      <w:proofErr w:type="spellEnd"/>
      <w:r w:rsidRPr="00A265F8">
        <w:rPr>
          <w:i/>
        </w:rPr>
        <w:t xml:space="preserve"> og kumlokk</w:t>
      </w:r>
      <w:r w:rsidRPr="00A265F8">
        <w:t>.  Kummen skal ha drenering/vera tilstrekkel</w:t>
      </w:r>
      <w:r w:rsidR="00182E71" w:rsidRPr="00A265F8">
        <w:t>e</w:t>
      </w:r>
      <w:r w:rsidRPr="00A265F8">
        <w:t xml:space="preserve">g tett, slik at vatn ikkje </w:t>
      </w:r>
      <w:r w:rsidR="003D0626" w:rsidRPr="00A265F8">
        <w:t xml:space="preserve">stig opp til </w:t>
      </w:r>
      <w:proofErr w:type="spellStart"/>
      <w:r w:rsidRPr="00A265F8">
        <w:t>armaturet</w:t>
      </w:r>
      <w:proofErr w:type="spellEnd"/>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37C6C586"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4D654C2D" w14:textId="77777777" w:rsidTr="00B44E4B">
              <w:trPr>
                <w:tblCellSpacing w:w="7" w:type="dxa"/>
                <w:jc w:val="center"/>
              </w:trPr>
              <w:tc>
                <w:tcPr>
                  <w:tcW w:w="4984" w:type="pct"/>
                  <w:vAlign w:val="center"/>
                </w:tcPr>
                <w:p w14:paraId="492DF9CF" w14:textId="77777777" w:rsidR="007F5781" w:rsidRPr="00A265F8" w:rsidRDefault="007F5781" w:rsidP="007F5781">
                  <w:pPr>
                    <w:ind w:left="893"/>
                    <w:rPr>
                      <w:b/>
                      <w:bCs/>
                    </w:rPr>
                  </w:pPr>
                  <w:r w:rsidRPr="00A265F8">
                    <w:rPr>
                      <w:b/>
                      <w:bCs/>
                    </w:rPr>
                    <w:t xml:space="preserve">Lokale </w:t>
                  </w:r>
                  <w:r w:rsidR="0069356F" w:rsidRPr="00A265F8">
                    <w:rPr>
                      <w:b/>
                      <w:bCs/>
                    </w:rPr>
                    <w:t>vilkår</w:t>
                  </w:r>
                </w:p>
                <w:p w14:paraId="452B5857" w14:textId="77777777" w:rsidR="00B44E4B" w:rsidRPr="00A265F8" w:rsidRDefault="00B44E4B" w:rsidP="00B44E4B">
                  <w:pPr>
                    <w:ind w:left="709"/>
                  </w:pPr>
                  <w:r w:rsidRPr="00A265F8">
                    <w:t>Utforming av vassverkskummar er synt i teikning A7 Standard vann kum.</w:t>
                  </w:r>
                </w:p>
                <w:p w14:paraId="01097AD7" w14:textId="77777777" w:rsidR="00B44E4B" w:rsidRPr="00A265F8" w:rsidRDefault="00B44E4B" w:rsidP="00B44E4B">
                  <w:pPr>
                    <w:ind w:left="724" w:right="1792"/>
                  </w:pPr>
                  <w:r w:rsidRPr="00A265F8">
                    <w:t xml:space="preserve">Nedstigningskummer skal ikkje ha mindre diameter enn 1600 mm (runde eller firkanta kummar).  Mindre dimensjonar på kummen skal avklarast med VA-ansvarleg i kommunen. </w:t>
                  </w:r>
                </w:p>
                <w:p w14:paraId="63BA4B84" w14:textId="35F2706D" w:rsidR="00B44E4B" w:rsidRPr="00A265F8" w:rsidRDefault="00B44E4B" w:rsidP="00B44E4B">
                  <w:pPr>
                    <w:ind w:left="724" w:right="1792"/>
                  </w:pPr>
                  <w:r w:rsidRPr="00A265F8">
                    <w:t>Kommunen kan krevje utvendig avlastningsring på anlegg i veg med høg trafikklast for å hindre oppsprekking av asfalten rundt kummen</w:t>
                  </w:r>
                  <w:r w:rsidRPr="00A265F8">
                    <w:rPr>
                      <w:i/>
                      <w:iCs/>
                    </w:rPr>
                    <w:t xml:space="preserve">. </w:t>
                  </w:r>
                </w:p>
                <w:p w14:paraId="7CEFF6BE" w14:textId="77777777" w:rsidR="00B44E4B" w:rsidRPr="00A265F8" w:rsidRDefault="00B44E4B" w:rsidP="00B44E4B">
                  <w:pPr>
                    <w:ind w:left="724" w:right="1792"/>
                    <w:rPr>
                      <w:i/>
                      <w:iCs/>
                    </w:rPr>
                  </w:pPr>
                  <w:r w:rsidRPr="00A265F8">
                    <w:t xml:space="preserve">Kumloket skal vere isolert og ha farga pakning, rød farge for vasskummar med brannventil og blå for vasskummar utan brannventil. </w:t>
                  </w:r>
                </w:p>
                <w:p w14:paraId="1CD9E2FE" w14:textId="77777777" w:rsidR="00B44E4B" w:rsidRPr="00A265F8" w:rsidRDefault="00B44E4B" w:rsidP="00B44E4B">
                  <w:pPr>
                    <w:ind w:left="724" w:right="1792"/>
                  </w:pPr>
                  <w:r w:rsidRPr="00A265F8">
                    <w:t xml:space="preserve">I utgangspunktet skal all armatur i kummar kunne betenast frå bakkenivå. </w:t>
                  </w:r>
                  <w:proofErr w:type="spellStart"/>
                  <w:r w:rsidRPr="00A265F8">
                    <w:t>Kumhol</w:t>
                  </w:r>
                  <w:proofErr w:type="spellEnd"/>
                  <w:r w:rsidRPr="00A265F8">
                    <w:t xml:space="preserve"> skal plasserast der det er mest eigna for betjening av armatur frå bakkenivå, dette skal godkjennast av VA ansvarleg i kommunen.</w:t>
                  </w:r>
                </w:p>
                <w:p w14:paraId="6DE5E96F" w14:textId="77777777" w:rsidR="00B44E4B" w:rsidRPr="00A265F8" w:rsidRDefault="00B44E4B" w:rsidP="00B44E4B">
                  <w:pPr>
                    <w:ind w:left="724" w:right="1792"/>
                  </w:pPr>
                  <w:r w:rsidRPr="00A265F8">
                    <w:t xml:space="preserve">For kummar utan uttak av </w:t>
                  </w:r>
                  <w:proofErr w:type="spellStart"/>
                  <w:r w:rsidRPr="00A265F8">
                    <w:t>brannvatn</w:t>
                  </w:r>
                  <w:proofErr w:type="spellEnd"/>
                  <w:r w:rsidRPr="00A265F8">
                    <w:t xml:space="preserve"> og som er djupare enn 1,5 meter, skal det nyttast eksentrisk hol plassert over stige.</w:t>
                  </w:r>
                </w:p>
                <w:p w14:paraId="392EEFB8" w14:textId="223FD8D9" w:rsidR="00B44E4B" w:rsidRPr="00A265F8" w:rsidRDefault="00B44E4B" w:rsidP="00B44E4B">
                  <w:pPr>
                    <w:ind w:left="724" w:right="249"/>
                  </w:pPr>
                  <w:bookmarkStart w:id="110" w:name="_Hlk484508294"/>
                  <w:r w:rsidRPr="00A265F8">
                    <w:lastRenderedPageBreak/>
                    <w:t>For vasskummar med utstyr som treng regelmessig vedlikehald slik som vassmålar, reduksjonsventilar etc. skal det vere flatt lokk med eksentrisk hol plassert over stige</w:t>
                  </w:r>
                  <w:bookmarkEnd w:id="110"/>
                  <w:r w:rsidRPr="00A265F8">
                    <w:t xml:space="preserve">. </w:t>
                  </w:r>
                  <w:r w:rsidR="00EB66A5" w:rsidRPr="00A265F8">
                    <w:t xml:space="preserve">Her </w:t>
                  </w:r>
                  <w:r w:rsidR="001D5DA9" w:rsidRPr="00A265F8">
                    <w:t>skal det vurderast større kumlokk, 800mm.</w:t>
                  </w:r>
                </w:p>
                <w:p w14:paraId="58AF2FB9" w14:textId="77777777" w:rsidR="00B44E4B" w:rsidRPr="00A265F8" w:rsidRDefault="00B44E4B" w:rsidP="00B44E4B">
                  <w:pPr>
                    <w:ind w:left="724" w:right="1792"/>
                    <w:rPr>
                      <w:rFonts w:eastAsia="Arial Unicode MS"/>
                    </w:rPr>
                  </w:pPr>
                  <w:r w:rsidRPr="00A265F8">
                    <w:rPr>
                      <w:rFonts w:eastAsia="Arial Unicode MS"/>
                    </w:rPr>
                    <w:t xml:space="preserve">Alle </w:t>
                  </w:r>
                  <w:proofErr w:type="spellStart"/>
                  <w:r w:rsidRPr="00A265F8">
                    <w:rPr>
                      <w:rFonts w:eastAsia="Arial Unicode MS"/>
                    </w:rPr>
                    <w:t>endeleidninger</w:t>
                  </w:r>
                  <w:proofErr w:type="spellEnd"/>
                  <w:r w:rsidRPr="00A265F8">
                    <w:rPr>
                      <w:rFonts w:eastAsia="Arial Unicode MS"/>
                    </w:rPr>
                    <w:t xml:space="preserve"> skal ha høve til </w:t>
                  </w:r>
                  <w:proofErr w:type="spellStart"/>
                  <w:r w:rsidRPr="00A265F8">
                    <w:rPr>
                      <w:rFonts w:eastAsia="Arial Unicode MS"/>
                    </w:rPr>
                    <w:t>utspyling</w:t>
                  </w:r>
                  <w:proofErr w:type="spellEnd"/>
                  <w:r w:rsidRPr="00A265F8">
                    <w:rPr>
                      <w:rFonts w:eastAsia="Arial Unicode MS"/>
                    </w:rPr>
                    <w:t xml:space="preserve">.  Vidare skal det monterast lufteklokke/ventil dersom leidningen ligg med stigning mot endepunktet.  Vidare skal det vere tilrettelagt for desinfeksjon av leidningsanlegg ved at servicepunkt med stuss er montert like utanfor alle ventilar jf. VA Miljøblad nr 39. </w:t>
                  </w:r>
                </w:p>
                <w:p w14:paraId="53C6A9CB" w14:textId="77777777" w:rsidR="00B44E4B" w:rsidRPr="00A265F8" w:rsidRDefault="00B44E4B" w:rsidP="00B44E4B">
                  <w:pPr>
                    <w:ind w:left="724" w:right="1792"/>
                    <w:rPr>
                      <w:szCs w:val="24"/>
                    </w:rPr>
                  </w:pPr>
                  <w:r w:rsidRPr="00A265F8">
                    <w:rPr>
                      <w:szCs w:val="24"/>
                    </w:rPr>
                    <w:t xml:space="preserve">Vassverkskummar skal plasserast på ein slik måte at dei let seg drenere(kummen skal vere tørr). </w:t>
                  </w:r>
                  <w:bookmarkStart w:id="111" w:name="_Hlk53401291"/>
                  <w:r w:rsidRPr="00A265F8">
                    <w:rPr>
                      <w:szCs w:val="24"/>
                    </w:rPr>
                    <w:t xml:space="preserve">Dersom dei ikkje let seg drenere, skal dei vere utan dreneringshull (tett), eventuelt dreneringsrøyr over grunnvasstand. Andre løysingar </w:t>
                  </w:r>
                  <w:bookmarkEnd w:id="111"/>
                  <w:r w:rsidRPr="00A265F8">
                    <w:rPr>
                      <w:szCs w:val="24"/>
                    </w:rPr>
                    <w:t>skal avklarast med VA ansvarleg i kommunen. Det skal brukast ekspansjonsfuge i overgangen mellom botn og vegger i kummen for å sikre at han er tett. Lensepumpe kan og nyttast ved godkjenning frå VA-ansvarleg.</w:t>
                  </w:r>
                </w:p>
                <w:p w14:paraId="047C543D" w14:textId="30B8515F" w:rsidR="005E15DF" w:rsidRPr="00A265F8" w:rsidRDefault="005E15DF" w:rsidP="00B44E4B">
                  <w:pPr>
                    <w:ind w:left="724" w:right="1792"/>
                    <w:rPr>
                      <w:szCs w:val="24"/>
                    </w:rPr>
                  </w:pPr>
                  <w:r w:rsidRPr="00A265F8">
                    <w:t>Kummar i veg skal helst leggjast utanom hjulspor, minimum 1,5 meter frå vegkant.</w:t>
                  </w:r>
                </w:p>
                <w:p w14:paraId="076CA592" w14:textId="77777777" w:rsidR="00B44E4B" w:rsidRPr="00A265F8" w:rsidRDefault="00B44E4B" w:rsidP="00B44E4B">
                  <w:pPr>
                    <w:ind w:left="763"/>
                    <w:rPr>
                      <w:rFonts w:eastAsia="Arial Unicode MS"/>
                    </w:rPr>
                  </w:pPr>
                  <w:r w:rsidRPr="00A265F8">
                    <w:rPr>
                      <w:rFonts w:eastAsia="Arial Unicode MS"/>
                    </w:rPr>
                    <w:t xml:space="preserve">Reduksjons- og målekummar skal godkjennast av VA ansvarleg i kommunen. </w:t>
                  </w:r>
                </w:p>
                <w:p w14:paraId="6E1876D4" w14:textId="77777777" w:rsidR="00B44E4B" w:rsidRPr="00A265F8" w:rsidRDefault="00B44E4B" w:rsidP="00B44E4B">
                  <w:pPr>
                    <w:ind w:left="724" w:right="1792"/>
                    <w:rPr>
                      <w:i/>
                      <w:iCs/>
                      <w:u w:val="single"/>
                    </w:rPr>
                  </w:pPr>
                  <w:r w:rsidRPr="00A265F8">
                    <w:rPr>
                      <w:i/>
                      <w:iCs/>
                      <w:u w:val="single"/>
                    </w:rPr>
                    <w:t>For  Sunnfjord kommune gjeld spesielt</w:t>
                  </w:r>
                </w:p>
                <w:p w14:paraId="3B9383F9" w14:textId="633CC343" w:rsidR="00B44E4B" w:rsidRPr="00A265F8" w:rsidRDefault="00B44E4B" w:rsidP="00A14EEE">
                  <w:pPr>
                    <w:ind w:left="724" w:right="1972"/>
                  </w:pPr>
                  <w:r w:rsidRPr="00A265F8">
                    <w:t>Det skal vere minimum 250 mm grusmasse (</w:t>
                  </w:r>
                  <w:proofErr w:type="spellStart"/>
                  <w:r w:rsidRPr="00A265F8">
                    <w:t>underbygning</w:t>
                  </w:r>
                  <w:proofErr w:type="spellEnd"/>
                  <w:r w:rsidRPr="00A265F8">
                    <w:t xml:space="preserve">) frå </w:t>
                  </w:r>
                  <w:proofErr w:type="spellStart"/>
                  <w:r w:rsidRPr="00A265F8">
                    <w:t>kumkant</w:t>
                  </w:r>
                  <w:proofErr w:type="spellEnd"/>
                  <w:r w:rsidRPr="00A265F8">
                    <w:t xml:space="preserve"> og opp til underkant av asfaltdekke</w:t>
                  </w:r>
                  <w:r w:rsidR="00A14EEE" w:rsidRPr="00A265F8">
                    <w:t xml:space="preserve"> og 100mm justeringsring i plast med og ramme og lokk. </w:t>
                  </w:r>
                </w:p>
                <w:p w14:paraId="253AC319" w14:textId="336DFCCC" w:rsidR="00B44E4B" w:rsidRPr="00A265F8" w:rsidRDefault="00B44E4B" w:rsidP="00B44E4B">
                  <w:pPr>
                    <w:ind w:left="724" w:right="1792"/>
                  </w:pPr>
                  <w:r w:rsidRPr="00A265F8">
                    <w:t xml:space="preserve">Det skal alltid monterast justeringsring av betong eller plast, med støttering av aluminium eller varmforsinka stål, men ikkje fleire enn 2 med samla høgde 35 cm. </w:t>
                  </w:r>
                </w:p>
                <w:p w14:paraId="5A5B4F2D" w14:textId="77777777" w:rsidR="00B44E4B" w:rsidRPr="00A265F8" w:rsidRDefault="00B44E4B" w:rsidP="00B44E4B">
                  <w:pPr>
                    <w:ind w:left="707"/>
                    <w:rPr>
                      <w:i/>
                      <w:iCs/>
                      <w:u w:val="single"/>
                    </w:rPr>
                  </w:pPr>
                  <w:r w:rsidRPr="00A265F8">
                    <w:rPr>
                      <w:i/>
                      <w:iCs/>
                      <w:u w:val="single"/>
                    </w:rPr>
                    <w:t>For kommunane Askvoll, Bremanger, Fjaler, Gloppen, Hyllestad, Solund, Stad, og Stryn gjeld følgjande</w:t>
                  </w:r>
                </w:p>
                <w:p w14:paraId="22B76C35" w14:textId="77777777" w:rsidR="00E249B1" w:rsidRPr="00A265F8" w:rsidRDefault="005E15DF" w:rsidP="00B44E4B">
                  <w:pPr>
                    <w:ind w:left="724" w:right="1792"/>
                  </w:pPr>
                  <w:r w:rsidRPr="00A265F8">
                    <w:t>Det skal vere minimum 200 mm grusmasse (</w:t>
                  </w:r>
                  <w:proofErr w:type="spellStart"/>
                  <w:r w:rsidRPr="00A265F8">
                    <w:t>underbygning</w:t>
                  </w:r>
                  <w:proofErr w:type="spellEnd"/>
                  <w:r w:rsidRPr="00A265F8">
                    <w:t xml:space="preserve">) frå </w:t>
                  </w:r>
                  <w:proofErr w:type="spellStart"/>
                  <w:r w:rsidRPr="00A265F8">
                    <w:t>kumkant</w:t>
                  </w:r>
                  <w:proofErr w:type="spellEnd"/>
                  <w:r w:rsidRPr="00A265F8">
                    <w:t xml:space="preserve"> og opp til underkant av asfaltdekke.</w:t>
                  </w:r>
                </w:p>
                <w:p w14:paraId="3BBB8991" w14:textId="7B68094F" w:rsidR="00A14EEE" w:rsidRPr="00A265F8" w:rsidRDefault="00B44E4B" w:rsidP="00A14EEE">
                  <w:pPr>
                    <w:ind w:left="724" w:right="1972"/>
                  </w:pPr>
                  <w:r w:rsidRPr="00A265F8">
                    <w:t xml:space="preserve">Det skal alltid monterast justeringsring, med </w:t>
                  </w:r>
                  <w:proofErr w:type="spellStart"/>
                  <w:r w:rsidRPr="00A265F8">
                    <w:t>låsering</w:t>
                  </w:r>
                  <w:proofErr w:type="spellEnd"/>
                  <w:r w:rsidRPr="00A265F8">
                    <w:t>, men ikkje fleire enn 2 med samla høgde 35 cm. Kumloka skal ha dempe/tette ring</w:t>
                  </w:r>
                  <w:r w:rsidR="00A14EEE" w:rsidRPr="00A265F8">
                    <w:t xml:space="preserve"> og</w:t>
                  </w:r>
                  <w:r w:rsidRPr="00A265F8">
                    <w:t xml:space="preserve"> </w:t>
                  </w:r>
                  <w:r w:rsidR="00A14EEE" w:rsidRPr="00A265F8">
                    <w:t xml:space="preserve">100mm justeringsring i plast med og ramme og lokk. </w:t>
                  </w:r>
                </w:p>
                <w:p w14:paraId="7BF95AEB" w14:textId="24995399" w:rsidR="00B44E4B" w:rsidRPr="00A265F8" w:rsidRDefault="00B44E4B" w:rsidP="00B44E4B">
                  <w:pPr>
                    <w:ind w:left="724" w:right="1792"/>
                  </w:pPr>
                </w:p>
                <w:p w14:paraId="2821E6F4" w14:textId="77777777" w:rsidR="00B44E4B" w:rsidRPr="00A265F8" w:rsidRDefault="00B44E4B" w:rsidP="00B44E4B">
                  <w:pPr>
                    <w:ind w:left="724" w:right="1792"/>
                  </w:pPr>
                </w:p>
                <w:p w14:paraId="37A5E29A" w14:textId="77777777" w:rsidR="00B44E4B" w:rsidRPr="00A265F8" w:rsidRDefault="00B44E4B" w:rsidP="00B44E4B">
                  <w:pPr>
                    <w:ind w:left="724" w:right="1792"/>
                    <w:rPr>
                      <w:i/>
                      <w:iCs/>
                      <w:u w:val="single"/>
                    </w:rPr>
                  </w:pPr>
                  <w:r w:rsidRPr="00A265F8">
                    <w:rPr>
                      <w:i/>
                      <w:iCs/>
                      <w:u w:val="single"/>
                    </w:rPr>
                    <w:t xml:space="preserve">For kommunane Gloppen, Stad og Stryn gjeld følgjande </w:t>
                  </w:r>
                </w:p>
                <w:p w14:paraId="5B4DA042" w14:textId="38DD2E1B" w:rsidR="009B676A" w:rsidRPr="00A265F8" w:rsidRDefault="00B44E4B" w:rsidP="001D5DA9">
                  <w:pPr>
                    <w:ind w:left="724" w:right="1792"/>
                  </w:pPr>
                  <w:r w:rsidRPr="00A265F8">
                    <w:t>Kumloka</w:t>
                  </w:r>
                  <w:r w:rsidR="00F831DF" w:rsidRPr="00A265F8">
                    <w:t xml:space="preserve"> skal</w:t>
                  </w:r>
                  <w:r w:rsidRPr="00A265F8">
                    <w:t xml:space="preserve"> ha kommunal logo.</w:t>
                  </w:r>
                </w:p>
                <w:p w14:paraId="7A39501C" w14:textId="1DD357D0" w:rsidR="009B676A" w:rsidRPr="00A265F8" w:rsidRDefault="009B676A" w:rsidP="009B676A">
                  <w:pPr>
                    <w:ind w:left="707" w:right="1792"/>
                    <w:rPr>
                      <w:i/>
                      <w:iCs/>
                      <w:u w:val="single"/>
                    </w:rPr>
                  </w:pPr>
                  <w:r w:rsidRPr="00A265F8">
                    <w:rPr>
                      <w:i/>
                      <w:iCs/>
                      <w:u w:val="single"/>
                    </w:rPr>
                    <w:t>For Solund kommune gjeld spesielt</w:t>
                  </w:r>
                </w:p>
                <w:p w14:paraId="1CE9B8DA" w14:textId="7F7B6CA3" w:rsidR="009B676A" w:rsidRPr="00A265F8" w:rsidRDefault="009B676A" w:rsidP="009B676A">
                  <w:pPr>
                    <w:ind w:left="724" w:right="1792"/>
                  </w:pPr>
                  <w:r w:rsidRPr="00A265F8">
                    <w:t>Kravet til fargemerking av kumlok</w:t>
                  </w:r>
                  <w:r w:rsidR="00DC4EAA" w:rsidRPr="00A265F8">
                    <w:t>-pakning</w:t>
                  </w:r>
                  <w:r w:rsidRPr="00A265F8">
                    <w:t xml:space="preserve"> går ut.</w:t>
                  </w:r>
                </w:p>
              </w:tc>
            </w:tr>
          </w:tbl>
          <w:p w14:paraId="65FD0C1E" w14:textId="77777777" w:rsidR="007F5781" w:rsidRPr="00A265F8" w:rsidRDefault="007F5781" w:rsidP="007F5781">
            <w:pPr>
              <w:ind w:left="893"/>
              <w:rPr>
                <w:rFonts w:ascii="Arial Unicode MS" w:eastAsia="Arial Unicode MS" w:hAnsi="Arial Unicode MS" w:cs="Arial Unicode MS"/>
              </w:rPr>
            </w:pPr>
          </w:p>
        </w:tc>
      </w:tr>
    </w:tbl>
    <w:p w14:paraId="5F946B5D" w14:textId="77777777" w:rsidR="007040B6" w:rsidRPr="00A265F8" w:rsidRDefault="007040B6" w:rsidP="007F5781">
      <w:pPr>
        <w:rPr>
          <w:b/>
        </w:rPr>
      </w:pPr>
    </w:p>
    <w:p w14:paraId="5BE7A5C7" w14:textId="77777777" w:rsidR="006A6CF5" w:rsidRPr="00A265F8" w:rsidRDefault="006A6CF5" w:rsidP="00F239A7">
      <w:bookmarkStart w:id="112" w:name="_Toc379981278"/>
    </w:p>
    <w:p w14:paraId="60CF98B6" w14:textId="77777777" w:rsidR="007F5781" w:rsidRPr="00A265F8" w:rsidRDefault="007F5781" w:rsidP="00AA108C">
      <w:pPr>
        <w:pStyle w:val="Overskrift3"/>
      </w:pPr>
      <w:bookmarkStart w:id="113" w:name="_Toc211949841"/>
      <w:r w:rsidRPr="00A265F8">
        <w:t>5.15 Avstand mellom kumm</w:t>
      </w:r>
      <w:r w:rsidR="003E4885" w:rsidRPr="00A265F8">
        <w:t>a</w:t>
      </w:r>
      <w:r w:rsidRPr="00A265F8">
        <w:t>r</w:t>
      </w:r>
      <w:bookmarkEnd w:id="112"/>
      <w:bookmarkEnd w:id="113"/>
    </w:p>
    <w:p w14:paraId="17225AA8" w14:textId="77777777" w:rsidR="007F5781" w:rsidRPr="00A265F8" w:rsidRDefault="007F5781" w:rsidP="007F5781"/>
    <w:p w14:paraId="1BFC9F06" w14:textId="77777777" w:rsidR="003E4885" w:rsidRPr="00A265F8" w:rsidRDefault="003E4885" w:rsidP="003E4885">
      <w:pPr>
        <w:rPr>
          <w:color w:val="000000"/>
          <w:szCs w:val="24"/>
        </w:rPr>
      </w:pPr>
      <w:r w:rsidRPr="00A265F8">
        <w:rPr>
          <w:color w:val="000000"/>
          <w:szCs w:val="24"/>
        </w:rPr>
        <w:t>Avstand mellom vasskummar avheng av fleire faktorar:</w:t>
      </w:r>
    </w:p>
    <w:p w14:paraId="456D614D" w14:textId="77777777" w:rsidR="003E4885" w:rsidRPr="00A265F8" w:rsidRDefault="003E4885" w:rsidP="003E4885">
      <w:pPr>
        <w:numPr>
          <w:ilvl w:val="0"/>
          <w:numId w:val="27"/>
        </w:numPr>
        <w:rPr>
          <w:color w:val="000000"/>
          <w:szCs w:val="24"/>
        </w:rPr>
      </w:pPr>
      <w:r w:rsidRPr="00A265F8">
        <w:rPr>
          <w:color w:val="000000"/>
          <w:szCs w:val="24"/>
        </w:rPr>
        <w:t>Brannvassuttak</w:t>
      </w:r>
    </w:p>
    <w:p w14:paraId="103AA2B0" w14:textId="77777777" w:rsidR="003E4885" w:rsidRPr="00A265F8" w:rsidRDefault="003E4885" w:rsidP="003E4885">
      <w:pPr>
        <w:numPr>
          <w:ilvl w:val="0"/>
          <w:numId w:val="27"/>
        </w:numPr>
        <w:rPr>
          <w:color w:val="000000"/>
          <w:szCs w:val="24"/>
        </w:rPr>
      </w:pPr>
      <w:r w:rsidRPr="00A265F8">
        <w:rPr>
          <w:color w:val="000000"/>
          <w:szCs w:val="24"/>
        </w:rPr>
        <w:t>Høgbrekk/lågbrekk</w:t>
      </w:r>
    </w:p>
    <w:p w14:paraId="347FFA01" w14:textId="77777777" w:rsidR="003E4885" w:rsidRPr="00A265F8" w:rsidRDefault="003E4885" w:rsidP="003E4885">
      <w:pPr>
        <w:numPr>
          <w:ilvl w:val="0"/>
          <w:numId w:val="27"/>
        </w:numPr>
        <w:rPr>
          <w:color w:val="000000"/>
          <w:szCs w:val="24"/>
        </w:rPr>
      </w:pPr>
      <w:proofErr w:type="spellStart"/>
      <w:r w:rsidRPr="00A265F8">
        <w:rPr>
          <w:color w:val="000000"/>
          <w:szCs w:val="24"/>
        </w:rPr>
        <w:t>Avgreiningar</w:t>
      </w:r>
      <w:proofErr w:type="spellEnd"/>
    </w:p>
    <w:p w14:paraId="2CA6B774" w14:textId="77777777" w:rsidR="003E4885" w:rsidRPr="00A265F8" w:rsidRDefault="003E4885" w:rsidP="003E4885">
      <w:pPr>
        <w:numPr>
          <w:ilvl w:val="0"/>
          <w:numId w:val="27"/>
        </w:numPr>
        <w:rPr>
          <w:color w:val="000000"/>
          <w:szCs w:val="24"/>
        </w:rPr>
      </w:pPr>
      <w:r w:rsidRPr="00A265F8">
        <w:rPr>
          <w:color w:val="000000"/>
          <w:szCs w:val="24"/>
        </w:rPr>
        <w:t>Drift</w:t>
      </w:r>
    </w:p>
    <w:p w14:paraId="12D8B4BC" w14:textId="77777777" w:rsidR="003E4885" w:rsidRPr="00A265F8" w:rsidRDefault="003E4885" w:rsidP="003E4885">
      <w:pPr>
        <w:rPr>
          <w:color w:val="000000"/>
          <w:szCs w:val="24"/>
        </w:rPr>
      </w:pPr>
    </w:p>
    <w:p w14:paraId="1E9A50BD" w14:textId="77777777" w:rsidR="003E4885" w:rsidRPr="00A265F8" w:rsidRDefault="003E4885" w:rsidP="003E4885">
      <w:pPr>
        <w:rPr>
          <w:color w:val="000000"/>
          <w:szCs w:val="24"/>
        </w:rPr>
      </w:pPr>
      <w:r w:rsidRPr="00A265F8">
        <w:rPr>
          <w:color w:val="000000"/>
          <w:szCs w:val="24"/>
        </w:rPr>
        <w:t>Endel</w:t>
      </w:r>
      <w:r w:rsidR="00AD3AC8" w:rsidRPr="00A265F8">
        <w:rPr>
          <w:color w:val="000000"/>
          <w:szCs w:val="24"/>
        </w:rPr>
        <w:t>e</w:t>
      </w:r>
      <w:r w:rsidRPr="00A265F8">
        <w:rPr>
          <w:color w:val="000000"/>
          <w:szCs w:val="24"/>
        </w:rPr>
        <w:t>g avstand skal avtalast med VA-ansvarleg i kommunen.</w:t>
      </w:r>
    </w:p>
    <w:p w14:paraId="21181E3B" w14:textId="77777777" w:rsidR="00962DF8" w:rsidRPr="00A265F8" w:rsidRDefault="00962DF8" w:rsidP="003E4885">
      <w:pPr>
        <w:rPr>
          <w:color w:val="000000"/>
          <w:szCs w:val="24"/>
        </w:rPr>
      </w:pP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962DF8" w:rsidRPr="00A265F8" w14:paraId="2FF6417C" w14:textId="77777777" w:rsidTr="00894262">
        <w:trPr>
          <w:trHeight w:val="3160"/>
          <w:tblCellSpacing w:w="7" w:type="dxa"/>
          <w:jc w:val="center"/>
        </w:trPr>
        <w:tc>
          <w:tcPr>
            <w:tcW w:w="4985" w:type="pct"/>
            <w:tcBorders>
              <w:top w:val="outset" w:sz="6" w:space="0" w:color="FF0000"/>
              <w:left w:val="outset" w:sz="6" w:space="0" w:color="FF0000"/>
              <w:bottom w:val="outset" w:sz="6" w:space="0" w:color="FF0000"/>
              <w:right w:val="outset" w:sz="6" w:space="0" w:color="FF0000"/>
            </w:tcBorders>
            <w:vAlign w:val="center"/>
          </w:tcPr>
          <w:p w14:paraId="3D8E2196" w14:textId="77777777" w:rsidR="007E2DB2" w:rsidRPr="00A265F8" w:rsidRDefault="007E2DB2" w:rsidP="007E2DB2">
            <w:pPr>
              <w:ind w:right="1792" w:firstLine="659"/>
              <w:rPr>
                <w:b/>
                <w:bCs/>
              </w:rPr>
            </w:pPr>
            <w:r w:rsidRPr="00A265F8">
              <w:rPr>
                <w:b/>
              </w:rPr>
              <w:t>Lokale vilkår</w:t>
            </w:r>
          </w:p>
          <w:p w14:paraId="10AB54C8" w14:textId="77777777" w:rsidR="007E2DB2" w:rsidRPr="00A265F8" w:rsidRDefault="007E2DB2" w:rsidP="007E2DB2">
            <w:pPr>
              <w:ind w:left="659" w:right="1792"/>
              <w:rPr>
                <w:b/>
                <w:bCs/>
              </w:rPr>
            </w:pPr>
          </w:p>
          <w:p w14:paraId="17E0359B" w14:textId="77777777" w:rsidR="007E2DB2" w:rsidRPr="00A265F8" w:rsidRDefault="007E2DB2" w:rsidP="007E2DB2">
            <w:pPr>
              <w:ind w:left="659" w:right="1792"/>
              <w:rPr>
                <w:rFonts w:eastAsia="MS Mincho"/>
              </w:rPr>
            </w:pPr>
            <w:bookmarkStart w:id="114" w:name="_Hlk69815075"/>
            <w:r w:rsidRPr="00A265F8">
              <w:rPr>
                <w:rFonts w:eastAsia="MS Mincho"/>
              </w:rPr>
              <w:t>I sentrumsområde må brannventil/ hydrant plasserast innanfor 25 – 50  meter frå inngangen til hovudangrepsveg. VA ansvarleg i samråd med Brannsjefen avgjer kva for område dette gjeld.</w:t>
            </w:r>
          </w:p>
          <w:p w14:paraId="7ED40869" w14:textId="77777777" w:rsidR="007E2DB2" w:rsidRDefault="007E2DB2" w:rsidP="007E2DB2">
            <w:pPr>
              <w:ind w:left="659" w:right="1792"/>
              <w:rPr>
                <w:rFonts w:eastAsia="MS Mincho"/>
              </w:rPr>
            </w:pPr>
            <w:r w:rsidRPr="00A265F8">
              <w:rPr>
                <w:rFonts w:eastAsia="MS Mincho"/>
              </w:rPr>
              <w:t xml:space="preserve">I småhusbusetnad kan avstanden mellom brannventilar/hydrantar vere inntil 150 – 200 meter. I område med lite hus/transportleidningar kan avstanden gjerast større, då etter avtale med VA ansvarleg i kommunen. </w:t>
            </w:r>
          </w:p>
          <w:p w14:paraId="051273EF" w14:textId="76ADA65C" w:rsidR="00962DF8" w:rsidRPr="007E2DB2" w:rsidRDefault="007E2DB2" w:rsidP="007E2DB2">
            <w:pPr>
              <w:ind w:left="659" w:right="1792"/>
              <w:rPr>
                <w:rFonts w:eastAsia="MS Mincho"/>
              </w:rPr>
            </w:pPr>
            <w:r w:rsidRPr="007E2DB2">
              <w:rPr>
                <w:rFonts w:eastAsia="MS Mincho"/>
              </w:rPr>
              <w:t xml:space="preserve">Ved etablering av </w:t>
            </w:r>
            <w:proofErr w:type="spellStart"/>
            <w:r w:rsidRPr="007E2DB2">
              <w:rPr>
                <w:rFonts w:eastAsia="MS Mincho"/>
              </w:rPr>
              <w:t>kumgrupper</w:t>
            </w:r>
            <w:proofErr w:type="spellEnd"/>
            <w:r w:rsidRPr="007E2DB2">
              <w:rPr>
                <w:rFonts w:eastAsia="MS Mincho"/>
              </w:rPr>
              <w:t xml:space="preserve"> skal det vere tilstrekkeleg avstand mellom kummar for komprimering av massar.</w:t>
            </w:r>
            <w:bookmarkEnd w:id="114"/>
          </w:p>
        </w:tc>
      </w:tr>
    </w:tbl>
    <w:p w14:paraId="153B0B97" w14:textId="77777777" w:rsidR="00962DF8" w:rsidRPr="00A265F8" w:rsidRDefault="00962DF8" w:rsidP="003E4885">
      <w:pPr>
        <w:rPr>
          <w:color w:val="000000"/>
          <w:szCs w:val="24"/>
        </w:rPr>
      </w:pPr>
    </w:p>
    <w:p w14:paraId="153855A8" w14:textId="77777777" w:rsidR="00FA1644" w:rsidRPr="00A265F8" w:rsidRDefault="00FA1644" w:rsidP="00F239A7">
      <w:bookmarkStart w:id="115" w:name="_Toc371587490"/>
      <w:bookmarkStart w:id="116" w:name="_Toc379981279"/>
    </w:p>
    <w:p w14:paraId="2D3AD18B" w14:textId="77777777" w:rsidR="003E4885" w:rsidRPr="00A265F8" w:rsidRDefault="003E4885" w:rsidP="00F239A7">
      <w:pPr>
        <w:pStyle w:val="Overskrift3"/>
      </w:pPr>
      <w:bookmarkStart w:id="117" w:name="_Toc211949842"/>
      <w:r w:rsidRPr="00A265F8">
        <w:t>5.16 Brannventilar</w:t>
      </w:r>
      <w:bookmarkEnd w:id="115"/>
      <w:bookmarkEnd w:id="116"/>
      <w:bookmarkEnd w:id="117"/>
    </w:p>
    <w:p w14:paraId="44858E39" w14:textId="77777777" w:rsidR="003E4885" w:rsidRPr="00A265F8" w:rsidRDefault="003E4885" w:rsidP="003E4885"/>
    <w:p w14:paraId="52ADFA8C" w14:textId="77777777" w:rsidR="003E4885" w:rsidRPr="00A265F8" w:rsidRDefault="003E4885" w:rsidP="003E4885">
      <w:r w:rsidRPr="00A265F8">
        <w:t>Brannventilar skal plasserast i samråd med VA-</w:t>
      </w:r>
      <w:proofErr w:type="spellStart"/>
      <w:r w:rsidRPr="00A265F8">
        <w:t>ansvarlig</w:t>
      </w:r>
      <w:proofErr w:type="spellEnd"/>
      <w:r w:rsidRPr="00A265F8">
        <w:t xml:space="preserve"> i kommunen. </w:t>
      </w:r>
    </w:p>
    <w:p w14:paraId="77719E87" w14:textId="77777777" w:rsidR="003E4885" w:rsidRPr="00A265F8" w:rsidRDefault="003E4885" w:rsidP="003E4885">
      <w:pPr>
        <w:rPr>
          <w:i/>
        </w:rPr>
      </w:pPr>
      <w:r w:rsidRPr="00A265F8">
        <w:t xml:space="preserve">Utførast i samsvar med VA/Miljø-blad nr. 47, </w:t>
      </w:r>
      <w:proofErr w:type="spellStart"/>
      <w:r w:rsidRPr="00A265F8">
        <w:rPr>
          <w:i/>
        </w:rPr>
        <w:t>Brannventiler</w:t>
      </w:r>
      <w:proofErr w:type="spellEnd"/>
      <w:r w:rsidRPr="00A265F8">
        <w:rPr>
          <w:i/>
        </w:rPr>
        <w:t xml:space="preserve">. Krav til </w:t>
      </w:r>
      <w:proofErr w:type="spellStart"/>
      <w:r w:rsidRPr="00A265F8">
        <w:rPr>
          <w:i/>
        </w:rPr>
        <w:t>materialer</w:t>
      </w:r>
      <w:proofErr w:type="spellEnd"/>
      <w:r w:rsidRPr="00A265F8">
        <w:rPr>
          <w:i/>
        </w:rPr>
        <w:t xml:space="preserve"> og </w:t>
      </w:r>
    </w:p>
    <w:p w14:paraId="5CDBA0CB" w14:textId="77777777" w:rsidR="003E4885" w:rsidRPr="00A265F8" w:rsidRDefault="003E4885" w:rsidP="003E4885">
      <w:pPr>
        <w:rPr>
          <w:i/>
        </w:rPr>
      </w:pPr>
      <w:proofErr w:type="spellStart"/>
      <w:r w:rsidRPr="00A265F8">
        <w:rPr>
          <w:i/>
        </w:rPr>
        <w:t>utførelse</w:t>
      </w:r>
      <w:proofErr w:type="spellEnd"/>
      <w:r w:rsidRPr="00A265F8">
        <w:rPr>
          <w:i/>
        </w:rPr>
        <w:t>.</w:t>
      </w:r>
    </w:p>
    <w:p w14:paraId="70B48068" w14:textId="77777777" w:rsidR="003E4885" w:rsidRPr="00A265F8" w:rsidRDefault="003E4885" w:rsidP="004913A1"/>
    <w:p w14:paraId="57AF0EDD" w14:textId="77777777" w:rsidR="004913A1" w:rsidRPr="00A265F8" w:rsidRDefault="004913A1" w:rsidP="004913A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4913A1" w:rsidRPr="00A265F8" w14:paraId="368612D2" w14:textId="77777777" w:rsidTr="00CF121A">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4913A1" w:rsidRPr="00A265F8" w14:paraId="586A901E" w14:textId="77777777" w:rsidTr="00CF121A">
              <w:trPr>
                <w:tblCellSpacing w:w="7" w:type="dxa"/>
                <w:jc w:val="center"/>
              </w:trPr>
              <w:tc>
                <w:tcPr>
                  <w:tcW w:w="4985" w:type="pct"/>
                  <w:vAlign w:val="center"/>
                </w:tcPr>
                <w:p w14:paraId="71DA2281" w14:textId="77777777" w:rsidR="004913A1" w:rsidRPr="00A265F8" w:rsidRDefault="004913A1" w:rsidP="00CF121A">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4913A1" w:rsidRPr="00A265F8" w14:paraId="2BDB24C0" w14:textId="77777777" w:rsidTr="00CF121A">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4913A1" w:rsidRPr="00A265F8" w14:paraId="59E123DB" w14:textId="77777777" w:rsidTr="00CF121A">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4913A1" w:rsidRPr="00A265F8" w14:paraId="142D6994" w14:textId="77777777" w:rsidTr="00CF121A">
                          <w:trPr>
                            <w:tblCellSpacing w:w="7" w:type="dxa"/>
                            <w:jc w:val="center"/>
                          </w:trPr>
                          <w:tc>
                            <w:tcPr>
                              <w:tcW w:w="4984"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4913A1" w:rsidRPr="00A265F8" w14:paraId="61F80ED3" w14:textId="77777777" w:rsidTr="00CF121A">
                                <w:trPr>
                                  <w:tblCellSpacing w:w="7" w:type="dxa"/>
                                  <w:jc w:val="center"/>
                                </w:trPr>
                                <w:tc>
                                  <w:tcPr>
                                    <w:tcW w:w="4984" w:type="pct"/>
                                    <w:vAlign w:val="center"/>
                                  </w:tcPr>
                                  <w:p w14:paraId="0B27C66A" w14:textId="77777777" w:rsidR="00167576" w:rsidRPr="00A265F8" w:rsidRDefault="00167576" w:rsidP="00167576">
                                    <w:pPr>
                                      <w:ind w:left="724" w:right="1792"/>
                                      <w:rPr>
                                        <w:szCs w:val="24"/>
                                      </w:rPr>
                                    </w:pPr>
                                  </w:p>
                                  <w:p w14:paraId="0A7A5EF9" w14:textId="23FFAE8F" w:rsidR="00797763" w:rsidRPr="00A265F8" w:rsidRDefault="00167576" w:rsidP="00A331BE">
                                    <w:pPr>
                                      <w:ind w:left="724" w:right="1792"/>
                                      <w:rPr>
                                        <w:rFonts w:eastAsia="MS Mincho"/>
                                      </w:rPr>
                                    </w:pPr>
                                    <w:r w:rsidRPr="00A265F8">
                                      <w:rPr>
                                        <w:rFonts w:eastAsia="MS Mincho"/>
                                      </w:rPr>
                                      <w:t>Det skal brukast brannhydrantar i heile kommunen jf. teikning A</w:t>
                                    </w:r>
                                    <w:r w:rsidR="00DC7676" w:rsidRPr="00A265F8">
                                      <w:rPr>
                                        <w:rFonts w:eastAsia="MS Mincho"/>
                                      </w:rPr>
                                      <w:t>9</w:t>
                                    </w:r>
                                    <w:r w:rsidRPr="00A265F8">
                                      <w:rPr>
                                        <w:rFonts w:eastAsia="MS Mincho"/>
                                      </w:rPr>
                                      <w:t xml:space="preserve"> </w:t>
                                    </w:r>
                                    <w:r w:rsidR="005459B8" w:rsidRPr="00A265F8">
                                      <w:rPr>
                                        <w:rFonts w:eastAsia="MS Mincho"/>
                                      </w:rPr>
                                      <w:t>H</w:t>
                                    </w:r>
                                    <w:r w:rsidR="000467D7" w:rsidRPr="00A265F8">
                                      <w:rPr>
                                        <w:rFonts w:eastAsia="MS Mincho"/>
                                      </w:rPr>
                                      <w:t>ydrant.</w:t>
                                    </w:r>
                                    <w:r w:rsidR="00B278CC" w:rsidRPr="00A265F8">
                                      <w:rPr>
                                        <w:rFonts w:eastAsia="MS Mincho"/>
                                      </w:rPr>
                                      <w:t xml:space="preserve"> VA-ansvarleg avgjer om det skal nyttast </w:t>
                                    </w:r>
                                    <w:proofErr w:type="spellStart"/>
                                    <w:r w:rsidR="00B278CC" w:rsidRPr="00A265F8">
                                      <w:rPr>
                                        <w:rFonts w:eastAsia="MS Mincho"/>
                                      </w:rPr>
                                      <w:t>nedgravd</w:t>
                                    </w:r>
                                    <w:proofErr w:type="spellEnd"/>
                                    <w:r w:rsidR="00B278CC" w:rsidRPr="00A265F8">
                                      <w:rPr>
                                        <w:rFonts w:eastAsia="MS Mincho"/>
                                      </w:rPr>
                                      <w:t xml:space="preserve"> løysing eller hydrant i kum.</w:t>
                                    </w:r>
                                    <w:r w:rsidR="000467D7" w:rsidRPr="00A265F8">
                                      <w:rPr>
                                        <w:rFonts w:eastAsia="MS Mincho"/>
                                      </w:rPr>
                                      <w:t xml:space="preserve"> </w:t>
                                    </w:r>
                                    <w:r w:rsidRPr="00A265F8">
                                      <w:rPr>
                                        <w:rFonts w:eastAsia="MS Mincho"/>
                                      </w:rPr>
                                      <w:t>I spesielle tilfelle kan det etter avtale med VA-ansvarleg, brukast brannventilar.</w:t>
                                    </w:r>
                                    <w:r w:rsidR="00797763" w:rsidRPr="00A265F8">
                                      <w:rPr>
                                        <w:rFonts w:eastAsia="MS Mincho"/>
                                      </w:rPr>
                                      <w:t xml:space="preserve"> </w:t>
                                    </w:r>
                                  </w:p>
                                  <w:p w14:paraId="1F864220" w14:textId="75AF79C6" w:rsidR="00167576" w:rsidRPr="00A265F8" w:rsidRDefault="00797763" w:rsidP="001E7FB5">
                                    <w:pPr>
                                      <w:ind w:left="724" w:right="1792"/>
                                      <w:rPr>
                                        <w:szCs w:val="24"/>
                                      </w:rPr>
                                    </w:pPr>
                                    <w:r w:rsidRPr="00A265F8">
                                      <w:rPr>
                                        <w:szCs w:val="24"/>
                                      </w:rPr>
                                      <w:t xml:space="preserve">For alle kommunane gjeld det at det skal brukast brannhydrantar som er </w:t>
                                    </w:r>
                                    <w:proofErr w:type="spellStart"/>
                                    <w:r w:rsidRPr="00A265F8">
                                      <w:rPr>
                                        <w:szCs w:val="24"/>
                                      </w:rPr>
                                      <w:t>knekkbare</w:t>
                                    </w:r>
                                    <w:proofErr w:type="spellEnd"/>
                                    <w:r w:rsidRPr="00A265F8">
                                      <w:rPr>
                                        <w:szCs w:val="24"/>
                                      </w:rPr>
                                      <w:t xml:space="preserve">. </w:t>
                                    </w:r>
                                  </w:p>
                                  <w:p w14:paraId="26164FDF" w14:textId="5D8BC67A" w:rsidR="00167576" w:rsidRPr="00A265F8" w:rsidRDefault="00167576" w:rsidP="00E91780">
                                    <w:pPr>
                                      <w:ind w:left="724" w:right="107"/>
                                      <w:rPr>
                                        <w:rFonts w:eastAsia="MS Mincho"/>
                                        <w:iCs/>
                                      </w:rPr>
                                    </w:pPr>
                                    <w:r w:rsidRPr="00A265F8">
                                      <w:rPr>
                                        <w:rFonts w:eastAsia="MS Mincho"/>
                                      </w:rPr>
                                      <w:t>Det skal alltid vere stengeventil/serviceventil</w:t>
                                    </w:r>
                                    <w:r w:rsidR="003C5674" w:rsidRPr="00A265F8">
                                      <w:rPr>
                                        <w:rFonts w:eastAsia="MS Mincho"/>
                                      </w:rPr>
                                      <w:t xml:space="preserve"> i kum</w:t>
                                    </w:r>
                                    <w:r w:rsidRPr="00A265F8">
                                      <w:rPr>
                                        <w:rFonts w:eastAsia="MS Mincho"/>
                                      </w:rPr>
                                      <w:t xml:space="preserve"> på tilførselsleidning til hydranten.  </w:t>
                                    </w:r>
                                  </w:p>
                                  <w:p w14:paraId="24C6B31A" w14:textId="4C0E2FBD" w:rsidR="00182E71" w:rsidRPr="00A265F8" w:rsidRDefault="00167576" w:rsidP="00E91780">
                                    <w:pPr>
                                      <w:tabs>
                                        <w:tab w:val="left" w:pos="8471"/>
                                      </w:tabs>
                                      <w:ind w:left="724" w:right="249"/>
                                      <w:rPr>
                                        <w:rFonts w:eastAsia="MS Mincho"/>
                                      </w:rPr>
                                    </w:pPr>
                                    <w:r w:rsidRPr="00A265F8">
                                      <w:t xml:space="preserve">(Dersom det blir brukt </w:t>
                                    </w:r>
                                    <w:r w:rsidRPr="00A265F8">
                                      <w:rPr>
                                        <w:rFonts w:eastAsia="Arial Unicode MS"/>
                                      </w:rPr>
                                      <w:t>brannventilar, skal desse vere sikra, og ha</w:t>
                                    </w:r>
                                    <w:r w:rsidRPr="00A265F8">
                                      <w:t xml:space="preserve"> vernelok. </w:t>
                                    </w:r>
                                    <w:r w:rsidRPr="00A265F8">
                                      <w:rPr>
                                        <w:rFonts w:eastAsia="MS Mincho"/>
                                      </w:rPr>
                                      <w:t>Det skal alltid vere høve til avstenging av brannventilen slik at vassforsyninga kan oppretthaldast ved service/skifte av ventil.</w:t>
                                    </w:r>
                                    <w:r w:rsidR="008B662F" w:rsidRPr="00A265F8">
                                      <w:rPr>
                                        <w:rFonts w:eastAsia="MS Mincho"/>
                                      </w:rPr>
                                      <w:t xml:space="preserve"> </w:t>
                                    </w:r>
                                    <w:r w:rsidR="005459B8" w:rsidRPr="00A265F8">
                                      <w:rPr>
                                        <w:rFonts w:eastAsia="MS Mincho"/>
                                      </w:rPr>
                                      <w:t>Brannkummar</w:t>
                                    </w:r>
                                    <w:r w:rsidR="008B662F" w:rsidRPr="00A265F8">
                                      <w:rPr>
                                        <w:rFonts w:eastAsia="MS Mincho"/>
                                      </w:rPr>
                                      <w:t xml:space="preserve"> skal markerast med </w:t>
                                    </w:r>
                                    <w:r w:rsidR="005B4593" w:rsidRPr="00A265F8">
                                      <w:rPr>
                                        <w:rFonts w:eastAsia="MS Mincho"/>
                                      </w:rPr>
                                      <w:t xml:space="preserve">raude «BK» </w:t>
                                    </w:r>
                                    <w:r w:rsidR="008B662F" w:rsidRPr="00A265F8">
                                      <w:rPr>
                                        <w:rFonts w:eastAsia="MS Mincho"/>
                                      </w:rPr>
                                      <w:t>skilt</w:t>
                                    </w:r>
                                    <w:r w:rsidR="001411AE" w:rsidRPr="00A265F8">
                                      <w:rPr>
                                        <w:rFonts w:eastAsia="MS Mincho"/>
                                      </w:rPr>
                                      <w:t xml:space="preserve"> som viser retning og distanse</w:t>
                                    </w:r>
                                    <w:r w:rsidR="008B662F" w:rsidRPr="00A265F8">
                                      <w:rPr>
                                        <w:rFonts w:eastAsia="MS Mincho"/>
                                      </w:rPr>
                                      <w:t>.</w:t>
                                    </w:r>
                                  </w:p>
                                  <w:p w14:paraId="265961A3" w14:textId="0977CEA1" w:rsidR="00193707" w:rsidRPr="00A265F8" w:rsidRDefault="00193707" w:rsidP="00193707">
                                    <w:pPr>
                                      <w:tabs>
                                        <w:tab w:val="left" w:pos="8471"/>
                                      </w:tabs>
                                      <w:ind w:left="724" w:right="249"/>
                                      <w:rPr>
                                        <w:rFonts w:eastAsia="MS Mincho"/>
                                        <w:u w:val="single"/>
                                      </w:rPr>
                                    </w:pPr>
                                    <w:r w:rsidRPr="00A265F8">
                                      <w:rPr>
                                        <w:rFonts w:eastAsia="MS Mincho"/>
                                        <w:u w:val="single"/>
                                      </w:rPr>
                                      <w:t>For Sunnfjord kommune gjeld spesielt:</w:t>
                                    </w:r>
                                  </w:p>
                                  <w:p w14:paraId="2D26034D" w14:textId="78DA44E2" w:rsidR="00193707" w:rsidRPr="00A265F8" w:rsidRDefault="00193707" w:rsidP="00E91780">
                                    <w:pPr>
                                      <w:tabs>
                                        <w:tab w:val="left" w:pos="8471"/>
                                      </w:tabs>
                                      <w:ind w:left="724" w:right="249"/>
                                      <w:rPr>
                                        <w:rFonts w:eastAsia="MS Mincho"/>
                                      </w:rPr>
                                    </w:pPr>
                                    <w:r w:rsidRPr="00A265F8">
                                      <w:rPr>
                                        <w:rFonts w:eastAsia="MS Mincho"/>
                                      </w:rPr>
                                      <w:t>Det skal ikkje monterast brannventil i</w:t>
                                    </w:r>
                                    <w:r w:rsidR="00533590" w:rsidRPr="00A265F8">
                                      <w:rPr>
                                        <w:rFonts w:eastAsia="MS Mincho"/>
                                      </w:rPr>
                                      <w:t xml:space="preserve"> alle</w:t>
                                    </w:r>
                                    <w:r w:rsidRPr="00A265F8">
                                      <w:rPr>
                                        <w:rFonts w:eastAsia="MS Mincho"/>
                                      </w:rPr>
                                      <w:t xml:space="preserve"> vasskummar, hydrant er hovudløysing. </w:t>
                                    </w:r>
                                  </w:p>
                                  <w:p w14:paraId="54761A10" w14:textId="77777777" w:rsidR="005459B8" w:rsidRPr="00A265F8" w:rsidRDefault="00182E71" w:rsidP="00167576">
                                    <w:pPr>
                                      <w:tabs>
                                        <w:tab w:val="left" w:pos="8471"/>
                                      </w:tabs>
                                      <w:ind w:left="724" w:right="249"/>
                                      <w:rPr>
                                        <w:rFonts w:eastAsia="MS Mincho"/>
                                        <w:u w:val="single"/>
                                      </w:rPr>
                                    </w:pPr>
                                    <w:r w:rsidRPr="00A265F8">
                                      <w:rPr>
                                        <w:rFonts w:eastAsia="MS Mincho"/>
                                        <w:u w:val="single"/>
                                      </w:rPr>
                                      <w:t>For Gloppen kommune gjeld spesielt:</w:t>
                                    </w:r>
                                  </w:p>
                                  <w:p w14:paraId="75D1A71C" w14:textId="574A323C" w:rsidR="00182E71" w:rsidRPr="00A265F8" w:rsidRDefault="00182E71" w:rsidP="00167576">
                                    <w:pPr>
                                      <w:tabs>
                                        <w:tab w:val="left" w:pos="8471"/>
                                      </w:tabs>
                                      <w:ind w:left="724" w:right="249"/>
                                      <w:rPr>
                                        <w:rFonts w:eastAsia="MS Mincho"/>
                                      </w:rPr>
                                    </w:pPr>
                                    <w:r w:rsidRPr="00A265F8">
                                      <w:rPr>
                                        <w:rFonts w:eastAsia="MS Mincho"/>
                                      </w:rPr>
                                      <w:t xml:space="preserve"> VA ansvarleg i samråd med brannsjefen avgjer </w:t>
                                    </w:r>
                                    <w:r w:rsidR="001C7CF8" w:rsidRPr="00A265F8">
                                      <w:rPr>
                                        <w:rFonts w:eastAsia="MS Mincho"/>
                                      </w:rPr>
                                      <w:t xml:space="preserve">kvar og korleis ein skal montere </w:t>
                                    </w:r>
                                    <w:r w:rsidRPr="00A265F8">
                                      <w:rPr>
                                        <w:rFonts w:eastAsia="MS Mincho"/>
                                      </w:rPr>
                                      <w:t xml:space="preserve">brannventil </w:t>
                                    </w:r>
                                    <w:r w:rsidR="001C7CF8" w:rsidRPr="00A265F8">
                                      <w:rPr>
                                        <w:rFonts w:eastAsia="MS Mincho"/>
                                      </w:rPr>
                                      <w:t xml:space="preserve">og </w:t>
                                    </w:r>
                                    <w:r w:rsidRPr="00A265F8">
                                      <w:rPr>
                                        <w:rFonts w:eastAsia="MS Mincho"/>
                                      </w:rPr>
                                      <w:t>brannhydrant</w:t>
                                    </w:r>
                                    <w:r w:rsidR="001C7CF8" w:rsidRPr="00A265F8">
                                      <w:rPr>
                                        <w:rFonts w:eastAsia="MS Mincho"/>
                                      </w:rPr>
                                      <w:t>.</w:t>
                                    </w:r>
                                  </w:p>
                                  <w:p w14:paraId="02B62FE0" w14:textId="77777777" w:rsidR="005459B8" w:rsidRPr="00A265F8" w:rsidRDefault="003C5674" w:rsidP="002B1A49">
                                    <w:pPr>
                                      <w:tabs>
                                        <w:tab w:val="left" w:pos="8471"/>
                                      </w:tabs>
                                      <w:ind w:left="724" w:right="249"/>
                                      <w:rPr>
                                        <w:rFonts w:eastAsia="MS Mincho"/>
                                        <w:u w:val="single"/>
                                      </w:rPr>
                                    </w:pPr>
                                    <w:r w:rsidRPr="00A265F8">
                                      <w:rPr>
                                        <w:rFonts w:eastAsia="MS Mincho"/>
                                        <w:u w:val="single"/>
                                      </w:rPr>
                                      <w:t xml:space="preserve">For Stryn kommune gjeld spesielt: </w:t>
                                    </w:r>
                                  </w:p>
                                  <w:p w14:paraId="0704E5FF" w14:textId="69F3534A" w:rsidR="004913A1" w:rsidRPr="00A265F8" w:rsidRDefault="003C5674" w:rsidP="002B1A49">
                                    <w:pPr>
                                      <w:tabs>
                                        <w:tab w:val="left" w:pos="8471"/>
                                      </w:tabs>
                                      <w:ind w:left="724" w:right="249"/>
                                      <w:rPr>
                                        <w:rFonts w:eastAsia="MS Mincho"/>
                                      </w:rPr>
                                    </w:pPr>
                                    <w:r w:rsidRPr="00A265F8">
                                      <w:rPr>
                                        <w:rFonts w:eastAsia="MS Mincho"/>
                                      </w:rPr>
                                      <w:lastRenderedPageBreak/>
                                      <w:t>Brannventilar skal nyttast. Hydrantar</w:t>
                                    </w:r>
                                    <w:r w:rsidR="002B1A49" w:rsidRPr="00A265F8">
                                      <w:rPr>
                                        <w:rFonts w:eastAsia="MS Mincho"/>
                                      </w:rPr>
                                      <w:t xml:space="preserve"> skal </w:t>
                                    </w:r>
                                    <w:proofErr w:type="spellStart"/>
                                    <w:r w:rsidR="002B1A49" w:rsidRPr="00A265F8">
                                      <w:rPr>
                                        <w:rFonts w:eastAsia="MS Mincho"/>
                                      </w:rPr>
                                      <w:t>kun</w:t>
                                    </w:r>
                                    <w:proofErr w:type="spellEnd"/>
                                    <w:r w:rsidR="002B1A49" w:rsidRPr="00A265F8">
                                      <w:rPr>
                                        <w:rFonts w:eastAsia="MS Mincho"/>
                                      </w:rPr>
                                      <w:t xml:space="preserve"> nyttast</w:t>
                                    </w:r>
                                    <w:r w:rsidRPr="00A265F8">
                                      <w:rPr>
                                        <w:rFonts w:eastAsia="MS Mincho"/>
                                      </w:rPr>
                                      <w:t xml:space="preserve"> på utsette område.</w:t>
                                    </w:r>
                                    <w:r w:rsidR="002B1A49" w:rsidRPr="00A265F8">
                                      <w:rPr>
                                        <w:rFonts w:eastAsia="MS Mincho"/>
                                      </w:rPr>
                                      <w:t xml:space="preserve"> </w:t>
                                    </w:r>
                                    <w:r w:rsidR="00BA03AC" w:rsidRPr="00A265F8">
                                      <w:rPr>
                                        <w:rFonts w:eastAsia="MS Mincho"/>
                                      </w:rPr>
                                      <w:t>Brannhydrantar skal plasserast ved strategiske viktige punkt. Dette gjeld m.a. ved skule, eldresenter, industribygg, sjukehus og elles der kommunen finn det føremålstenleg f. eks der kummen ligg utanfor veg. Det skal alltid vere stengeventil på tilførselsleidning til hydranten. Stengeventilen skal vere plassert i kum</w:t>
                                    </w:r>
                                    <w:r w:rsidR="00B278CC" w:rsidRPr="00A265F8">
                                      <w:rPr>
                                        <w:rFonts w:eastAsia="MS Mincho"/>
                                      </w:rPr>
                                      <w:t xml:space="preserve"> på </w:t>
                                    </w:r>
                                    <w:proofErr w:type="spellStart"/>
                                    <w:r w:rsidR="00B278CC" w:rsidRPr="00A265F8">
                                      <w:rPr>
                                        <w:rFonts w:eastAsia="MS Mincho"/>
                                      </w:rPr>
                                      <w:t>påkoplingspunkt</w:t>
                                    </w:r>
                                    <w:proofErr w:type="spellEnd"/>
                                    <w:r w:rsidR="00BA03AC" w:rsidRPr="00A265F8">
                                      <w:rPr>
                                        <w:rFonts w:eastAsia="MS Mincho"/>
                                      </w:rPr>
                                      <w:t>.</w:t>
                                    </w:r>
                                  </w:p>
                                </w:tc>
                              </w:tr>
                            </w:tbl>
                            <w:p w14:paraId="045D8E6C" w14:textId="77777777" w:rsidR="004913A1" w:rsidRPr="00A265F8" w:rsidRDefault="004913A1" w:rsidP="00CF121A">
                              <w:pPr>
                                <w:ind w:left="768" w:right="1792"/>
                                <w:rPr>
                                  <w:rFonts w:eastAsia="MS Mincho"/>
                                  <w:iCs/>
                                </w:rPr>
                              </w:pPr>
                            </w:p>
                          </w:tc>
                        </w:tr>
                      </w:tbl>
                      <w:p w14:paraId="2D3809EA" w14:textId="77777777" w:rsidR="004913A1" w:rsidRPr="00A265F8" w:rsidRDefault="004913A1" w:rsidP="00CF121A">
                        <w:pPr>
                          <w:ind w:left="812" w:right="1792"/>
                          <w:rPr>
                            <w:rFonts w:ascii="Arial Unicode MS" w:eastAsia="Arial Unicode MS" w:hAnsi="Arial Unicode MS" w:cs="Arial Unicode MS"/>
                          </w:rPr>
                        </w:pPr>
                      </w:p>
                    </w:tc>
                  </w:tr>
                </w:tbl>
                <w:p w14:paraId="2D297E33" w14:textId="77777777" w:rsidR="004913A1" w:rsidRPr="00A265F8" w:rsidRDefault="004913A1" w:rsidP="00CF121A">
                  <w:pPr>
                    <w:ind w:left="856" w:right="1612"/>
                    <w:rPr>
                      <w:rFonts w:eastAsia="MS Mincho"/>
                      <w:iCs/>
                    </w:rPr>
                  </w:pPr>
                </w:p>
              </w:tc>
            </w:tr>
          </w:tbl>
          <w:p w14:paraId="111D9266" w14:textId="77777777" w:rsidR="004913A1" w:rsidRPr="00A265F8" w:rsidRDefault="004913A1" w:rsidP="00CF121A">
            <w:pPr>
              <w:ind w:left="893"/>
              <w:rPr>
                <w:rFonts w:ascii="Arial Unicode MS" w:eastAsia="Arial Unicode MS" w:hAnsi="Arial Unicode MS" w:cs="Arial Unicode MS"/>
              </w:rPr>
            </w:pPr>
          </w:p>
        </w:tc>
      </w:tr>
    </w:tbl>
    <w:p w14:paraId="508CCBDE" w14:textId="77777777" w:rsidR="004913A1" w:rsidRPr="00A265F8" w:rsidRDefault="004913A1" w:rsidP="004913A1"/>
    <w:p w14:paraId="4475EBB9" w14:textId="77777777" w:rsidR="007D3A8D" w:rsidRPr="00A265F8" w:rsidRDefault="007D3A8D" w:rsidP="007F5781">
      <w:pPr>
        <w:rPr>
          <w:b/>
        </w:rPr>
      </w:pPr>
    </w:p>
    <w:p w14:paraId="2A7048E3" w14:textId="77777777" w:rsidR="00880983" w:rsidRPr="00A265F8" w:rsidRDefault="00880983" w:rsidP="007F5781">
      <w:pPr>
        <w:rPr>
          <w:b/>
        </w:rPr>
      </w:pPr>
    </w:p>
    <w:p w14:paraId="7AE0FD82" w14:textId="77777777" w:rsidR="007F5781" w:rsidRPr="00A265F8" w:rsidRDefault="007F5781" w:rsidP="00AA108C">
      <w:pPr>
        <w:pStyle w:val="Overskrift3"/>
      </w:pPr>
      <w:bookmarkStart w:id="118" w:name="_Toc379981280"/>
      <w:bookmarkStart w:id="119" w:name="_Toc211949843"/>
      <w:r w:rsidRPr="00A265F8">
        <w:t>5.17 T</w:t>
      </w:r>
      <w:r w:rsidR="00243B68" w:rsidRPr="00A265F8">
        <w:t>rykkprøving</w:t>
      </w:r>
      <w:r w:rsidRPr="00A265F8">
        <w:t xml:space="preserve"> av trykkle</w:t>
      </w:r>
      <w:r w:rsidR="003E4885" w:rsidRPr="00A265F8">
        <w:t>i</w:t>
      </w:r>
      <w:r w:rsidRPr="00A265F8">
        <w:t>dning</w:t>
      </w:r>
      <w:r w:rsidR="003E4885" w:rsidRPr="00A265F8">
        <w:t>a</w:t>
      </w:r>
      <w:r w:rsidRPr="00A265F8">
        <w:t>r</w:t>
      </w:r>
      <w:bookmarkEnd w:id="118"/>
      <w:bookmarkEnd w:id="119"/>
    </w:p>
    <w:p w14:paraId="246A543F" w14:textId="77777777" w:rsidR="007F5781" w:rsidRPr="00A265F8" w:rsidRDefault="007F5781" w:rsidP="007F5781"/>
    <w:p w14:paraId="1E2EBDA5" w14:textId="77777777" w:rsidR="004B400C" w:rsidRPr="00A265F8" w:rsidRDefault="003E4885" w:rsidP="004B400C">
      <w:pPr>
        <w:rPr>
          <w:szCs w:val="24"/>
        </w:rPr>
      </w:pPr>
      <w:r w:rsidRPr="00A265F8">
        <w:rPr>
          <w:szCs w:val="24"/>
        </w:rPr>
        <w:t xml:space="preserve">Trykkprøving skal utførast i samsvar med NS-EN 805. </w:t>
      </w:r>
      <w:r w:rsidR="004B400C" w:rsidRPr="00A265F8">
        <w:rPr>
          <w:szCs w:val="24"/>
        </w:rPr>
        <w:t>Metoden for utfør</w:t>
      </w:r>
      <w:r w:rsidRPr="00A265F8">
        <w:rPr>
          <w:szCs w:val="24"/>
        </w:rPr>
        <w:t>ing</w:t>
      </w:r>
      <w:r w:rsidR="004B400C" w:rsidRPr="00A265F8">
        <w:rPr>
          <w:szCs w:val="24"/>
        </w:rPr>
        <w:t xml:space="preserve"> av trykkprøving av trykkle</w:t>
      </w:r>
      <w:r w:rsidRPr="00A265F8">
        <w:rPr>
          <w:szCs w:val="24"/>
        </w:rPr>
        <w:t>idningar</w:t>
      </w:r>
      <w:r w:rsidR="004B400C" w:rsidRPr="00A265F8">
        <w:rPr>
          <w:szCs w:val="24"/>
        </w:rPr>
        <w:t xml:space="preserve"> etter NS-EN 805, </w:t>
      </w:r>
      <w:r w:rsidRPr="00A265F8">
        <w:rPr>
          <w:szCs w:val="24"/>
        </w:rPr>
        <w:t>m.a.</w:t>
      </w:r>
      <w:r w:rsidR="004B400C" w:rsidRPr="00A265F8">
        <w:rPr>
          <w:szCs w:val="24"/>
        </w:rPr>
        <w:t xml:space="preserve"> </w:t>
      </w:r>
      <w:proofErr w:type="spellStart"/>
      <w:r w:rsidR="004B400C" w:rsidRPr="00A265F8">
        <w:rPr>
          <w:szCs w:val="24"/>
        </w:rPr>
        <w:t>prøveprosedyrer</w:t>
      </w:r>
      <w:proofErr w:type="spellEnd"/>
      <w:r w:rsidR="004B400C" w:rsidRPr="00A265F8">
        <w:rPr>
          <w:szCs w:val="24"/>
        </w:rPr>
        <w:t>, prøvingsutstyr og kravet til tett</w:t>
      </w:r>
      <w:r w:rsidRPr="00A265F8">
        <w:rPr>
          <w:szCs w:val="24"/>
        </w:rPr>
        <w:t>leik</w:t>
      </w:r>
      <w:r w:rsidR="004B400C" w:rsidRPr="00A265F8">
        <w:rPr>
          <w:szCs w:val="24"/>
        </w:rPr>
        <w:t xml:space="preserve"> </w:t>
      </w:r>
      <w:r w:rsidRPr="00A265F8">
        <w:rPr>
          <w:szCs w:val="24"/>
        </w:rPr>
        <w:t>omtalt</w:t>
      </w:r>
      <w:r w:rsidR="004B400C" w:rsidRPr="00A265F8">
        <w:rPr>
          <w:szCs w:val="24"/>
        </w:rPr>
        <w:t xml:space="preserve"> i VA/Miljø-blad nr. 25, UT. Trykkprøving av </w:t>
      </w:r>
      <w:proofErr w:type="spellStart"/>
      <w:r w:rsidR="004B400C" w:rsidRPr="00A265F8">
        <w:rPr>
          <w:szCs w:val="24"/>
        </w:rPr>
        <w:t>trykkledninger</w:t>
      </w:r>
      <w:proofErr w:type="spellEnd"/>
      <w:r w:rsidR="004B400C" w:rsidRPr="00A265F8">
        <w:rPr>
          <w:szCs w:val="24"/>
        </w:rPr>
        <w:t xml:space="preserve">. </w:t>
      </w:r>
    </w:p>
    <w:p w14:paraId="022E24BC"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0FDA928B"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29EF2702" w14:textId="77777777" w:rsidTr="007F5781">
              <w:trPr>
                <w:tblCellSpacing w:w="7" w:type="dxa"/>
                <w:jc w:val="center"/>
              </w:trPr>
              <w:tc>
                <w:tcPr>
                  <w:tcW w:w="4985" w:type="pct"/>
                  <w:vAlign w:val="center"/>
                </w:tcPr>
                <w:p w14:paraId="3F43DFD8" w14:textId="77777777" w:rsidR="007F5781" w:rsidRPr="00A265F8" w:rsidRDefault="007F5781" w:rsidP="007F5781">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16B840E4"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47B53AAD"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1384515A"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10A7CD26" w14:textId="77777777" w:rsidTr="007F5781">
                                <w:trPr>
                                  <w:tblCellSpacing w:w="7" w:type="dxa"/>
                                  <w:jc w:val="center"/>
                                </w:trPr>
                                <w:tc>
                                  <w:tcPr>
                                    <w:tcW w:w="4985" w:type="pct"/>
                                    <w:vAlign w:val="center"/>
                                  </w:tcPr>
                                  <w:p w14:paraId="2BB92207" w14:textId="1F2279A9" w:rsidR="00111F0E" w:rsidRPr="00A265F8" w:rsidRDefault="00894262" w:rsidP="00111F0E">
                                    <w:pPr>
                                      <w:ind w:left="724" w:right="1792"/>
                                    </w:pPr>
                                    <w:r w:rsidRPr="00A265F8">
                                      <w:t>Det skal vere ein ekstern og uavhengig aktør som utfører ei trykkprøving som ein del av overtakingsforretninga.</w:t>
                                    </w:r>
                                  </w:p>
                                  <w:p w14:paraId="0CB753C8" w14:textId="23F6B411" w:rsidR="007F5781" w:rsidRPr="00A265F8" w:rsidRDefault="00111F0E" w:rsidP="00243B68">
                                    <w:pPr>
                                      <w:ind w:left="724" w:right="1792"/>
                                    </w:pPr>
                                    <w:r w:rsidRPr="00A265F8">
                                      <w:t>A</w:t>
                                    </w:r>
                                    <w:r w:rsidR="007F5781" w:rsidRPr="00A265F8">
                                      <w:t>nleggsei</w:t>
                                    </w:r>
                                    <w:r w:rsidR="00756669" w:rsidRPr="00A265F8">
                                      <w:t>gar</w:t>
                                    </w:r>
                                    <w:r w:rsidRPr="00A265F8">
                                      <w:t xml:space="preserve"> skal</w:t>
                                    </w:r>
                                    <w:r w:rsidR="007F5781" w:rsidRPr="00A265F8">
                                      <w:t xml:space="preserve">  varsl</w:t>
                                    </w:r>
                                    <w:r w:rsidR="00756669" w:rsidRPr="00A265F8">
                                      <w:t>ast</w:t>
                                    </w:r>
                                    <w:r w:rsidR="001F1A73" w:rsidRPr="00A265F8">
                                      <w:t xml:space="preserve"> minimum 3 vyrkedagar før</w:t>
                                    </w:r>
                                    <w:r w:rsidR="007F5781" w:rsidRPr="00A265F8">
                                      <w:t xml:space="preserve"> og ha </w:t>
                                    </w:r>
                                    <w:r w:rsidR="00756669" w:rsidRPr="00A265F8">
                                      <w:t>høve</w:t>
                                    </w:r>
                                    <w:r w:rsidR="007F5781" w:rsidRPr="00A265F8">
                                      <w:t xml:space="preserve"> til å v</w:t>
                                    </w:r>
                                    <w:r w:rsidR="00756669" w:rsidRPr="00A265F8">
                                      <w:t>e</w:t>
                                    </w:r>
                                    <w:r w:rsidR="007F5781" w:rsidRPr="00A265F8">
                                      <w:t>re til st</w:t>
                                    </w:r>
                                    <w:r w:rsidR="00756669" w:rsidRPr="00A265F8">
                                      <w:t>ades</w:t>
                                    </w:r>
                                    <w:r w:rsidR="007F5781" w:rsidRPr="00A265F8">
                                      <w:t xml:space="preserve"> når t</w:t>
                                    </w:r>
                                    <w:r w:rsidR="00243B68" w:rsidRPr="00A265F8">
                                      <w:t>rykkprøving</w:t>
                                    </w:r>
                                    <w:r w:rsidR="00D03F06" w:rsidRPr="00A265F8">
                                      <w:t>a</w:t>
                                    </w:r>
                                    <w:r w:rsidR="00756669" w:rsidRPr="00A265F8">
                                      <w:t xml:space="preserve"> skal utførast</w:t>
                                    </w:r>
                                    <w:r w:rsidR="007F5781" w:rsidRPr="00A265F8">
                                      <w:t>.</w:t>
                                    </w:r>
                                    <w:r w:rsidR="00756669" w:rsidRPr="00A265F8">
                                      <w:t xml:space="preserve"> </w:t>
                                    </w:r>
                                    <w:r w:rsidR="007F5781" w:rsidRPr="00A265F8">
                                      <w:t xml:space="preserve"> Prøving</w:t>
                                    </w:r>
                                    <w:r w:rsidR="00756669" w:rsidRPr="00A265F8">
                                      <w:t>a</w:t>
                                    </w:r>
                                    <w:r w:rsidR="007F5781" w:rsidRPr="00A265F8">
                                      <w:t xml:space="preserve"> skal </w:t>
                                    </w:r>
                                    <w:r w:rsidR="00756669" w:rsidRPr="00A265F8">
                                      <w:t>gjennomførast</w:t>
                                    </w:r>
                                    <w:r w:rsidR="007F5781" w:rsidRPr="00A265F8">
                                      <w:t xml:space="preserve"> etter gjenfylling</w:t>
                                    </w:r>
                                    <w:r w:rsidR="00655A30" w:rsidRPr="00A265F8">
                                      <w:t>,</w:t>
                                    </w:r>
                                    <w:r w:rsidR="007F5781" w:rsidRPr="00A265F8">
                                      <w:t xml:space="preserve"> men før sluttdekke er lagt.</w:t>
                                    </w:r>
                                  </w:p>
                                  <w:p w14:paraId="5CF626F6" w14:textId="37C4D3D3" w:rsidR="0076456D" w:rsidRPr="00A265F8" w:rsidRDefault="0076456D" w:rsidP="00243B68">
                                    <w:pPr>
                                      <w:ind w:left="724" w:right="1792"/>
                                    </w:pPr>
                                    <w:r w:rsidRPr="00A265F8">
                                      <w:t>Sjå vedlegg</w:t>
                                    </w:r>
                                    <w:r w:rsidR="00CF0641" w:rsidRPr="00A265F8">
                                      <w:t xml:space="preserve"> </w:t>
                                    </w:r>
                                    <w:proofErr w:type="spellStart"/>
                                    <w:r w:rsidR="00CF0641" w:rsidRPr="00A265F8">
                                      <w:t>Vedlegg</w:t>
                                    </w:r>
                                    <w:proofErr w:type="spellEnd"/>
                                    <w:r w:rsidR="00CF0641" w:rsidRPr="00A265F8">
                                      <w:t xml:space="preserve"> B2: Krav til innmåling</w:t>
                                    </w:r>
                                    <w:r w:rsidR="00907922" w:rsidRPr="00A265F8">
                                      <w:t>, sluttkontroll</w:t>
                                    </w:r>
                                    <w:r w:rsidR="00CF0641" w:rsidRPr="00A265F8">
                                      <w:t xml:space="preserve"> og sluttdokumentasjon.</w:t>
                                    </w:r>
                                  </w:p>
                                  <w:p w14:paraId="4D983A06" w14:textId="32EC9B09" w:rsidR="00111F0E" w:rsidRPr="00A265F8" w:rsidRDefault="007A455C" w:rsidP="00111F0E">
                                    <w:pPr>
                                      <w:ind w:left="724" w:right="1792"/>
                                    </w:pPr>
                                    <w:r w:rsidRPr="00A265F8">
                                      <w:t xml:space="preserve">Ved godkjenning frå VA ansvarleg kan krav om tredjepartskontroll </w:t>
                                    </w:r>
                                    <w:proofErr w:type="spellStart"/>
                                    <w:r w:rsidRPr="00A265F8">
                                      <w:t>utgå</w:t>
                                    </w:r>
                                    <w:proofErr w:type="spellEnd"/>
                                    <w:r w:rsidRPr="00A265F8">
                                      <w:t>.</w:t>
                                    </w:r>
                                    <w:r w:rsidR="00111F0E" w:rsidRPr="00A265F8">
                                      <w:t xml:space="preserve"> VA ansvarleg avgjer kva anlegg dette gjeld. </w:t>
                                    </w:r>
                                  </w:p>
                                  <w:p w14:paraId="3F11C347" w14:textId="77777777" w:rsidR="00111F0E" w:rsidRPr="00A265F8" w:rsidRDefault="00111F0E" w:rsidP="00243B68">
                                    <w:pPr>
                                      <w:ind w:left="724" w:right="1792"/>
                                    </w:pPr>
                                  </w:p>
                                  <w:p w14:paraId="7015D561" w14:textId="77777777" w:rsidR="00AA105B" w:rsidRPr="00A265F8" w:rsidRDefault="00AA105B" w:rsidP="006077CE">
                                    <w:pPr>
                                      <w:ind w:left="724" w:right="1792"/>
                                    </w:pPr>
                                  </w:p>
                                </w:tc>
                              </w:tr>
                            </w:tbl>
                            <w:p w14:paraId="1075D54B" w14:textId="77777777" w:rsidR="007F5781" w:rsidRPr="00A265F8" w:rsidRDefault="007F5781" w:rsidP="007F5781">
                              <w:pPr>
                                <w:ind w:left="768" w:right="1792"/>
                                <w:rPr>
                                  <w:rFonts w:eastAsia="MS Mincho"/>
                                  <w:iCs/>
                                </w:rPr>
                              </w:pPr>
                            </w:p>
                          </w:tc>
                        </w:tr>
                      </w:tbl>
                      <w:p w14:paraId="56319886" w14:textId="77777777" w:rsidR="007F5781" w:rsidRPr="00A265F8" w:rsidRDefault="007F5781" w:rsidP="007F5781">
                        <w:pPr>
                          <w:ind w:left="812" w:right="1792"/>
                          <w:rPr>
                            <w:rFonts w:ascii="Arial Unicode MS" w:eastAsia="Arial Unicode MS" w:hAnsi="Arial Unicode MS" w:cs="Arial Unicode MS"/>
                          </w:rPr>
                        </w:pPr>
                      </w:p>
                    </w:tc>
                  </w:tr>
                </w:tbl>
                <w:p w14:paraId="0E98CB34" w14:textId="77777777" w:rsidR="007F5781" w:rsidRPr="00A265F8" w:rsidRDefault="007F5781" w:rsidP="007F5781">
                  <w:pPr>
                    <w:ind w:left="856" w:right="1612"/>
                    <w:rPr>
                      <w:rFonts w:eastAsia="MS Mincho"/>
                      <w:iCs/>
                    </w:rPr>
                  </w:pPr>
                </w:p>
              </w:tc>
            </w:tr>
          </w:tbl>
          <w:p w14:paraId="359E2ABE" w14:textId="77777777" w:rsidR="007F5781" w:rsidRPr="00A265F8" w:rsidRDefault="007F5781" w:rsidP="007F5781">
            <w:pPr>
              <w:ind w:left="893"/>
              <w:rPr>
                <w:rFonts w:ascii="Arial Unicode MS" w:eastAsia="Arial Unicode MS" w:hAnsi="Arial Unicode MS" w:cs="Arial Unicode MS"/>
              </w:rPr>
            </w:pPr>
          </w:p>
        </w:tc>
      </w:tr>
    </w:tbl>
    <w:p w14:paraId="4F3497F7" w14:textId="77777777" w:rsidR="00740BE0" w:rsidRPr="00A265F8" w:rsidRDefault="00740BE0" w:rsidP="007F5781">
      <w:pPr>
        <w:rPr>
          <w:b/>
        </w:rPr>
      </w:pPr>
    </w:p>
    <w:p w14:paraId="2FB6C4C9" w14:textId="77777777" w:rsidR="007F5781" w:rsidRPr="00A265F8" w:rsidRDefault="007F5781" w:rsidP="00AA108C">
      <w:pPr>
        <w:pStyle w:val="Overskrift3"/>
      </w:pPr>
      <w:bookmarkStart w:id="120" w:name="_Toc379981281"/>
      <w:bookmarkStart w:id="121" w:name="_Toc211949844"/>
      <w:r w:rsidRPr="00A265F8">
        <w:lastRenderedPageBreak/>
        <w:t>5.18 Desinfeksjon</w:t>
      </w:r>
      <w:bookmarkEnd w:id="120"/>
      <w:bookmarkEnd w:id="121"/>
    </w:p>
    <w:p w14:paraId="11A815A2" w14:textId="77777777" w:rsidR="007F5781" w:rsidRPr="00A265F8" w:rsidRDefault="007F5781" w:rsidP="007F5781"/>
    <w:p w14:paraId="7852ADAE" w14:textId="77777777" w:rsidR="003E4885" w:rsidRPr="00A265F8" w:rsidRDefault="003E4885" w:rsidP="003E4885">
      <w:r w:rsidRPr="00A265F8">
        <w:t>Desinfeksjon av nyanlegg skal utførast i samarbeid med VA-ansvarl</w:t>
      </w:r>
      <w:r w:rsidR="00AD3AC8" w:rsidRPr="00A265F8">
        <w:t>e</w:t>
      </w:r>
      <w:r w:rsidRPr="00A265F8">
        <w:t xml:space="preserve">g i kommunen. Arbeidet skal gjerast i samsvar med VA/Miljø-blad nr. 39 </w:t>
      </w:r>
      <w:r w:rsidRPr="00A265F8">
        <w:rPr>
          <w:i/>
        </w:rPr>
        <w:t xml:space="preserve">UTV, Desinfeksjon av </w:t>
      </w:r>
      <w:proofErr w:type="spellStart"/>
      <w:r w:rsidRPr="00A265F8">
        <w:rPr>
          <w:i/>
        </w:rPr>
        <w:t>vannledning</w:t>
      </w:r>
      <w:proofErr w:type="spellEnd"/>
      <w:r w:rsidRPr="00A265F8">
        <w:rPr>
          <w:i/>
        </w:rPr>
        <w:t xml:space="preserve"> ved nyanlegg</w:t>
      </w:r>
      <w:r w:rsidRPr="00A265F8">
        <w:t>, og NS-EN 805, kap. 12.</w:t>
      </w:r>
    </w:p>
    <w:p w14:paraId="16DDF781" w14:textId="77777777" w:rsidR="00706BF7" w:rsidRPr="00A265F8" w:rsidRDefault="007F5781" w:rsidP="00706BF7">
      <w:r w:rsidRPr="00A265F8">
        <w:t xml:space="preserve">        </w:t>
      </w:r>
      <w:r w:rsidR="00706BF7"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06BF7" w:rsidRPr="00A265F8" w14:paraId="2B30724F" w14:textId="77777777" w:rsidTr="00594499">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06BF7" w:rsidRPr="00A265F8" w14:paraId="576B85CA" w14:textId="77777777" w:rsidTr="00594499">
              <w:trPr>
                <w:tblCellSpacing w:w="7" w:type="dxa"/>
                <w:jc w:val="center"/>
              </w:trPr>
              <w:tc>
                <w:tcPr>
                  <w:tcW w:w="4985" w:type="pct"/>
                  <w:vAlign w:val="center"/>
                </w:tcPr>
                <w:p w14:paraId="5C6CDD1D" w14:textId="77777777" w:rsidR="00706BF7" w:rsidRPr="00A265F8" w:rsidRDefault="00706BF7" w:rsidP="00594499">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06BF7" w:rsidRPr="00A265F8" w14:paraId="4A6296E9" w14:textId="77777777" w:rsidTr="00594499">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06BF7" w:rsidRPr="00A265F8" w14:paraId="5BB08A07" w14:textId="77777777" w:rsidTr="00594499">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06BF7" w:rsidRPr="00A265F8" w14:paraId="4C6C2C25" w14:textId="77777777" w:rsidTr="00594499">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06BF7" w:rsidRPr="00A265F8" w14:paraId="76BA29E7" w14:textId="77777777" w:rsidTr="00594499">
                                <w:trPr>
                                  <w:tblCellSpacing w:w="7" w:type="dxa"/>
                                  <w:jc w:val="center"/>
                                </w:trPr>
                                <w:tc>
                                  <w:tcPr>
                                    <w:tcW w:w="4985" w:type="pct"/>
                                    <w:vAlign w:val="center"/>
                                  </w:tcPr>
                                  <w:p w14:paraId="52F87192" w14:textId="77777777" w:rsidR="00894262" w:rsidRPr="00A265F8" w:rsidRDefault="00894262" w:rsidP="00894262">
                                    <w:pPr>
                                      <w:ind w:left="724" w:right="1792"/>
                                    </w:pPr>
                                    <w:r w:rsidRPr="00A265F8">
                                      <w:t>Det skal vere ein ekstern og uavhengig aktør som utfører ei desinfeksjonen som ein del av overtakingsforretninga.</w:t>
                                    </w:r>
                                  </w:p>
                                  <w:p w14:paraId="75C7B932" w14:textId="325F53D1" w:rsidR="00F85347" w:rsidRPr="00A265F8" w:rsidRDefault="003039F2" w:rsidP="00894262">
                                    <w:pPr>
                                      <w:ind w:left="724" w:right="1792"/>
                                    </w:pPr>
                                    <w:r w:rsidRPr="00A265F8">
                                      <w:t xml:space="preserve">Det skal utførast </w:t>
                                    </w:r>
                                    <w:proofErr w:type="spellStart"/>
                                    <w:r w:rsidRPr="00A265F8">
                                      <w:t>deklorering</w:t>
                                    </w:r>
                                    <w:proofErr w:type="spellEnd"/>
                                    <w:r w:rsidRPr="00A265F8">
                                      <w:t>/nøytralisering før utslepp</w:t>
                                    </w:r>
                                    <w:r w:rsidR="00F46840" w:rsidRPr="00A265F8">
                                      <w:t xml:space="preserve"> ved desinfeksjon av leidning.</w:t>
                                    </w:r>
                                  </w:p>
                                  <w:p w14:paraId="2029CA0E" w14:textId="2753A10D" w:rsidR="00894262" w:rsidRPr="00A265F8" w:rsidRDefault="006C602F" w:rsidP="00D03F06">
                                    <w:pPr>
                                      <w:ind w:left="724" w:right="1792"/>
                                    </w:pPr>
                                    <w:r w:rsidRPr="00A265F8">
                                      <w:t xml:space="preserve">Anleggseigar  varslast minimum 3 </w:t>
                                    </w:r>
                                    <w:r w:rsidR="001F1A73" w:rsidRPr="00A265F8">
                                      <w:t>vyrkedagar</w:t>
                                    </w:r>
                                    <w:r w:rsidRPr="00A265F8">
                                      <w:t xml:space="preserve"> før og ha høve til å vere til stades når</w:t>
                                    </w:r>
                                    <w:r w:rsidRPr="00A265F8">
                                      <w:rPr>
                                        <w:rFonts w:ascii="Arial" w:hAnsi="Arial" w:cs="Arial"/>
                                      </w:rPr>
                                      <w:t xml:space="preserve"> desinfeksjonen</w:t>
                                    </w:r>
                                    <w:r w:rsidRPr="00A265F8">
                                      <w:t xml:space="preserve"> skal utførast.  </w:t>
                                    </w:r>
                                  </w:p>
                                  <w:p w14:paraId="7E3930A8" w14:textId="77777777" w:rsidR="00511BB8" w:rsidRPr="00A265F8" w:rsidRDefault="00D03F06" w:rsidP="00511BB8">
                                    <w:pPr>
                                      <w:ind w:left="724" w:right="1792"/>
                                    </w:pPr>
                                    <w:r w:rsidRPr="00A265F8">
                                      <w:t xml:space="preserve">For mindre og mellomstore anlegg kan kravet til uavhengig tredjepartskontroll gå ut.  </w:t>
                                    </w:r>
                                    <w:r w:rsidR="00511BB8" w:rsidRPr="00A265F8">
                                      <w:t xml:space="preserve">VA ansvarleg avgjer kva anlegg dette gjeld. </w:t>
                                    </w:r>
                                  </w:p>
                                  <w:p w14:paraId="59FE4939" w14:textId="14DF4E4A" w:rsidR="00CD40F5" w:rsidRPr="00A265F8" w:rsidRDefault="00CD40F5" w:rsidP="00CD40F5">
                                    <w:pPr>
                                      <w:ind w:left="724" w:right="1792"/>
                                    </w:pPr>
                                    <w:r w:rsidRPr="00A265F8">
                                      <w:t>Sjå</w:t>
                                    </w:r>
                                    <w:r w:rsidR="00CF0641" w:rsidRPr="00A265F8">
                                      <w:t xml:space="preserve"> Vedlegg B2: Krav til innmåling</w:t>
                                    </w:r>
                                    <w:r w:rsidR="00907922" w:rsidRPr="00A265F8">
                                      <w:t>, sluttkontroll</w:t>
                                    </w:r>
                                    <w:r w:rsidR="00CF0641" w:rsidRPr="00A265F8">
                                      <w:t xml:space="preserve"> og sluttdokumentasjon</w:t>
                                    </w:r>
                                  </w:p>
                                  <w:p w14:paraId="730C985C" w14:textId="77777777" w:rsidR="00511BB8" w:rsidRPr="00A265F8" w:rsidRDefault="00511BB8" w:rsidP="00511BB8">
                                    <w:pPr>
                                      <w:ind w:left="724" w:right="1792"/>
                                    </w:pPr>
                                  </w:p>
                                  <w:p w14:paraId="453E0106" w14:textId="4AC19A75" w:rsidR="00A4319E" w:rsidRPr="00A265F8" w:rsidRDefault="00A4319E" w:rsidP="00894262">
                                    <w:pPr>
                                      <w:ind w:left="724" w:right="1792"/>
                                    </w:pPr>
                                  </w:p>
                                </w:tc>
                              </w:tr>
                            </w:tbl>
                            <w:p w14:paraId="5EE6843E" w14:textId="77777777" w:rsidR="00706BF7" w:rsidRPr="00A265F8" w:rsidRDefault="00706BF7" w:rsidP="00594499">
                              <w:pPr>
                                <w:ind w:left="768" w:right="1792"/>
                                <w:rPr>
                                  <w:rFonts w:eastAsia="MS Mincho"/>
                                  <w:iCs/>
                                </w:rPr>
                              </w:pPr>
                            </w:p>
                          </w:tc>
                        </w:tr>
                      </w:tbl>
                      <w:p w14:paraId="6CE65750" w14:textId="77777777" w:rsidR="00706BF7" w:rsidRPr="00A265F8" w:rsidRDefault="00706BF7" w:rsidP="00594499">
                        <w:pPr>
                          <w:ind w:left="812" w:right="1792"/>
                          <w:rPr>
                            <w:rFonts w:ascii="Arial Unicode MS" w:eastAsia="Arial Unicode MS" w:hAnsi="Arial Unicode MS" w:cs="Arial Unicode MS"/>
                          </w:rPr>
                        </w:pPr>
                      </w:p>
                    </w:tc>
                  </w:tr>
                </w:tbl>
                <w:p w14:paraId="1EAC1306" w14:textId="77777777" w:rsidR="00706BF7" w:rsidRPr="00A265F8" w:rsidRDefault="00706BF7" w:rsidP="00594499">
                  <w:pPr>
                    <w:ind w:left="856" w:right="1612"/>
                    <w:rPr>
                      <w:rFonts w:eastAsia="MS Mincho"/>
                      <w:iCs/>
                    </w:rPr>
                  </w:pPr>
                </w:p>
              </w:tc>
            </w:tr>
          </w:tbl>
          <w:p w14:paraId="4344384B" w14:textId="77777777" w:rsidR="00706BF7" w:rsidRPr="00A265F8" w:rsidRDefault="00706BF7" w:rsidP="00594499">
            <w:pPr>
              <w:ind w:left="893"/>
              <w:rPr>
                <w:rFonts w:ascii="Arial Unicode MS" w:eastAsia="Arial Unicode MS" w:hAnsi="Arial Unicode MS" w:cs="Arial Unicode MS"/>
              </w:rPr>
            </w:pPr>
          </w:p>
        </w:tc>
      </w:tr>
    </w:tbl>
    <w:p w14:paraId="7C9E0B1A" w14:textId="77777777" w:rsidR="00706BF7" w:rsidRPr="00A265F8" w:rsidRDefault="00706BF7" w:rsidP="00706BF7"/>
    <w:p w14:paraId="561CCC72" w14:textId="77777777" w:rsidR="007F5781" w:rsidRPr="00A265F8" w:rsidRDefault="007F5781" w:rsidP="00AA108C">
      <w:pPr>
        <w:pStyle w:val="Overskrift3"/>
      </w:pPr>
      <w:bookmarkStart w:id="122" w:name="_Toc379981282"/>
      <w:bookmarkStart w:id="123" w:name="_Toc211949845"/>
      <w:r w:rsidRPr="00A265F8">
        <w:t>5.19 Pumpestasjon</w:t>
      </w:r>
      <w:r w:rsidR="00C50896" w:rsidRPr="00A265F8">
        <w:t>a</w:t>
      </w:r>
      <w:r w:rsidRPr="00A265F8">
        <w:t>r va</w:t>
      </w:r>
      <w:r w:rsidR="003E4885" w:rsidRPr="00A265F8">
        <w:t>tn</w:t>
      </w:r>
      <w:bookmarkEnd w:id="122"/>
      <w:bookmarkEnd w:id="123"/>
    </w:p>
    <w:p w14:paraId="29DC0FC0" w14:textId="77777777" w:rsidR="007F5781" w:rsidRPr="00A265F8" w:rsidRDefault="007F5781" w:rsidP="007F5781"/>
    <w:p w14:paraId="7A550686" w14:textId="77777777" w:rsidR="007F5781" w:rsidRPr="00A265F8" w:rsidRDefault="007F5781" w:rsidP="007F5781">
      <w:r w:rsidRPr="00A265F8">
        <w:t>Kontakt VA-ansvarl</w:t>
      </w:r>
      <w:r w:rsidR="003E4885" w:rsidRPr="00A265F8">
        <w:t>e</w:t>
      </w:r>
      <w:r w:rsidRPr="00A265F8">
        <w:t xml:space="preserve">g </w:t>
      </w:r>
      <w:r w:rsidR="00897A2A" w:rsidRPr="00A265F8">
        <w:t xml:space="preserve">i kommunen for nærare </w:t>
      </w:r>
      <w:r w:rsidR="003E4885" w:rsidRPr="00A265F8">
        <w:t>informasjon</w:t>
      </w:r>
      <w:r w:rsidRPr="00A265F8">
        <w:t xml:space="preserve">. </w:t>
      </w:r>
    </w:p>
    <w:p w14:paraId="2AE8315A" w14:textId="77777777" w:rsidR="00A4319E" w:rsidRPr="00A265F8" w:rsidRDefault="00A4319E" w:rsidP="007F5781"/>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A4319E" w:rsidRPr="00A265F8" w14:paraId="5E9846DA" w14:textId="77777777" w:rsidTr="009A163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A4319E" w:rsidRPr="00A265F8" w14:paraId="03D5FFC7" w14:textId="77777777" w:rsidTr="009A1631">
              <w:trPr>
                <w:tblCellSpacing w:w="7" w:type="dxa"/>
                <w:jc w:val="center"/>
              </w:trPr>
              <w:tc>
                <w:tcPr>
                  <w:tcW w:w="4985" w:type="pct"/>
                  <w:vAlign w:val="center"/>
                </w:tcPr>
                <w:p w14:paraId="28BA081D" w14:textId="77777777" w:rsidR="00A4319E" w:rsidRPr="00A265F8" w:rsidRDefault="00A4319E" w:rsidP="009A1631">
                  <w:pPr>
                    <w:ind w:left="893"/>
                    <w:rPr>
                      <w:rFonts w:eastAsia="Arial Unicode MS"/>
                      <w:highlight w:val="green"/>
                    </w:rPr>
                  </w:pPr>
                  <w:r w:rsidRPr="00A265F8">
                    <w:rPr>
                      <w:b/>
                    </w:rPr>
                    <w:t>Lokale vilkår</w:t>
                  </w:r>
                </w:p>
              </w:tc>
            </w:tr>
            <w:tr w:rsidR="00A4319E" w:rsidRPr="00A265F8" w14:paraId="2F731255" w14:textId="77777777" w:rsidTr="009A163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A4319E" w:rsidRPr="00A265F8" w14:paraId="5F3B4B0F" w14:textId="77777777" w:rsidTr="009A163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A4319E" w:rsidRPr="00A265F8" w14:paraId="3DA5A8C8" w14:textId="77777777" w:rsidTr="009A163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A4319E" w:rsidRPr="00A265F8" w14:paraId="35E72B95" w14:textId="77777777" w:rsidTr="009A1631">
                                <w:trPr>
                                  <w:tblCellSpacing w:w="7" w:type="dxa"/>
                                  <w:jc w:val="center"/>
                                </w:trPr>
                                <w:tc>
                                  <w:tcPr>
                                    <w:tcW w:w="4985" w:type="pct"/>
                                    <w:vAlign w:val="center"/>
                                  </w:tcPr>
                                  <w:p w14:paraId="0C634B11" w14:textId="35A2C6E9" w:rsidR="00894262" w:rsidRPr="00A265F8" w:rsidRDefault="00A4319E" w:rsidP="005559D5">
                                    <w:pPr>
                                      <w:tabs>
                                        <w:tab w:val="left" w:pos="8471"/>
                                      </w:tabs>
                                      <w:ind w:left="724" w:right="249"/>
                                    </w:pPr>
                                    <w:r w:rsidRPr="00A265F8">
                                      <w:lastRenderedPageBreak/>
                                      <w:t>Utforming av vanlege pumpestasjonar, små og mellomstore anlegg, i vassforsyninga, skal vere i samsvar med vedlegg B</w:t>
                                    </w:r>
                                    <w:r w:rsidR="009C6636" w:rsidRPr="00A265F8">
                                      <w:t>6</w:t>
                                    </w:r>
                                    <w:r w:rsidRPr="00A265F8">
                                      <w:t xml:space="preserve">; Retningslinjer for utforming av pumpestasjonar vassforsyning. </w:t>
                                    </w:r>
                                  </w:p>
                                  <w:p w14:paraId="31B1CF15" w14:textId="025BF086" w:rsidR="00A4319E" w:rsidRPr="00A265F8" w:rsidRDefault="00894262" w:rsidP="005559D5">
                                    <w:pPr>
                                      <w:tabs>
                                        <w:tab w:val="left" w:pos="8613"/>
                                      </w:tabs>
                                      <w:ind w:left="724" w:right="107"/>
                                    </w:pPr>
                                    <w:r w:rsidRPr="00A265F8">
                                      <w:t>Pumpestasjonar skal overvakast og styrast via sentral driftskontroll</w:t>
                                    </w:r>
                                    <w:r w:rsidR="009C6636" w:rsidRPr="00A265F8">
                                      <w:t>.</w:t>
                                    </w:r>
                                  </w:p>
                                  <w:p w14:paraId="074324CB" w14:textId="788B63EA" w:rsidR="00D03F06" w:rsidRPr="00A265F8" w:rsidRDefault="00A4319E" w:rsidP="005559D5">
                                    <w:pPr>
                                      <w:tabs>
                                        <w:tab w:val="left" w:pos="8613"/>
                                      </w:tabs>
                                      <w:ind w:left="724" w:right="107"/>
                                    </w:pPr>
                                    <w:r w:rsidRPr="00A265F8">
                                      <w:t xml:space="preserve">VA-ansvarleg skal </w:t>
                                    </w:r>
                                    <w:r w:rsidRPr="00A265F8">
                                      <w:rPr>
                                        <w:u w:val="single"/>
                                      </w:rPr>
                                      <w:t>godkjenne</w:t>
                                    </w:r>
                                    <w:r w:rsidRPr="00A265F8">
                                      <w:t xml:space="preserve"> endeleg utforming av pumpestasjonen.</w:t>
                                    </w:r>
                                  </w:p>
                                </w:tc>
                              </w:tr>
                            </w:tbl>
                            <w:p w14:paraId="007FB093" w14:textId="77777777" w:rsidR="00A4319E" w:rsidRPr="00A265F8" w:rsidRDefault="00A4319E" w:rsidP="009A1631">
                              <w:pPr>
                                <w:ind w:left="768" w:right="1792"/>
                                <w:rPr>
                                  <w:rFonts w:eastAsia="MS Mincho"/>
                                  <w:iCs/>
                                  <w:highlight w:val="green"/>
                                </w:rPr>
                              </w:pPr>
                            </w:p>
                          </w:tc>
                        </w:tr>
                      </w:tbl>
                      <w:p w14:paraId="1748CF09" w14:textId="77777777" w:rsidR="00A4319E" w:rsidRPr="00A265F8" w:rsidRDefault="00A4319E" w:rsidP="009A1631">
                        <w:pPr>
                          <w:ind w:left="812" w:right="1792"/>
                          <w:rPr>
                            <w:rFonts w:eastAsia="Arial Unicode MS"/>
                            <w:highlight w:val="green"/>
                          </w:rPr>
                        </w:pPr>
                      </w:p>
                    </w:tc>
                  </w:tr>
                </w:tbl>
                <w:p w14:paraId="00BB6089" w14:textId="77777777" w:rsidR="00A4319E" w:rsidRPr="00A265F8" w:rsidRDefault="00A4319E" w:rsidP="009A1631">
                  <w:pPr>
                    <w:ind w:left="856" w:right="1612"/>
                    <w:rPr>
                      <w:rFonts w:eastAsia="MS Mincho"/>
                      <w:iCs/>
                      <w:highlight w:val="green"/>
                    </w:rPr>
                  </w:pPr>
                </w:p>
              </w:tc>
            </w:tr>
          </w:tbl>
          <w:p w14:paraId="6C9300F2" w14:textId="77777777" w:rsidR="00A4319E" w:rsidRPr="00A265F8" w:rsidRDefault="00A4319E" w:rsidP="009A1631">
            <w:pPr>
              <w:ind w:left="893"/>
              <w:rPr>
                <w:rFonts w:eastAsia="Arial Unicode MS"/>
              </w:rPr>
            </w:pPr>
          </w:p>
        </w:tc>
      </w:tr>
    </w:tbl>
    <w:p w14:paraId="12E2EFE4" w14:textId="77777777" w:rsidR="00AD3AC8" w:rsidRPr="00A265F8" w:rsidRDefault="00AD3AC8" w:rsidP="00AD3AC8"/>
    <w:p w14:paraId="2719B760" w14:textId="77777777" w:rsidR="007F5781" w:rsidRPr="00A265F8" w:rsidRDefault="007F5781" w:rsidP="00AA108C">
      <w:pPr>
        <w:pStyle w:val="Overskrift3"/>
      </w:pPr>
      <w:bookmarkStart w:id="124" w:name="_Toc379981283"/>
      <w:bookmarkStart w:id="125" w:name="_Toc211949846"/>
      <w:r w:rsidRPr="00A265F8">
        <w:t>5.20 Le</w:t>
      </w:r>
      <w:r w:rsidR="003E4885" w:rsidRPr="00A265F8">
        <w:t>i</w:t>
      </w:r>
      <w:r w:rsidRPr="00A265F8">
        <w:t>dning</w:t>
      </w:r>
      <w:r w:rsidR="003E4885" w:rsidRPr="00A265F8">
        <w:t>a</w:t>
      </w:r>
      <w:r w:rsidRPr="00A265F8">
        <w:t>r under va</w:t>
      </w:r>
      <w:r w:rsidR="003E4885" w:rsidRPr="00A265F8">
        <w:t>t</w:t>
      </w:r>
      <w:r w:rsidRPr="00A265F8">
        <w:t>n</w:t>
      </w:r>
      <w:bookmarkEnd w:id="124"/>
      <w:bookmarkEnd w:id="125"/>
    </w:p>
    <w:p w14:paraId="209CA489" w14:textId="77777777" w:rsidR="007F5781" w:rsidRPr="00A265F8" w:rsidRDefault="007F5781" w:rsidP="007F5781"/>
    <w:p w14:paraId="3460DA43" w14:textId="77777777" w:rsidR="003E4885" w:rsidRPr="00A265F8" w:rsidRDefault="003E4885" w:rsidP="003E4885">
      <w:r w:rsidRPr="00A265F8">
        <w:t>Leidningar under vatn skal ha spesiell godkjenning av VA-</w:t>
      </w:r>
      <w:proofErr w:type="spellStart"/>
      <w:r w:rsidRPr="00A265F8">
        <w:t>ansvarlig</w:t>
      </w:r>
      <w:proofErr w:type="spellEnd"/>
      <w:r w:rsidRPr="00A265F8">
        <w:t xml:space="preserve"> i kommunen.   </w:t>
      </w:r>
    </w:p>
    <w:p w14:paraId="02A2028D" w14:textId="77777777" w:rsidR="003E4885" w:rsidRPr="00A265F8" w:rsidRDefault="003E4885" w:rsidP="003E4885"/>
    <w:p w14:paraId="1C489645" w14:textId="77777777" w:rsidR="003E4885" w:rsidRPr="00A265F8" w:rsidRDefault="003E4885" w:rsidP="003E4885">
      <w:pPr>
        <w:rPr>
          <w:i/>
        </w:rPr>
      </w:pPr>
      <w:r w:rsidRPr="00A265F8">
        <w:t xml:space="preserve">Leidningar under vatn skal leggast og utførast i samsvar med VA/Miljø-blad nr. 44, </w:t>
      </w:r>
      <w:r w:rsidRPr="00A265F8">
        <w:rPr>
          <w:i/>
        </w:rPr>
        <w:t>UT</w:t>
      </w:r>
    </w:p>
    <w:p w14:paraId="27B98DA4" w14:textId="77777777" w:rsidR="003E4885" w:rsidRPr="00A265F8" w:rsidRDefault="003E4885" w:rsidP="003E4885">
      <w:r w:rsidRPr="00A265F8">
        <w:rPr>
          <w:i/>
        </w:rPr>
        <w:t xml:space="preserve">Legging av </w:t>
      </w:r>
      <w:proofErr w:type="spellStart"/>
      <w:r w:rsidRPr="00A265F8">
        <w:rPr>
          <w:i/>
        </w:rPr>
        <w:t>undervannsledning</w:t>
      </w:r>
      <w:proofErr w:type="spellEnd"/>
      <w:r w:rsidRPr="00A265F8">
        <w:t xml:space="preserve">, og VA/Miljø-blad nr. 45, </w:t>
      </w:r>
      <w:r w:rsidRPr="00A265F8">
        <w:rPr>
          <w:i/>
        </w:rPr>
        <w:t>UT  Inntak under vann</w:t>
      </w:r>
      <w:r w:rsidRPr="00A265F8">
        <w:t xml:space="preserve">.  </w:t>
      </w:r>
    </w:p>
    <w:p w14:paraId="147B9C61" w14:textId="77777777" w:rsidR="003E4885" w:rsidRPr="00A265F8" w:rsidRDefault="003E4885" w:rsidP="003E4885"/>
    <w:p w14:paraId="652AF9DF" w14:textId="77777777" w:rsidR="003E4885" w:rsidRPr="00A265F8" w:rsidRDefault="003E4885" w:rsidP="003E4885">
      <w:r w:rsidRPr="00A265F8">
        <w:t>For søknad om løyve til legging av undervassleidning, sjå VA/Miljø-</w:t>
      </w:r>
    </w:p>
    <w:p w14:paraId="3CC0C88A" w14:textId="77777777" w:rsidR="003E4885" w:rsidRPr="00A265F8" w:rsidRDefault="003E4885" w:rsidP="003E4885">
      <w:r w:rsidRPr="00A265F8">
        <w:t xml:space="preserve">blad nr. 41 </w:t>
      </w:r>
      <w:r w:rsidRPr="00A265F8">
        <w:rPr>
          <w:i/>
        </w:rPr>
        <w:t>PT, VA-</w:t>
      </w:r>
      <w:proofErr w:type="spellStart"/>
      <w:r w:rsidRPr="00A265F8">
        <w:rPr>
          <w:i/>
        </w:rPr>
        <w:t>ledninger</w:t>
      </w:r>
      <w:proofErr w:type="spellEnd"/>
      <w:r w:rsidRPr="00A265F8">
        <w:rPr>
          <w:i/>
        </w:rPr>
        <w:t xml:space="preserve"> under vann</w:t>
      </w:r>
      <w:r w:rsidRPr="00A265F8">
        <w:t>. Søknadsprosedyre.</w:t>
      </w:r>
    </w:p>
    <w:p w14:paraId="4ADA1885" w14:textId="77777777" w:rsidR="003E4885" w:rsidRPr="00A265F8" w:rsidRDefault="003E4885" w:rsidP="003E4885"/>
    <w:p w14:paraId="2BEB7D9C"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444C9944"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6FD7A3FF" w14:textId="77777777" w:rsidTr="007F5781">
              <w:trPr>
                <w:tblCellSpacing w:w="7" w:type="dxa"/>
                <w:jc w:val="center"/>
              </w:trPr>
              <w:tc>
                <w:tcPr>
                  <w:tcW w:w="4985" w:type="pct"/>
                  <w:vAlign w:val="center"/>
                </w:tcPr>
                <w:p w14:paraId="043E949B" w14:textId="77777777" w:rsidR="007F5781" w:rsidRPr="00A265F8" w:rsidRDefault="007F5781" w:rsidP="007F5781">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7CB559D1"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0834CA2E"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7B26346E"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2C3FCD26" w14:textId="77777777" w:rsidTr="007F5781">
                                <w:trPr>
                                  <w:tblCellSpacing w:w="7" w:type="dxa"/>
                                  <w:jc w:val="center"/>
                                </w:trPr>
                                <w:tc>
                                  <w:tcPr>
                                    <w:tcW w:w="4985" w:type="pct"/>
                                    <w:vAlign w:val="center"/>
                                  </w:tcPr>
                                  <w:p w14:paraId="1E1FD6F6" w14:textId="11210E08" w:rsidR="00FC2C96" w:rsidRPr="00A265F8" w:rsidRDefault="007F5781" w:rsidP="00D3220B">
                                    <w:pPr>
                                      <w:ind w:left="724" w:right="1792"/>
                                    </w:pPr>
                                    <w:r w:rsidRPr="00A265F8">
                                      <w:t xml:space="preserve">Det skal </w:t>
                                    </w:r>
                                    <w:r w:rsidR="00BE38A4" w:rsidRPr="00A265F8">
                                      <w:t xml:space="preserve">normalt brukast </w:t>
                                    </w:r>
                                    <w:proofErr w:type="spellStart"/>
                                    <w:r w:rsidR="00BE38A4" w:rsidRPr="00A265F8">
                                      <w:t>speilsveisa</w:t>
                                    </w:r>
                                    <w:proofErr w:type="spellEnd"/>
                                    <w:r w:rsidR="004879C4" w:rsidRPr="00A265F8">
                                      <w:t xml:space="preserve"> PE leidning under vatn. Andre løysingar </w:t>
                                    </w:r>
                                    <w:r w:rsidR="00F87A6B" w:rsidRPr="00A265F8">
                                      <w:t xml:space="preserve">t.d. elektromuffer, </w:t>
                                    </w:r>
                                    <w:r w:rsidR="004879C4" w:rsidRPr="00A265F8">
                                      <w:t>skal godkjennast av VA ansvarleg.</w:t>
                                    </w:r>
                                    <w:r w:rsidR="002A67B2" w:rsidRPr="00A265F8">
                                      <w:t xml:space="preserve"> Teknisk løysing ved </w:t>
                                    </w:r>
                                    <w:proofErr w:type="spellStart"/>
                                    <w:r w:rsidR="002A67B2" w:rsidRPr="00A265F8">
                                      <w:t>avgreiningar</w:t>
                                    </w:r>
                                    <w:proofErr w:type="spellEnd"/>
                                    <w:r w:rsidR="002A67B2" w:rsidRPr="00A265F8">
                                      <w:t>, skal godkjennast av VA ansvarleg.</w:t>
                                    </w:r>
                                    <w:r w:rsidR="00A4319E" w:rsidRPr="00A265F8">
                                      <w:t xml:space="preserve"> </w:t>
                                    </w:r>
                                  </w:p>
                                  <w:p w14:paraId="29365507" w14:textId="77777777" w:rsidR="000C6F15" w:rsidRPr="00A265F8" w:rsidRDefault="00FC2C96" w:rsidP="005559D5">
                                    <w:pPr>
                                      <w:ind w:left="724" w:right="1792"/>
                                    </w:pPr>
                                    <w:r w:rsidRPr="00A265F8">
                                      <w:t xml:space="preserve">Leidningen skal vere </w:t>
                                    </w:r>
                                    <w:proofErr w:type="spellStart"/>
                                    <w:r w:rsidRPr="00A265F8">
                                      <w:t>nedgr</w:t>
                                    </w:r>
                                    <w:r w:rsidR="004D07B4" w:rsidRPr="00A265F8">
                                      <w:t>eve</w:t>
                                    </w:r>
                                    <w:proofErr w:type="spellEnd"/>
                                    <w:r w:rsidR="004D07B4" w:rsidRPr="00A265F8">
                                      <w:t xml:space="preserve"> </w:t>
                                    </w:r>
                                    <w:r w:rsidRPr="00A265F8">
                                      <w:t>i strandsona ned til 2 meter under sjøkart null (lågaste a</w:t>
                                    </w:r>
                                    <w:r w:rsidR="00795ED7" w:rsidRPr="00A265F8">
                                      <w:t>s</w:t>
                                    </w:r>
                                    <w:r w:rsidRPr="00A265F8">
                                      <w:t>tronomiske tidevatn LAT)</w:t>
                                    </w:r>
                                    <w:r w:rsidR="00795ED7" w:rsidRPr="00A265F8">
                                      <w:t xml:space="preserve">. </w:t>
                                    </w:r>
                                    <w:r w:rsidR="00367986" w:rsidRPr="00A265F8">
                                      <w:t xml:space="preserve">Leidningen må vere nødvendig sikra mot utvasking frå bølgjer (nedgraven/fastbolta). </w:t>
                                    </w:r>
                                  </w:p>
                                  <w:p w14:paraId="2B51B1B5" w14:textId="63EC3672" w:rsidR="00FC2C96" w:rsidRPr="00A265F8" w:rsidRDefault="00367986" w:rsidP="005559D5">
                                    <w:pPr>
                                      <w:ind w:left="724" w:right="1792"/>
                                    </w:pPr>
                                    <w:r w:rsidRPr="00A265F8">
                                      <w:t>Undervassleidning</w:t>
                                    </w:r>
                                    <w:r w:rsidR="00795ED7" w:rsidRPr="00A265F8">
                                      <w:t>a</w:t>
                                    </w:r>
                                    <w:r w:rsidRPr="00A265F8">
                                      <w:t xml:space="preserve">r skal vere utstyrt  </w:t>
                                    </w:r>
                                    <w:r w:rsidR="000E0D07" w:rsidRPr="00A265F8">
                                      <w:t xml:space="preserve">med </w:t>
                                    </w:r>
                                    <w:proofErr w:type="spellStart"/>
                                    <w:r w:rsidR="0013454E" w:rsidRPr="00A265F8">
                                      <w:t>synke</w:t>
                                    </w:r>
                                    <w:r w:rsidR="009626F2" w:rsidRPr="00A265F8">
                                      <w:t>kappe</w:t>
                                    </w:r>
                                    <w:proofErr w:type="spellEnd"/>
                                    <w:r w:rsidR="009626F2" w:rsidRPr="00A265F8">
                                      <w:t xml:space="preserve"> </w:t>
                                    </w:r>
                                    <w:r w:rsidRPr="00A265F8">
                                      <w:t xml:space="preserve">som </w:t>
                                    </w:r>
                                    <w:r w:rsidR="0075336E" w:rsidRPr="00A265F8">
                                      <w:t>er dimensjonert etter dei lokale forholda</w:t>
                                    </w:r>
                                    <w:r w:rsidR="005559D5" w:rsidRPr="00A265F8">
                                      <w:t>.</w:t>
                                    </w:r>
                                    <w:r w:rsidR="00F023C9" w:rsidRPr="00A265F8">
                                      <w:t xml:space="preserve"> </w:t>
                                    </w:r>
                                    <w:r w:rsidR="00816FBB" w:rsidRPr="00A265F8">
                                      <w:t>Alternativt b</w:t>
                                    </w:r>
                                    <w:r w:rsidR="00364618" w:rsidRPr="00A265F8">
                                      <w:t xml:space="preserve">ruk av </w:t>
                                    </w:r>
                                    <w:r w:rsidR="00364618" w:rsidRPr="00A265F8">
                                      <w:lastRenderedPageBreak/>
                                      <w:t>boltefrie belastningslodd</w:t>
                                    </w:r>
                                    <w:r w:rsidR="00816FBB" w:rsidRPr="00A265F8">
                                      <w:t xml:space="preserve"> med </w:t>
                                    </w:r>
                                    <w:proofErr w:type="spellStart"/>
                                    <w:r w:rsidR="00816FBB" w:rsidRPr="00A265F8">
                                      <w:t>beskyttelseskappe</w:t>
                                    </w:r>
                                    <w:proofErr w:type="spellEnd"/>
                                    <w:r w:rsidR="00364618" w:rsidRPr="00A265F8">
                                      <w:t xml:space="preserve"> skal godkjennast av VA-ansvarleg.</w:t>
                                    </w:r>
                                  </w:p>
                                  <w:p w14:paraId="498705DB" w14:textId="5ACFA6E7" w:rsidR="00AA105B" w:rsidRPr="00A265F8" w:rsidRDefault="00367986" w:rsidP="005559D5">
                                    <w:pPr>
                                      <w:ind w:left="724" w:right="1792"/>
                                    </w:pPr>
                                    <w:r w:rsidRPr="00A265F8">
                                      <w:t>VA- ansvarleg i kommunen kan krevja at hovudleidningar skal vere dublerte (vere reserveleidning ).</w:t>
                                    </w:r>
                                  </w:p>
                                  <w:p w14:paraId="678C9DEE" w14:textId="1593AF15" w:rsidR="00795ED7" w:rsidRPr="00A265F8" w:rsidRDefault="00AA105B" w:rsidP="00191D9F">
                                    <w:pPr>
                                      <w:ind w:left="724" w:right="1792"/>
                                    </w:pPr>
                                    <w:r w:rsidRPr="00A265F8">
                                      <w:t>Som grunnlag for legging av  undervassleidning</w:t>
                                    </w:r>
                                    <w:r w:rsidR="009D085C" w:rsidRPr="00A265F8">
                                      <w:t>(hovudleidningar)</w:t>
                                    </w:r>
                                    <w:r w:rsidRPr="00A265F8">
                                      <w:t xml:space="preserve"> skal heile traseen vere </w:t>
                                    </w:r>
                                    <w:proofErr w:type="spellStart"/>
                                    <w:r w:rsidRPr="00A265F8">
                                      <w:t>scanna</w:t>
                                    </w:r>
                                    <w:proofErr w:type="spellEnd"/>
                                    <w:r w:rsidRPr="00A265F8">
                                      <w:t xml:space="preserve"> og 3 dimensjonalt kart vere utarbeidd. Vidare skal dokumentasjonen på ferdig lagt leidning vere dokumentert med bilde. Ein mogleg  måte å gjere det på, er synt på bildet under.  </w:t>
                                    </w:r>
                                  </w:p>
                                  <w:p w14:paraId="1893A787" w14:textId="77777777" w:rsidR="00795ED7" w:rsidRPr="00A265F8" w:rsidRDefault="00795ED7" w:rsidP="00795ED7">
                                    <w:pPr>
                                      <w:ind w:left="724" w:right="1792"/>
                                    </w:pPr>
                                    <w:r w:rsidRPr="00A265F8">
                                      <w:t>Det blir og vist til VA-miljøblad nr 80. Senking av undervassleidning</w:t>
                                    </w:r>
                                  </w:p>
                                  <w:p w14:paraId="738EA761" w14:textId="77777777" w:rsidR="00AA105B" w:rsidRPr="00A265F8" w:rsidRDefault="00AA105B" w:rsidP="00AA105B">
                                    <w:pPr>
                                      <w:ind w:left="724" w:right="1792"/>
                                    </w:pPr>
                                  </w:p>
                                  <w:p w14:paraId="42B81D10" w14:textId="5F895BF0" w:rsidR="00AA105B" w:rsidRPr="00A265F8" w:rsidRDefault="007169E6" w:rsidP="00191D9F">
                                    <w:pPr>
                                      <w:ind w:left="724" w:right="1792"/>
                                    </w:pPr>
                                    <w:r w:rsidRPr="00A265F8">
                                      <w:rPr>
                                        <w:noProof/>
                                      </w:rPr>
                                      <w:drawing>
                                        <wp:inline distT="0" distB="0" distL="0" distR="0" wp14:anchorId="2DCE9392" wp14:editId="6503D82E">
                                          <wp:extent cx="5179060" cy="2531745"/>
                                          <wp:effectExtent l="0" t="0" r="0" b="0"/>
                                          <wp:docPr id="13"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79060" cy="2531745"/>
                                                  </a:xfrm>
                                                  <a:prstGeom prst="rect">
                                                    <a:avLst/>
                                                  </a:prstGeom>
                                                  <a:noFill/>
                                                  <a:ln>
                                                    <a:noFill/>
                                                  </a:ln>
                                                </pic:spPr>
                                              </pic:pic>
                                            </a:graphicData>
                                          </a:graphic>
                                        </wp:inline>
                                      </w:drawing>
                                    </w:r>
                                  </w:p>
                                </w:tc>
                              </w:tr>
                            </w:tbl>
                            <w:p w14:paraId="26ADF895" w14:textId="77777777" w:rsidR="007F5781" w:rsidRPr="00A265F8" w:rsidRDefault="007F5781" w:rsidP="007F5781">
                              <w:pPr>
                                <w:ind w:left="768" w:right="1792"/>
                                <w:rPr>
                                  <w:rFonts w:eastAsia="MS Mincho"/>
                                  <w:iCs/>
                                </w:rPr>
                              </w:pPr>
                            </w:p>
                          </w:tc>
                        </w:tr>
                      </w:tbl>
                      <w:p w14:paraId="03B66B08" w14:textId="77777777" w:rsidR="007F5781" w:rsidRPr="00A265F8" w:rsidRDefault="007F5781" w:rsidP="007F5781">
                        <w:pPr>
                          <w:ind w:left="812" w:right="1792"/>
                          <w:rPr>
                            <w:rFonts w:ascii="Arial Unicode MS" w:eastAsia="Arial Unicode MS" w:hAnsi="Arial Unicode MS" w:cs="Arial Unicode MS"/>
                          </w:rPr>
                        </w:pPr>
                      </w:p>
                    </w:tc>
                  </w:tr>
                </w:tbl>
                <w:p w14:paraId="6C3D09FF" w14:textId="77777777" w:rsidR="007F5781" w:rsidRPr="00A265F8" w:rsidRDefault="007F5781" w:rsidP="007F5781">
                  <w:pPr>
                    <w:ind w:left="856" w:right="1612"/>
                    <w:rPr>
                      <w:rFonts w:eastAsia="MS Mincho"/>
                      <w:iCs/>
                    </w:rPr>
                  </w:pPr>
                </w:p>
              </w:tc>
            </w:tr>
          </w:tbl>
          <w:p w14:paraId="5443B391" w14:textId="77777777" w:rsidR="007F5781" w:rsidRPr="00A265F8" w:rsidRDefault="007F5781" w:rsidP="007F5781">
            <w:pPr>
              <w:ind w:left="893"/>
              <w:rPr>
                <w:rFonts w:ascii="Arial Unicode MS" w:eastAsia="Arial Unicode MS" w:hAnsi="Arial Unicode MS" w:cs="Arial Unicode MS"/>
              </w:rPr>
            </w:pPr>
          </w:p>
        </w:tc>
      </w:tr>
    </w:tbl>
    <w:p w14:paraId="49A0AC81" w14:textId="77777777" w:rsidR="007F5781" w:rsidRPr="00A265F8" w:rsidRDefault="007F5781" w:rsidP="007F5781"/>
    <w:p w14:paraId="3406B2CC" w14:textId="77777777" w:rsidR="00C217C6" w:rsidRPr="00A265F8" w:rsidRDefault="00C217C6" w:rsidP="00F239A7"/>
    <w:p w14:paraId="0005FF19" w14:textId="77777777" w:rsidR="007F5781" w:rsidRPr="00A265F8" w:rsidRDefault="00FB0D54" w:rsidP="00AA108C">
      <w:pPr>
        <w:pStyle w:val="Overskrift3"/>
      </w:pPr>
      <w:bookmarkStart w:id="126" w:name="_Toc379981284"/>
      <w:bookmarkStart w:id="127" w:name="_Toc211949847"/>
      <w:r w:rsidRPr="00A265F8">
        <w:t>5.21 Reparasjona</w:t>
      </w:r>
      <w:r w:rsidR="007F5781" w:rsidRPr="00A265F8">
        <w:t>r</w:t>
      </w:r>
      <w:bookmarkEnd w:id="126"/>
      <w:bookmarkEnd w:id="127"/>
    </w:p>
    <w:p w14:paraId="01182466" w14:textId="77777777" w:rsidR="007F5781" w:rsidRPr="00A265F8" w:rsidRDefault="007F5781" w:rsidP="007F5781"/>
    <w:p w14:paraId="16390705" w14:textId="77777777" w:rsidR="003E4885" w:rsidRPr="00A265F8" w:rsidRDefault="003E4885" w:rsidP="003E4885">
      <w:pPr>
        <w:rPr>
          <w:i/>
        </w:rPr>
      </w:pPr>
      <w:r w:rsidRPr="00A265F8">
        <w:t xml:space="preserve">Reparasjonar skal utførast etter retningslinene i VA/Miljø-blad nr. 8, </w:t>
      </w:r>
      <w:r w:rsidRPr="00A265F8">
        <w:rPr>
          <w:i/>
        </w:rPr>
        <w:t xml:space="preserve">Reparasjon av </w:t>
      </w:r>
    </w:p>
    <w:p w14:paraId="24CF0129" w14:textId="77777777" w:rsidR="003E4885" w:rsidRPr="00A265F8" w:rsidRDefault="003E4885" w:rsidP="003E4885">
      <w:pPr>
        <w:rPr>
          <w:i/>
        </w:rPr>
      </w:pPr>
      <w:r w:rsidRPr="00A265F8">
        <w:rPr>
          <w:i/>
        </w:rPr>
        <w:t xml:space="preserve">kommunal </w:t>
      </w:r>
      <w:proofErr w:type="spellStart"/>
      <w:r w:rsidRPr="00A265F8">
        <w:rPr>
          <w:i/>
        </w:rPr>
        <w:t>vannledning</w:t>
      </w:r>
      <w:proofErr w:type="spellEnd"/>
      <w:r w:rsidRPr="00A265F8">
        <w:rPr>
          <w:i/>
        </w:rPr>
        <w:t xml:space="preserve">. </w:t>
      </w:r>
    </w:p>
    <w:p w14:paraId="346C3C79" w14:textId="77777777" w:rsidR="003E4885" w:rsidRPr="00A265F8" w:rsidRDefault="003E4885" w:rsidP="003E4885"/>
    <w:p w14:paraId="3758AAF3" w14:textId="77777777" w:rsidR="003E4885" w:rsidRPr="00A265F8" w:rsidRDefault="003E4885" w:rsidP="003E4885">
      <w:r w:rsidRPr="00A265F8">
        <w:lastRenderedPageBreak/>
        <w:t xml:space="preserve">Ut frå omsyn til best mogleg vern mot ureining ved reparasjonar skal rutinane </w:t>
      </w:r>
    </w:p>
    <w:p w14:paraId="5FA30092" w14:textId="77777777" w:rsidR="003E4885" w:rsidRPr="00A265F8" w:rsidRDefault="003E4885" w:rsidP="003E4885">
      <w:r w:rsidRPr="00A265F8">
        <w:t xml:space="preserve">i VA/Miljø-blad nr. 40 </w:t>
      </w:r>
      <w:r w:rsidRPr="00A265F8">
        <w:rPr>
          <w:i/>
        </w:rPr>
        <w:t xml:space="preserve">DTV, </w:t>
      </w:r>
      <w:proofErr w:type="spellStart"/>
      <w:r w:rsidRPr="00A265F8">
        <w:rPr>
          <w:i/>
        </w:rPr>
        <w:t>Rutiner</w:t>
      </w:r>
      <w:proofErr w:type="spellEnd"/>
      <w:r w:rsidRPr="00A265F8">
        <w:rPr>
          <w:i/>
        </w:rPr>
        <w:t xml:space="preserve"> ved </w:t>
      </w:r>
      <w:proofErr w:type="spellStart"/>
      <w:r w:rsidRPr="00A265F8">
        <w:rPr>
          <w:i/>
        </w:rPr>
        <w:t>reparasjoner</w:t>
      </w:r>
      <w:proofErr w:type="spellEnd"/>
      <w:r w:rsidRPr="00A265F8">
        <w:rPr>
          <w:i/>
        </w:rPr>
        <w:t xml:space="preserve"> etter </w:t>
      </w:r>
      <w:proofErr w:type="spellStart"/>
      <w:r w:rsidRPr="00A265F8">
        <w:rPr>
          <w:i/>
        </w:rPr>
        <w:t>brudd</w:t>
      </w:r>
      <w:proofErr w:type="spellEnd"/>
      <w:r w:rsidRPr="00A265F8">
        <w:t>, følgjast.</w:t>
      </w:r>
    </w:p>
    <w:p w14:paraId="0B59C825" w14:textId="77777777" w:rsidR="00C25F70" w:rsidRPr="00A265F8" w:rsidRDefault="00C25F70" w:rsidP="007F5781"/>
    <w:p w14:paraId="0E5FE486" w14:textId="77777777" w:rsidR="007F5781" w:rsidRPr="00A265F8" w:rsidRDefault="007F5781" w:rsidP="007F5781"/>
    <w:p w14:paraId="0FCE9B2F" w14:textId="77777777" w:rsidR="007F5781" w:rsidRPr="00A265F8" w:rsidRDefault="007F5781" w:rsidP="00AA108C">
      <w:pPr>
        <w:pStyle w:val="Overskrift3"/>
      </w:pPr>
      <w:bookmarkStart w:id="128" w:name="_Toc379981285"/>
      <w:bookmarkStart w:id="129" w:name="_Toc211949848"/>
      <w:r w:rsidRPr="00A265F8">
        <w:t>5.A Andre krav</w:t>
      </w:r>
      <w:bookmarkEnd w:id="128"/>
      <w:bookmarkEnd w:id="129"/>
    </w:p>
    <w:p w14:paraId="04241DE3"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2DCF0E22"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794D75BE" w14:textId="77777777" w:rsidTr="007F5781">
              <w:trPr>
                <w:tblCellSpacing w:w="7" w:type="dxa"/>
                <w:jc w:val="center"/>
              </w:trPr>
              <w:tc>
                <w:tcPr>
                  <w:tcW w:w="4985" w:type="pct"/>
                  <w:vAlign w:val="center"/>
                </w:tcPr>
                <w:p w14:paraId="789B4FB3" w14:textId="77777777" w:rsidR="007F5781" w:rsidRPr="00A265F8" w:rsidRDefault="007F5781" w:rsidP="007F5781">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06191111"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0E0FE773"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2135A340" w14:textId="77777777" w:rsidTr="00736E06">
                          <w:trPr>
                            <w:tblCellSpacing w:w="7" w:type="dxa"/>
                            <w:jc w:val="center"/>
                          </w:trPr>
                          <w:tc>
                            <w:tcPr>
                              <w:tcW w:w="4984"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1919940D" w14:textId="77777777" w:rsidTr="00736E06">
                                <w:trPr>
                                  <w:tblCellSpacing w:w="7" w:type="dxa"/>
                                  <w:jc w:val="center"/>
                                </w:trPr>
                                <w:tc>
                                  <w:tcPr>
                                    <w:tcW w:w="4984" w:type="pct"/>
                                    <w:vAlign w:val="center"/>
                                  </w:tcPr>
                                  <w:p w14:paraId="606B7F3C" w14:textId="28D85F6B" w:rsidR="000640BF" w:rsidRPr="00A265F8" w:rsidRDefault="002A67B2" w:rsidP="00F16531">
                                    <w:pPr>
                                      <w:ind w:left="724" w:right="1792"/>
                                      <w:rPr>
                                        <w:rFonts w:eastAsia="MS Mincho"/>
                                      </w:rPr>
                                    </w:pPr>
                                    <w:r w:rsidRPr="00A265F8">
                                      <w:rPr>
                                        <w:rFonts w:eastAsia="MS Mincho"/>
                                      </w:rPr>
                                      <w:t>Vassinstallasjon</w:t>
                                    </w:r>
                                    <w:r w:rsidR="00C50896" w:rsidRPr="00A265F8">
                                      <w:rPr>
                                        <w:rFonts w:eastAsia="MS Mincho"/>
                                      </w:rPr>
                                      <w:t>a</w:t>
                                    </w:r>
                                    <w:r w:rsidRPr="00A265F8">
                                      <w:rPr>
                                        <w:rFonts w:eastAsia="MS Mincho"/>
                                      </w:rPr>
                                      <w:t>r skal utfør</w:t>
                                    </w:r>
                                    <w:r w:rsidR="00736E06" w:rsidRPr="00A265F8">
                                      <w:rPr>
                                        <w:rFonts w:eastAsia="MS Mincho"/>
                                      </w:rPr>
                                      <w:t>ast</w:t>
                                    </w:r>
                                    <w:r w:rsidRPr="00A265F8">
                                      <w:rPr>
                                        <w:rFonts w:eastAsia="MS Mincho"/>
                                      </w:rPr>
                                      <w:t xml:space="preserve"> slik at tilbakestrømming av ureine væsker eller gassar ikkje kan skje. Dette gjeld også for </w:t>
                                    </w:r>
                                    <w:proofErr w:type="spellStart"/>
                                    <w:r w:rsidRPr="00A265F8">
                                      <w:rPr>
                                        <w:rFonts w:eastAsia="MS Mincho"/>
                                      </w:rPr>
                                      <w:t>tilbakesuging</w:t>
                                    </w:r>
                                    <w:proofErr w:type="spellEnd"/>
                                    <w:r w:rsidRPr="00A265F8">
                                      <w:rPr>
                                        <w:rFonts w:eastAsia="MS Mincho"/>
                                      </w:rPr>
                                      <w:t xml:space="preserve"> eller inntrenging av vatn frå andre vassk</w:t>
                                    </w:r>
                                    <w:r w:rsidR="001C7CF8" w:rsidRPr="00A265F8">
                                      <w:rPr>
                                        <w:rFonts w:eastAsia="MS Mincho"/>
                                      </w:rPr>
                                      <w:t>jel</w:t>
                                    </w:r>
                                    <w:r w:rsidRPr="00A265F8">
                                      <w:rPr>
                                        <w:rFonts w:eastAsia="MS Mincho"/>
                                      </w:rPr>
                                      <w:t>der.</w:t>
                                    </w:r>
                                  </w:p>
                                  <w:p w14:paraId="715CFA28" w14:textId="7DDE7560" w:rsidR="00CE6288" w:rsidRPr="00A265F8" w:rsidRDefault="00CE6288" w:rsidP="00783748">
                                    <w:pPr>
                                      <w:ind w:left="724" w:right="1792"/>
                                      <w:rPr>
                                        <w:rFonts w:eastAsia="MS Mincho"/>
                                      </w:rPr>
                                    </w:pPr>
                                    <w:r w:rsidRPr="00A265F8">
                                      <w:rPr>
                                        <w:rFonts w:eastAsia="MS Mincho"/>
                                      </w:rPr>
                                      <w:t>Aktuelle sikringsmetodar går fram av VA miljøblad nr 61.</w:t>
                                    </w:r>
                                    <w:r w:rsidR="00783748" w:rsidRPr="00A265F8">
                                      <w:rPr>
                                        <w:rFonts w:eastAsia="MS Mincho"/>
                                      </w:rPr>
                                      <w:t xml:space="preserve"> VA ansvarleg skal godkjenne endeleg val av tilbakeslagssikring.</w:t>
                                    </w:r>
                                  </w:p>
                                  <w:p w14:paraId="0959BF19" w14:textId="77777777" w:rsidR="000640BF" w:rsidRPr="00A265F8" w:rsidRDefault="000640BF" w:rsidP="000640BF">
                                    <w:pPr>
                                      <w:ind w:left="724" w:right="1792"/>
                                      <w:rPr>
                                        <w:rFonts w:eastAsia="MS Mincho"/>
                                        <w:i/>
                                        <w:iCs/>
                                        <w:u w:val="single"/>
                                      </w:rPr>
                                    </w:pPr>
                                    <w:r w:rsidRPr="00A265F8">
                                      <w:rPr>
                                        <w:rFonts w:eastAsia="MS Mincho"/>
                                        <w:i/>
                                        <w:iCs/>
                                        <w:u w:val="single"/>
                                      </w:rPr>
                                      <w:t xml:space="preserve">For kommunane Askvoll, Bremanger, Fjaler, Hyllestad,  Solund, Stad og Sunnfjord </w:t>
                                    </w:r>
                                  </w:p>
                                  <w:p w14:paraId="5304D243" w14:textId="77777777" w:rsidR="000640BF" w:rsidRPr="00A265F8" w:rsidRDefault="000640BF" w:rsidP="000640BF">
                                    <w:pPr>
                                      <w:ind w:left="724" w:right="1792"/>
                                      <w:rPr>
                                        <w:rFonts w:eastAsia="MS Mincho"/>
                                      </w:rPr>
                                    </w:pPr>
                                    <w:r w:rsidRPr="00A265F8">
                                      <w:rPr>
                                        <w:rFonts w:eastAsia="MS Mincho"/>
                                      </w:rPr>
                                      <w:t>Veskekategori 5 skal sikrast med AF (luftgap med overløp)</w:t>
                                    </w:r>
                                  </w:p>
                                  <w:p w14:paraId="58516032" w14:textId="75581B68" w:rsidR="00736E06" w:rsidRPr="00A265F8" w:rsidRDefault="000640BF" w:rsidP="007E2DB2">
                                    <w:pPr>
                                      <w:ind w:left="724" w:right="1792"/>
                                      <w:rPr>
                                        <w:rFonts w:eastAsia="MS Mincho"/>
                                      </w:rPr>
                                    </w:pPr>
                                    <w:r w:rsidRPr="00A265F8">
                                      <w:rPr>
                                        <w:rFonts w:eastAsia="MS Mincho"/>
                                      </w:rPr>
                                      <w:t xml:space="preserve">For andre væskekategoriar skal nødvendig sikring mot tilbakesug avklarast med VA ansvarleg, sjå og vedlegg B5 Retningslinjer for </w:t>
                                    </w:r>
                                    <w:proofErr w:type="spellStart"/>
                                    <w:r w:rsidRPr="00A265F8">
                                      <w:rPr>
                                        <w:rFonts w:eastAsia="MS Mincho"/>
                                      </w:rPr>
                                      <w:t>slokkevatn</w:t>
                                    </w:r>
                                    <w:proofErr w:type="spellEnd"/>
                                    <w:r w:rsidRPr="00A265F8">
                                      <w:rPr>
                                        <w:rFonts w:eastAsia="MS Mincho"/>
                                      </w:rPr>
                                      <w:t xml:space="preserve"> og sprinklarvatn.</w:t>
                                    </w:r>
                                  </w:p>
                                  <w:p w14:paraId="05DA46C9" w14:textId="7D7141F7" w:rsidR="002A67B2" w:rsidRPr="00A265F8" w:rsidRDefault="00736E06" w:rsidP="000640BF">
                                    <w:pPr>
                                      <w:ind w:left="724" w:right="1792"/>
                                      <w:rPr>
                                        <w:rFonts w:eastAsia="MS Mincho"/>
                                        <w:i/>
                                        <w:iCs/>
                                        <w:u w:val="single"/>
                                      </w:rPr>
                                    </w:pPr>
                                    <w:r w:rsidRPr="00A265F8">
                                      <w:rPr>
                                        <w:rFonts w:eastAsia="MS Mincho"/>
                                        <w:i/>
                                        <w:iCs/>
                                        <w:u w:val="single"/>
                                      </w:rPr>
                                      <w:t xml:space="preserve">For kommunane  Gloppen og Stryn  </w:t>
                                    </w:r>
                                  </w:p>
                                  <w:p w14:paraId="4B4E0C4D" w14:textId="486147DC" w:rsidR="001C7CF8" w:rsidRPr="00A265F8" w:rsidRDefault="002A67B2" w:rsidP="000640BF">
                                    <w:pPr>
                                      <w:ind w:left="724" w:right="1792"/>
                                      <w:rPr>
                                        <w:rFonts w:eastAsia="MS Mincho"/>
                                      </w:rPr>
                                    </w:pPr>
                                    <w:r w:rsidRPr="00A265F8">
                                      <w:rPr>
                                        <w:rFonts w:eastAsia="MS Mincho"/>
                                      </w:rPr>
                                      <w:t>Aktuelle sikringsmetodar går fram av VA miljøblad nr 61 med følgjande presisering: Væskekategori nr 5 kan sikrast med AF(luftgap med overløp) eller BA (Kontrollerbar tilbakeslagssikring).</w:t>
                                    </w:r>
                                  </w:p>
                                  <w:p w14:paraId="2FE902B5" w14:textId="77777777" w:rsidR="00736E06" w:rsidRPr="00A265F8" w:rsidRDefault="00736E06" w:rsidP="00783748">
                                    <w:pPr>
                                      <w:ind w:left="724" w:right="1792"/>
                                    </w:pPr>
                                  </w:p>
                                </w:tc>
                              </w:tr>
                            </w:tbl>
                            <w:p w14:paraId="05517657" w14:textId="77777777" w:rsidR="007F5781" w:rsidRPr="00A265F8" w:rsidRDefault="007F5781" w:rsidP="007F5781">
                              <w:pPr>
                                <w:ind w:left="768" w:right="1792"/>
                                <w:rPr>
                                  <w:rFonts w:eastAsia="MS Mincho"/>
                                  <w:iCs/>
                                </w:rPr>
                              </w:pPr>
                            </w:p>
                          </w:tc>
                        </w:tr>
                      </w:tbl>
                      <w:p w14:paraId="21C49835" w14:textId="77777777" w:rsidR="007F5781" w:rsidRPr="00A265F8" w:rsidRDefault="007F5781" w:rsidP="007F5781">
                        <w:pPr>
                          <w:ind w:left="812" w:right="1792"/>
                          <w:rPr>
                            <w:rFonts w:ascii="Arial Unicode MS" w:eastAsia="Arial Unicode MS" w:hAnsi="Arial Unicode MS" w:cs="Arial Unicode MS"/>
                          </w:rPr>
                        </w:pPr>
                      </w:p>
                    </w:tc>
                  </w:tr>
                </w:tbl>
                <w:p w14:paraId="132ED11D" w14:textId="77777777" w:rsidR="007F5781" w:rsidRPr="00A265F8" w:rsidRDefault="007F5781" w:rsidP="007F5781">
                  <w:pPr>
                    <w:ind w:left="856" w:right="1612"/>
                    <w:rPr>
                      <w:rFonts w:eastAsia="MS Mincho"/>
                      <w:iCs/>
                    </w:rPr>
                  </w:pPr>
                </w:p>
              </w:tc>
            </w:tr>
          </w:tbl>
          <w:p w14:paraId="0AB07040" w14:textId="77777777" w:rsidR="007F5781" w:rsidRPr="00A265F8" w:rsidRDefault="007F5781" w:rsidP="007F5781">
            <w:pPr>
              <w:ind w:left="893"/>
              <w:rPr>
                <w:rFonts w:ascii="Arial Unicode MS" w:eastAsia="Arial Unicode MS" w:hAnsi="Arial Unicode MS" w:cs="Arial Unicode MS"/>
              </w:rPr>
            </w:pPr>
          </w:p>
        </w:tc>
      </w:tr>
    </w:tbl>
    <w:p w14:paraId="7B5E01BE" w14:textId="77777777" w:rsidR="007F5781" w:rsidRPr="00A265F8" w:rsidRDefault="007F5781" w:rsidP="007F5781">
      <w:r w:rsidRPr="00A265F8">
        <w:t xml:space="preserve">        </w:t>
      </w:r>
    </w:p>
    <w:p w14:paraId="6075DC98" w14:textId="77777777" w:rsidR="007F5781" w:rsidRPr="00A265F8" w:rsidRDefault="007F5781" w:rsidP="007F5781"/>
    <w:p w14:paraId="249C95C0" w14:textId="77777777" w:rsidR="007F5781" w:rsidRPr="00A265F8" w:rsidRDefault="007F5781" w:rsidP="007F5781">
      <w:pPr>
        <w:pStyle w:val="Overskrift1"/>
      </w:pPr>
      <w:r w:rsidRPr="00A265F8">
        <w:br w:type="page"/>
      </w:r>
      <w:bookmarkStart w:id="130" w:name="_Toc379981286"/>
      <w:bookmarkStart w:id="131" w:name="_Toc211949849"/>
      <w:r w:rsidRPr="00A265F8">
        <w:lastRenderedPageBreak/>
        <w:t xml:space="preserve">6. Transportsystem </w:t>
      </w:r>
      <w:r w:rsidR="00706BF7" w:rsidRPr="00A265F8">
        <w:t>–</w:t>
      </w:r>
      <w:r w:rsidRPr="00A265F8">
        <w:t xml:space="preserve"> spillva</w:t>
      </w:r>
      <w:r w:rsidR="006C5E91" w:rsidRPr="00A265F8">
        <w:t>t</w:t>
      </w:r>
      <w:r w:rsidRPr="00A265F8">
        <w:t>n</w:t>
      </w:r>
      <w:bookmarkEnd w:id="130"/>
      <w:bookmarkEnd w:id="131"/>
      <w:r w:rsidR="00706BF7" w:rsidRPr="00A265F8">
        <w:t xml:space="preserve">    </w:t>
      </w:r>
    </w:p>
    <w:p w14:paraId="2629BB1F" w14:textId="77777777" w:rsidR="007F5781" w:rsidRPr="00A265F8" w:rsidRDefault="007F5781" w:rsidP="007F5781"/>
    <w:p w14:paraId="29FC5BF8" w14:textId="77777777" w:rsidR="007F5781" w:rsidRPr="00A265F8" w:rsidRDefault="007F5781" w:rsidP="00AA108C">
      <w:pPr>
        <w:pStyle w:val="Overskrift3"/>
      </w:pPr>
      <w:bookmarkStart w:id="132" w:name="_Toc379981287"/>
      <w:bookmarkStart w:id="133" w:name="_Toc211949850"/>
      <w:r w:rsidRPr="00A265F8">
        <w:t xml:space="preserve">6.0 Generelle </w:t>
      </w:r>
      <w:r w:rsidR="006C5E91" w:rsidRPr="00A265F8">
        <w:t>vilkår</w:t>
      </w:r>
      <w:bookmarkEnd w:id="132"/>
      <w:bookmarkEnd w:id="133"/>
    </w:p>
    <w:p w14:paraId="51610C6A" w14:textId="77777777" w:rsidR="006C5E91" w:rsidRPr="00A265F8" w:rsidRDefault="006C5E91" w:rsidP="006C5E91"/>
    <w:p w14:paraId="132617C0" w14:textId="77777777" w:rsidR="006C5E91" w:rsidRPr="00A265F8" w:rsidRDefault="006C5E91" w:rsidP="006C5E91">
      <w:pPr>
        <w:pStyle w:val="NormalWeb"/>
        <w:shd w:val="clear" w:color="auto" w:fill="FFFFFF"/>
        <w:spacing w:before="0" w:beforeAutospacing="0" w:after="0" w:afterAutospacing="0"/>
        <w:rPr>
          <w:color w:val="000000"/>
          <w:lang w:val="nn-NO"/>
        </w:rPr>
      </w:pPr>
      <w:r w:rsidRPr="00A265F8">
        <w:rPr>
          <w:color w:val="000000"/>
          <w:lang w:val="nn-NO"/>
        </w:rPr>
        <w:t>Spillvassleidningar skal utformast med sikte på å unngå tilstopping. Det skal være tilrettelagt for høgtrykksspyling/</w:t>
      </w:r>
      <w:proofErr w:type="spellStart"/>
      <w:r w:rsidRPr="00A265F8">
        <w:rPr>
          <w:color w:val="000000"/>
          <w:lang w:val="nn-NO"/>
        </w:rPr>
        <w:t>suging</w:t>
      </w:r>
      <w:proofErr w:type="spellEnd"/>
      <w:r w:rsidRPr="00A265F8">
        <w:rPr>
          <w:color w:val="000000"/>
          <w:lang w:val="nn-NO"/>
        </w:rPr>
        <w:t>, røyrinspeksjon og framtidig rehabilitering.</w:t>
      </w:r>
    </w:p>
    <w:p w14:paraId="3769E10A" w14:textId="77777777" w:rsidR="006C5E91" w:rsidRPr="00A265F8" w:rsidRDefault="006C5E91" w:rsidP="006C5E91">
      <w:pPr>
        <w:pStyle w:val="NormalWeb"/>
        <w:shd w:val="clear" w:color="auto" w:fill="FFFFFF"/>
        <w:spacing w:before="0" w:beforeAutospacing="0" w:after="0" w:afterAutospacing="0"/>
        <w:rPr>
          <w:color w:val="000000"/>
          <w:lang w:val="nn-NO"/>
        </w:rPr>
      </w:pPr>
      <w:r w:rsidRPr="00A265F8">
        <w:rPr>
          <w:color w:val="000000"/>
          <w:lang w:val="nn-NO"/>
        </w:rPr>
        <w:t>Det skal normalt være same røyrtype/røyrdimensjon mellom kummar. Ved reparasjon og utskifting av røyr skal dette utførast slik at innvendig røyrdimensjonen ikkje blir endra.</w:t>
      </w:r>
    </w:p>
    <w:p w14:paraId="73EB10A0"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31B0AC83" w14:textId="77777777" w:rsidTr="004B400C">
        <w:trPr>
          <w:tblCellSpacing w:w="7" w:type="dxa"/>
          <w:jc w:val="center"/>
        </w:trPr>
        <w:tc>
          <w:tcPr>
            <w:tcW w:w="4985"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70D34367" w14:textId="77777777" w:rsidTr="007F5781">
              <w:trPr>
                <w:tblCellSpacing w:w="7" w:type="dxa"/>
                <w:jc w:val="center"/>
              </w:trPr>
              <w:tc>
                <w:tcPr>
                  <w:tcW w:w="4985" w:type="pct"/>
                  <w:vAlign w:val="center"/>
                </w:tcPr>
                <w:p w14:paraId="1BE9BBB8" w14:textId="77777777" w:rsidR="007F5781" w:rsidRPr="00A265F8" w:rsidRDefault="004B400C" w:rsidP="007F5781">
                  <w:pPr>
                    <w:ind w:left="893"/>
                    <w:rPr>
                      <w:rFonts w:ascii="Arial Unicode MS" w:eastAsia="Arial Unicode MS" w:hAnsi="Arial Unicode MS" w:cs="Arial Unicode MS"/>
                    </w:rPr>
                  </w:pPr>
                  <w:r w:rsidRPr="00A265F8">
                    <w:rPr>
                      <w:b/>
                      <w:bCs/>
                    </w:rPr>
                    <w:t>L</w:t>
                  </w:r>
                  <w:r w:rsidR="007F5781" w:rsidRPr="00A265F8">
                    <w:rPr>
                      <w:b/>
                      <w:bCs/>
                    </w:rPr>
                    <w:t xml:space="preserve">okale </w:t>
                  </w:r>
                  <w:r w:rsidR="0069356F" w:rsidRPr="00A265F8">
                    <w:rPr>
                      <w:b/>
                      <w:bCs/>
                    </w:rPr>
                    <w:t>vilkår</w:t>
                  </w:r>
                </w:p>
              </w:tc>
            </w:tr>
            <w:tr w:rsidR="007F5781" w:rsidRPr="00A265F8" w14:paraId="206D6C18"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4B2AF94E"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7524B1AA"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37EAB7DA" w14:textId="77777777" w:rsidTr="007F5781">
                                <w:trPr>
                                  <w:tblCellSpacing w:w="7" w:type="dxa"/>
                                  <w:jc w:val="center"/>
                                </w:trPr>
                                <w:tc>
                                  <w:tcPr>
                                    <w:tcW w:w="4985" w:type="pct"/>
                                    <w:vAlign w:val="center"/>
                                  </w:tcPr>
                                  <w:p w14:paraId="73CDC425" w14:textId="769B2E42" w:rsidR="00EE744B" w:rsidRPr="00A265F8" w:rsidRDefault="007F5781" w:rsidP="00E028C9">
                                    <w:pPr>
                                      <w:ind w:left="724" w:right="1792"/>
                                    </w:pPr>
                                    <w:r w:rsidRPr="00A265F8">
                                      <w:t>Nyanlegg og omlegging</w:t>
                                    </w:r>
                                    <w:r w:rsidR="001C7CF8" w:rsidRPr="00A265F8">
                                      <w:t>a</w:t>
                                    </w:r>
                                    <w:r w:rsidRPr="00A265F8">
                                      <w:t>r av eksister</w:t>
                                    </w:r>
                                    <w:r w:rsidR="00756669" w:rsidRPr="00A265F8">
                                      <w:t>a</w:t>
                                    </w:r>
                                    <w:r w:rsidRPr="00A265F8">
                                      <w:t>nde anlegg skal bygg</w:t>
                                    </w:r>
                                    <w:r w:rsidR="00756669" w:rsidRPr="00A265F8">
                                      <w:t>ast</w:t>
                                    </w:r>
                                    <w:r w:rsidRPr="00A265F8">
                                      <w:t xml:space="preserve"> som separatsystem. Overva</w:t>
                                    </w:r>
                                    <w:r w:rsidR="002C4665" w:rsidRPr="00A265F8">
                                      <w:t>t</w:t>
                                    </w:r>
                                    <w:r w:rsidRPr="00A265F8">
                                      <w:t>n skal ikk</w:t>
                                    </w:r>
                                    <w:r w:rsidR="00756669" w:rsidRPr="00A265F8">
                                      <w:t>j</w:t>
                                    </w:r>
                                    <w:r w:rsidRPr="00A265F8">
                                      <w:t>e le</w:t>
                                    </w:r>
                                    <w:r w:rsidR="00756669" w:rsidRPr="00A265F8">
                                      <w:t>iast</w:t>
                                    </w:r>
                                    <w:r w:rsidRPr="00A265F8">
                                      <w:t xml:space="preserve"> inn på spillva</w:t>
                                    </w:r>
                                    <w:r w:rsidR="00756669" w:rsidRPr="00A265F8">
                                      <w:t>ss</w:t>
                                    </w:r>
                                    <w:r w:rsidRPr="00A265F8">
                                      <w:t>ystemet</w:t>
                                    </w:r>
                                    <w:r w:rsidR="00AB063A" w:rsidRPr="00A265F8">
                                      <w:t>.</w:t>
                                    </w:r>
                                  </w:p>
                                </w:tc>
                              </w:tr>
                            </w:tbl>
                            <w:p w14:paraId="429BFC23" w14:textId="77777777" w:rsidR="007F5781" w:rsidRPr="00A265F8" w:rsidRDefault="007F5781" w:rsidP="007F5781">
                              <w:pPr>
                                <w:ind w:left="768" w:right="1792"/>
                                <w:rPr>
                                  <w:rFonts w:eastAsia="MS Mincho"/>
                                  <w:iCs/>
                                </w:rPr>
                              </w:pPr>
                            </w:p>
                          </w:tc>
                        </w:tr>
                      </w:tbl>
                      <w:p w14:paraId="1BC0B6A1" w14:textId="77777777" w:rsidR="007F5781" w:rsidRPr="00A265F8" w:rsidRDefault="007F5781" w:rsidP="007F5781">
                        <w:pPr>
                          <w:ind w:left="812" w:right="1792"/>
                          <w:rPr>
                            <w:rFonts w:ascii="Arial Unicode MS" w:eastAsia="Arial Unicode MS" w:hAnsi="Arial Unicode MS" w:cs="Arial Unicode MS"/>
                          </w:rPr>
                        </w:pPr>
                      </w:p>
                    </w:tc>
                  </w:tr>
                </w:tbl>
                <w:p w14:paraId="4AAB15BA" w14:textId="77777777" w:rsidR="007F5781" w:rsidRPr="00A265F8" w:rsidRDefault="007F5781" w:rsidP="007F5781">
                  <w:pPr>
                    <w:ind w:left="856" w:right="1612"/>
                    <w:rPr>
                      <w:rFonts w:eastAsia="MS Mincho"/>
                      <w:iCs/>
                    </w:rPr>
                  </w:pPr>
                </w:p>
              </w:tc>
            </w:tr>
          </w:tbl>
          <w:p w14:paraId="20D8A14C" w14:textId="77777777" w:rsidR="007F5781" w:rsidRPr="00A265F8" w:rsidRDefault="007F5781" w:rsidP="007F5781">
            <w:pPr>
              <w:ind w:left="893"/>
              <w:rPr>
                <w:rFonts w:ascii="Arial Unicode MS" w:eastAsia="Arial Unicode MS" w:hAnsi="Arial Unicode MS" w:cs="Arial Unicode MS"/>
              </w:rPr>
            </w:pPr>
          </w:p>
        </w:tc>
      </w:tr>
    </w:tbl>
    <w:p w14:paraId="61D6F781" w14:textId="77777777" w:rsidR="007F5781" w:rsidRPr="00A265F8" w:rsidRDefault="007F5781" w:rsidP="007F5781">
      <w:r w:rsidRPr="00A265F8">
        <w:t xml:space="preserve">       </w:t>
      </w:r>
    </w:p>
    <w:p w14:paraId="0EE1E882" w14:textId="77777777" w:rsidR="002A67B2" w:rsidRPr="00A265F8" w:rsidRDefault="002A67B2" w:rsidP="007F5781"/>
    <w:p w14:paraId="0BA17223" w14:textId="77777777" w:rsidR="007F5781" w:rsidRPr="00A265F8" w:rsidRDefault="006C5E91" w:rsidP="00AA108C">
      <w:pPr>
        <w:pStyle w:val="Overskrift3"/>
      </w:pPr>
      <w:bookmarkStart w:id="134" w:name="_Toc379981288"/>
      <w:bookmarkStart w:id="135" w:name="_Toc211949851"/>
      <w:r w:rsidRPr="00A265F8">
        <w:t>6.1 Val</w:t>
      </w:r>
      <w:r w:rsidR="007F5781" w:rsidRPr="00A265F8">
        <w:t xml:space="preserve"> av le</w:t>
      </w:r>
      <w:r w:rsidRPr="00A265F8">
        <w:t>i</w:t>
      </w:r>
      <w:r w:rsidR="007F5781" w:rsidRPr="00A265F8">
        <w:t>dningsmateriale</w:t>
      </w:r>
      <w:bookmarkEnd w:id="134"/>
      <w:bookmarkEnd w:id="135"/>
    </w:p>
    <w:p w14:paraId="4BA450F3" w14:textId="77777777" w:rsidR="007F5781" w:rsidRPr="00A265F8" w:rsidRDefault="007F5781" w:rsidP="007F5781"/>
    <w:p w14:paraId="79C268DE" w14:textId="77777777" w:rsidR="006C5E91" w:rsidRPr="00A265F8" w:rsidRDefault="006C5E91" w:rsidP="006C5E91">
      <w:r w:rsidRPr="00A265F8">
        <w:t xml:space="preserve">VA/Miljø-blad nr. 30, </w:t>
      </w:r>
      <w:proofErr w:type="spellStart"/>
      <w:r w:rsidRPr="00A265F8">
        <w:rPr>
          <w:i/>
        </w:rPr>
        <w:t>Valg</w:t>
      </w:r>
      <w:proofErr w:type="spellEnd"/>
      <w:r w:rsidRPr="00A265F8">
        <w:rPr>
          <w:i/>
        </w:rPr>
        <w:t xml:space="preserve"> av </w:t>
      </w:r>
      <w:proofErr w:type="spellStart"/>
      <w:r w:rsidRPr="00A265F8">
        <w:rPr>
          <w:i/>
        </w:rPr>
        <w:t>rørmateriell</w:t>
      </w:r>
      <w:proofErr w:type="spellEnd"/>
      <w:r w:rsidRPr="00A265F8">
        <w:t xml:space="preserve">, skal være rettleiande. Eigna </w:t>
      </w:r>
    </w:p>
    <w:p w14:paraId="323E10C0" w14:textId="77777777" w:rsidR="006C5E91" w:rsidRPr="00A265F8" w:rsidRDefault="006C5E91" w:rsidP="006C5E91">
      <w:r w:rsidRPr="00A265F8">
        <w:t xml:space="preserve">dimensjonar, pris, omsyn til lagring og reparasjonsrutinar må og vurderast.  </w:t>
      </w:r>
    </w:p>
    <w:p w14:paraId="12155238" w14:textId="77777777" w:rsidR="006C5E91" w:rsidRPr="00A265F8" w:rsidRDefault="006C5E91" w:rsidP="006C5E91"/>
    <w:p w14:paraId="56FFF839" w14:textId="77777777" w:rsidR="006C5E91" w:rsidRPr="00A265F8" w:rsidRDefault="006C5E91" w:rsidP="006C5E91">
      <w:r w:rsidRPr="00A265F8">
        <w:t>Kontakt VA-ansvarl</w:t>
      </w:r>
      <w:r w:rsidR="001C7CF8" w:rsidRPr="00A265F8">
        <w:t>e</w:t>
      </w:r>
      <w:r w:rsidRPr="00A265F8">
        <w:t xml:space="preserve">g i kommunen for meir informasjon. </w:t>
      </w:r>
    </w:p>
    <w:p w14:paraId="34E2804B"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458F5855"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2C32B48D" w14:textId="77777777" w:rsidTr="007F5781">
              <w:trPr>
                <w:tblCellSpacing w:w="7" w:type="dxa"/>
                <w:jc w:val="center"/>
              </w:trPr>
              <w:tc>
                <w:tcPr>
                  <w:tcW w:w="4985" w:type="pct"/>
                  <w:vAlign w:val="center"/>
                </w:tcPr>
                <w:p w14:paraId="43D06154" w14:textId="582C8D18" w:rsidR="00186206" w:rsidRPr="00A265F8" w:rsidRDefault="007F5781" w:rsidP="00336336">
                  <w:pPr>
                    <w:ind w:left="893"/>
                    <w:rPr>
                      <w:b/>
                      <w:bCs/>
                    </w:rPr>
                  </w:pPr>
                  <w:r w:rsidRPr="00A265F8">
                    <w:rPr>
                      <w:b/>
                      <w:bCs/>
                    </w:rPr>
                    <w:t xml:space="preserve">Lokale </w:t>
                  </w:r>
                  <w:r w:rsidR="0069356F" w:rsidRPr="00A265F8">
                    <w:rPr>
                      <w:b/>
                      <w:bCs/>
                    </w:rPr>
                    <w:t>vilkår</w:t>
                  </w:r>
                </w:p>
              </w:tc>
            </w:tr>
            <w:tr w:rsidR="007F5781" w:rsidRPr="00A265F8" w14:paraId="4A9F7F3B"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225C7A35" w14:textId="77777777" w:rsidTr="007F5781">
                    <w:trPr>
                      <w:tblCellSpacing w:w="7" w:type="dxa"/>
                      <w:jc w:val="center"/>
                    </w:trPr>
                    <w:tc>
                      <w:tcPr>
                        <w:tcW w:w="4985" w:type="pct"/>
                        <w:vAlign w:val="center"/>
                      </w:tcPr>
                      <w:p w14:paraId="30454151" w14:textId="77777777" w:rsidR="00BB24BC" w:rsidRPr="00A265F8" w:rsidRDefault="00BB24BC" w:rsidP="00BB24BC">
                        <w:pPr>
                          <w:ind w:left="471"/>
                          <w:rPr>
                            <w:lang w:eastAsia="en-US"/>
                          </w:rPr>
                        </w:pPr>
                        <w:r w:rsidRPr="00A265F8">
                          <w:t xml:space="preserve">I område med mykje trafikk, </w:t>
                        </w:r>
                        <w:proofErr w:type="spellStart"/>
                        <w:r w:rsidRPr="00A265F8">
                          <w:t>overdekking</w:t>
                        </w:r>
                        <w:proofErr w:type="spellEnd"/>
                        <w:r w:rsidRPr="00A265F8">
                          <w:t xml:space="preserve"> meir enn 2,5 meter eller diameter større enn 315 mm skal materialval avklarast med VA ansvarleg i kommunen. </w:t>
                        </w:r>
                        <w:r w:rsidRPr="00A265F8">
                          <w:rPr>
                            <w:lang w:eastAsia="en-US"/>
                          </w:rPr>
                          <w:t>Fleirlagsrør (</w:t>
                        </w:r>
                        <w:proofErr w:type="spellStart"/>
                        <w:r w:rsidRPr="00A265F8">
                          <w:rPr>
                            <w:lang w:eastAsia="en-US"/>
                          </w:rPr>
                          <w:t>multilayer</w:t>
                        </w:r>
                        <w:proofErr w:type="spellEnd"/>
                        <w:r w:rsidRPr="00A265F8">
                          <w:rPr>
                            <w:lang w:eastAsia="en-US"/>
                          </w:rPr>
                          <w:t xml:space="preserve">- eller </w:t>
                        </w:r>
                        <w:proofErr w:type="spellStart"/>
                        <w:r w:rsidRPr="00A265F8">
                          <w:rPr>
                            <w:lang w:eastAsia="en-US"/>
                          </w:rPr>
                          <w:t>coex</w:t>
                        </w:r>
                        <w:proofErr w:type="spellEnd"/>
                        <w:r w:rsidRPr="00A265F8">
                          <w:rPr>
                            <w:lang w:eastAsia="en-US"/>
                          </w:rPr>
                          <w:t>-rør) i samsvar med NS-EN 13476-2 blir ikkje tillate brukt.</w:t>
                        </w:r>
                      </w:p>
                      <w:p w14:paraId="6BE78DD3" w14:textId="77777777" w:rsidR="00582C6C" w:rsidRPr="00A265F8" w:rsidRDefault="00582C6C">
                        <w:pPr>
                          <w:rPr>
                            <w:lang w:eastAsia="en-US"/>
                          </w:rPr>
                        </w:pPr>
                      </w:p>
                      <w:p w14:paraId="2D38C9D8" w14:textId="77777777" w:rsidR="00E028C9" w:rsidRPr="00A265F8" w:rsidRDefault="00E028C9" w:rsidP="0055536C">
                        <w:pPr>
                          <w:ind w:left="471"/>
                          <w:rPr>
                            <w:i/>
                            <w:iCs/>
                            <w:u w:val="single"/>
                          </w:rPr>
                        </w:pPr>
                        <w:r w:rsidRPr="00A265F8">
                          <w:rPr>
                            <w:i/>
                            <w:iCs/>
                            <w:u w:val="single"/>
                          </w:rPr>
                          <w:lastRenderedPageBreak/>
                          <w:t xml:space="preserve">For kommunane </w:t>
                        </w:r>
                        <w:r w:rsidR="005A602F" w:rsidRPr="00A265F8">
                          <w:rPr>
                            <w:i/>
                            <w:iCs/>
                            <w:u w:val="single"/>
                          </w:rPr>
                          <w:t>Askvoll,</w:t>
                        </w:r>
                        <w:r w:rsidR="0055536C" w:rsidRPr="00A265F8">
                          <w:rPr>
                            <w:i/>
                            <w:iCs/>
                            <w:u w:val="single"/>
                          </w:rPr>
                          <w:t xml:space="preserve"> Bremanger,</w:t>
                        </w:r>
                        <w:r w:rsidR="005A602F" w:rsidRPr="00A265F8">
                          <w:rPr>
                            <w:i/>
                            <w:iCs/>
                            <w:u w:val="single"/>
                          </w:rPr>
                          <w:t xml:space="preserve"> </w:t>
                        </w:r>
                        <w:r w:rsidR="001B4B49" w:rsidRPr="00A265F8">
                          <w:rPr>
                            <w:i/>
                            <w:iCs/>
                            <w:u w:val="single"/>
                          </w:rPr>
                          <w:t xml:space="preserve">Fjaler, </w:t>
                        </w:r>
                        <w:r w:rsidR="005A602F" w:rsidRPr="00A265F8">
                          <w:rPr>
                            <w:i/>
                            <w:iCs/>
                            <w:u w:val="single"/>
                          </w:rPr>
                          <w:t xml:space="preserve">Hyllestad, </w:t>
                        </w:r>
                        <w:r w:rsidR="001B4B49" w:rsidRPr="00A265F8">
                          <w:rPr>
                            <w:i/>
                            <w:iCs/>
                            <w:u w:val="single"/>
                          </w:rPr>
                          <w:t xml:space="preserve">Solund, </w:t>
                        </w:r>
                        <w:r w:rsidRPr="00A265F8">
                          <w:rPr>
                            <w:i/>
                            <w:iCs/>
                            <w:u w:val="single"/>
                          </w:rPr>
                          <w:t>Sunnfjord</w:t>
                        </w:r>
                        <w:r w:rsidR="001B4B49" w:rsidRPr="00A265F8">
                          <w:rPr>
                            <w:i/>
                            <w:iCs/>
                            <w:u w:val="single"/>
                          </w:rPr>
                          <w:t>, Stryn</w:t>
                        </w:r>
                        <w:r w:rsidR="00582C6C" w:rsidRPr="00A265F8">
                          <w:rPr>
                            <w:i/>
                            <w:iCs/>
                            <w:u w:val="single"/>
                          </w:rPr>
                          <w:t xml:space="preserve"> og</w:t>
                        </w:r>
                        <w:r w:rsidR="001B4B49" w:rsidRPr="00A265F8">
                          <w:rPr>
                            <w:i/>
                            <w:iCs/>
                            <w:u w:val="single"/>
                          </w:rPr>
                          <w:t xml:space="preserve"> Stad</w:t>
                        </w:r>
                        <w:r w:rsidR="00582C6C" w:rsidRPr="00A265F8">
                          <w:rPr>
                            <w:i/>
                            <w:iCs/>
                            <w:u w:val="single"/>
                          </w:rPr>
                          <w:t xml:space="preserve"> gjeld følgjande</w:t>
                        </w:r>
                      </w:p>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7DF3EB41" w14:textId="77777777" w:rsidTr="00E028C9">
                          <w:trPr>
                            <w:tblCellSpacing w:w="7" w:type="dxa"/>
                            <w:jc w:val="center"/>
                          </w:trPr>
                          <w:tc>
                            <w:tcPr>
                              <w:tcW w:w="4984"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3A9E5594" w14:textId="77777777" w:rsidTr="00E028C9">
                                <w:trPr>
                                  <w:tblCellSpacing w:w="7" w:type="dxa"/>
                                  <w:jc w:val="center"/>
                                </w:trPr>
                                <w:tc>
                                  <w:tcPr>
                                    <w:tcW w:w="4984" w:type="pct"/>
                                    <w:vAlign w:val="center"/>
                                  </w:tcPr>
                                  <w:p w14:paraId="14C85D46" w14:textId="77777777" w:rsidR="00186206" w:rsidRPr="00A265F8" w:rsidRDefault="00186206" w:rsidP="00186206">
                                    <w:pPr>
                                      <w:ind w:left="364" w:right="1792"/>
                                    </w:pPr>
                                    <w:r w:rsidRPr="00A265F8">
                                      <w:t>Følgjande strategi skal liggje til grunn ved val av leidningsmateriell:</w:t>
                                    </w:r>
                                  </w:p>
                                  <w:p w14:paraId="03FE133C" w14:textId="59351D76" w:rsidR="00186206" w:rsidRPr="00A265F8" w:rsidRDefault="00186206" w:rsidP="00582C6C">
                                    <w:pPr>
                                      <w:numPr>
                                        <w:ilvl w:val="0"/>
                                        <w:numId w:val="36"/>
                                      </w:numPr>
                                      <w:ind w:right="1792"/>
                                    </w:pPr>
                                    <w:r w:rsidRPr="00A265F8">
                                      <w:rPr>
                                        <w:rFonts w:eastAsia="Arial Unicode MS"/>
                                      </w:rPr>
                                      <w:t xml:space="preserve">PVC-U </w:t>
                                    </w:r>
                                    <w:r w:rsidR="00367986" w:rsidRPr="00A265F8">
                                      <w:rPr>
                                        <w:rFonts w:eastAsia="Arial Unicode MS"/>
                                      </w:rPr>
                                      <w:t>- SN 8</w:t>
                                    </w:r>
                                  </w:p>
                                  <w:p w14:paraId="45349307" w14:textId="614BB36D" w:rsidR="00367986" w:rsidRPr="00A265F8" w:rsidRDefault="00186206" w:rsidP="00582C6C">
                                    <w:pPr>
                                      <w:numPr>
                                        <w:ilvl w:val="0"/>
                                        <w:numId w:val="36"/>
                                      </w:numPr>
                                      <w:tabs>
                                        <w:tab w:val="left" w:pos="1084"/>
                                        <w:tab w:val="left" w:pos="8471"/>
                                        <w:tab w:val="left" w:pos="8613"/>
                                        <w:tab w:val="left" w:pos="8720"/>
                                      </w:tabs>
                                      <w:ind w:right="107"/>
                                    </w:pPr>
                                    <w:r w:rsidRPr="00A265F8">
                                      <w:t>PE</w:t>
                                    </w:r>
                                    <w:r w:rsidR="001B4B49" w:rsidRPr="00A265F8">
                                      <w:t xml:space="preserve"> 100 RC</w:t>
                                    </w:r>
                                    <w:r w:rsidRPr="00A265F8">
                                      <w:t xml:space="preserve"> – for anlegg under vatn, område ved høg grunnvasstand og kryssingar i varerøyr</w:t>
                                    </w:r>
                                    <w:r w:rsidR="005A602F" w:rsidRPr="00A265F8">
                                      <w:t>.</w:t>
                                    </w:r>
                                    <w:r w:rsidR="00367986" w:rsidRPr="00A265F8">
                                      <w:t xml:space="preserve"> Pumpeleidningar/trykkleidningar skal ha SDR verdi 11</w:t>
                                    </w:r>
                                    <w:r w:rsidR="00DC022C" w:rsidRPr="00A265F8">
                                      <w:t xml:space="preserve"> eller lågare</w:t>
                                    </w:r>
                                    <w:r w:rsidR="00367986" w:rsidRPr="00A265F8">
                                      <w:t>.</w:t>
                                    </w:r>
                                  </w:p>
                                  <w:p w14:paraId="0CF95028" w14:textId="455FACA5" w:rsidR="00582C6C" w:rsidRPr="00A265F8" w:rsidRDefault="00582C6C" w:rsidP="00582C6C">
                                    <w:pPr>
                                      <w:ind w:left="1111" w:right="1792"/>
                                      <w:rPr>
                                        <w:szCs w:val="24"/>
                                      </w:rPr>
                                    </w:pPr>
                                    <w:r w:rsidRPr="00A265F8">
                                      <w:rPr>
                                        <w:szCs w:val="24"/>
                                      </w:rPr>
                                      <w:t>Designfaktor (sikkerhe</w:t>
                                    </w:r>
                                    <w:r w:rsidR="001C7CF8" w:rsidRPr="00A265F8">
                                      <w:rPr>
                                        <w:szCs w:val="24"/>
                                      </w:rPr>
                                      <w:t>i</w:t>
                                    </w:r>
                                    <w:r w:rsidRPr="00A265F8">
                                      <w:rPr>
                                        <w:szCs w:val="24"/>
                                      </w:rPr>
                                      <w:t>tsfaktor) skal vere 1,6 med materialkvalitet PE 100 RC (stive røyr).</w:t>
                                    </w:r>
                                  </w:p>
                                  <w:p w14:paraId="2AF828C1" w14:textId="77777777" w:rsidR="008167C3" w:rsidRPr="00A265F8" w:rsidRDefault="008167C3" w:rsidP="00186206">
                                    <w:pPr>
                                      <w:ind w:left="391" w:right="1792"/>
                                      <w:rPr>
                                        <w:i/>
                                        <w:iCs/>
                                        <w:u w:val="single"/>
                                      </w:rPr>
                                    </w:pPr>
                                  </w:p>
                                  <w:p w14:paraId="29FEF6C6" w14:textId="37FE1F01" w:rsidR="00E028C9" w:rsidRPr="00A265F8" w:rsidRDefault="00E028C9" w:rsidP="00186206">
                                    <w:pPr>
                                      <w:ind w:left="391" w:right="1792"/>
                                      <w:rPr>
                                        <w:i/>
                                        <w:iCs/>
                                        <w:u w:val="single"/>
                                      </w:rPr>
                                    </w:pPr>
                                    <w:r w:rsidRPr="00A265F8">
                                      <w:rPr>
                                        <w:i/>
                                        <w:iCs/>
                                        <w:u w:val="single"/>
                                      </w:rPr>
                                      <w:t>For Gloppen</w:t>
                                    </w:r>
                                    <w:r w:rsidR="001B4B49" w:rsidRPr="00A265F8">
                                      <w:rPr>
                                        <w:i/>
                                        <w:iCs/>
                                        <w:u w:val="single"/>
                                      </w:rPr>
                                      <w:t xml:space="preserve"> kommune gjeld følgjande;</w:t>
                                    </w:r>
                                  </w:p>
                                  <w:p w14:paraId="087E0A5D" w14:textId="77777777" w:rsidR="005A602F" w:rsidRPr="00A265F8" w:rsidRDefault="005A602F" w:rsidP="005A602F">
                                    <w:pPr>
                                      <w:numPr>
                                        <w:ilvl w:val="0"/>
                                        <w:numId w:val="36"/>
                                      </w:numPr>
                                      <w:ind w:right="1792"/>
                                    </w:pPr>
                                    <w:r w:rsidRPr="00A265F8">
                                      <w:t>PP</w:t>
                                    </w:r>
                                    <w:r w:rsidR="00582C6C" w:rsidRPr="00A265F8">
                                      <w:t xml:space="preserve"> – SN8</w:t>
                                    </w:r>
                                    <w:r w:rsidRPr="00A265F8">
                                      <w:t>.</w:t>
                                    </w:r>
                                  </w:p>
                                  <w:p w14:paraId="66603C44" w14:textId="7368D3C0" w:rsidR="00582C6C" w:rsidRPr="00A265F8" w:rsidRDefault="005A602F" w:rsidP="00582C6C">
                                    <w:pPr>
                                      <w:numPr>
                                        <w:ilvl w:val="0"/>
                                        <w:numId w:val="36"/>
                                      </w:numPr>
                                      <w:tabs>
                                        <w:tab w:val="left" w:pos="1084"/>
                                        <w:tab w:val="left" w:pos="8471"/>
                                        <w:tab w:val="left" w:pos="8613"/>
                                        <w:tab w:val="left" w:pos="8720"/>
                                      </w:tabs>
                                      <w:ind w:right="107"/>
                                    </w:pPr>
                                    <w:r w:rsidRPr="00A265F8">
                                      <w:t xml:space="preserve">PE </w:t>
                                    </w:r>
                                    <w:r w:rsidR="00582C6C" w:rsidRPr="00A265F8">
                                      <w:t>100 RC –Pumpeleidningar/trykkleidningar skal ha SDR verdi 11</w:t>
                                    </w:r>
                                    <w:r w:rsidR="00DC022C" w:rsidRPr="00A265F8">
                                      <w:t xml:space="preserve"> eller lågare</w:t>
                                    </w:r>
                                    <w:r w:rsidR="00582C6C" w:rsidRPr="00A265F8">
                                      <w:t>.</w:t>
                                    </w:r>
                                  </w:p>
                                  <w:p w14:paraId="14F4FC89" w14:textId="6448D5CD" w:rsidR="00582C6C" w:rsidRPr="00A265F8" w:rsidRDefault="00582C6C" w:rsidP="00582C6C">
                                    <w:pPr>
                                      <w:ind w:left="1111" w:right="1792"/>
                                      <w:rPr>
                                        <w:szCs w:val="24"/>
                                      </w:rPr>
                                    </w:pPr>
                                    <w:r w:rsidRPr="00A265F8">
                                      <w:rPr>
                                        <w:szCs w:val="24"/>
                                      </w:rPr>
                                      <w:t>Designfaktor (</w:t>
                                    </w:r>
                                    <w:proofErr w:type="spellStart"/>
                                    <w:r w:rsidRPr="00A265F8">
                                      <w:rPr>
                                        <w:szCs w:val="24"/>
                                      </w:rPr>
                                      <w:t>sikkerhetsfaktor</w:t>
                                    </w:r>
                                    <w:proofErr w:type="spellEnd"/>
                                    <w:r w:rsidRPr="00A265F8">
                                      <w:rPr>
                                        <w:szCs w:val="24"/>
                                      </w:rPr>
                                      <w:t>) skal vere 1,6 med materialkvalitet PE 100 RC (stive røyr)</w:t>
                                    </w:r>
                                    <w:r w:rsidR="0055536C" w:rsidRPr="00A265F8">
                                      <w:rPr>
                                        <w:szCs w:val="24"/>
                                      </w:rPr>
                                      <w:t>.</w:t>
                                    </w:r>
                                    <w:r w:rsidRPr="00A265F8">
                                      <w:rPr>
                                        <w:szCs w:val="24"/>
                                      </w:rPr>
                                      <w:t xml:space="preserve"> </w:t>
                                    </w:r>
                                    <w:r w:rsidR="00BA4A37" w:rsidRPr="00A265F8">
                                      <w:rPr>
                                        <w:szCs w:val="24"/>
                                      </w:rPr>
                                      <w:t>Designfaktor på 1,25 kan</w:t>
                                    </w:r>
                                    <w:r w:rsidR="00506930" w:rsidRPr="00A265F8">
                                      <w:rPr>
                                        <w:szCs w:val="24"/>
                                      </w:rPr>
                                      <w:t xml:space="preserve"> avklarast med VA</w:t>
                                    </w:r>
                                    <w:r w:rsidR="00BA4A37" w:rsidRPr="00A265F8">
                                      <w:rPr>
                                        <w:szCs w:val="24"/>
                                      </w:rPr>
                                      <w:t xml:space="preserve"> ansvarleg.</w:t>
                                    </w:r>
                                  </w:p>
                                  <w:p w14:paraId="1588C29A" w14:textId="77777777" w:rsidR="00367986" w:rsidRPr="00A265F8" w:rsidRDefault="00367986" w:rsidP="00360A37">
                                    <w:pPr>
                                      <w:ind w:right="1792"/>
                                      <w:rPr>
                                        <w:i/>
                                        <w:iCs/>
                                      </w:rPr>
                                    </w:pPr>
                                  </w:p>
                                </w:tc>
                              </w:tr>
                            </w:tbl>
                            <w:p w14:paraId="6745DB1E" w14:textId="77777777" w:rsidR="007F5781" w:rsidRPr="00A265F8" w:rsidRDefault="007F5781" w:rsidP="007F5781">
                              <w:pPr>
                                <w:ind w:left="768" w:right="1792"/>
                                <w:rPr>
                                  <w:rFonts w:eastAsia="MS Mincho"/>
                                  <w:iCs/>
                                </w:rPr>
                              </w:pPr>
                            </w:p>
                          </w:tc>
                        </w:tr>
                      </w:tbl>
                      <w:p w14:paraId="11952942" w14:textId="77777777" w:rsidR="007F5781" w:rsidRPr="00A265F8" w:rsidRDefault="007F5781" w:rsidP="007F5781">
                        <w:pPr>
                          <w:ind w:left="812" w:right="1792"/>
                          <w:rPr>
                            <w:rFonts w:ascii="Arial Unicode MS" w:eastAsia="Arial Unicode MS" w:hAnsi="Arial Unicode MS" w:cs="Arial Unicode MS"/>
                          </w:rPr>
                        </w:pPr>
                      </w:p>
                    </w:tc>
                  </w:tr>
                </w:tbl>
                <w:p w14:paraId="50C903B1" w14:textId="77777777" w:rsidR="007F5781" w:rsidRPr="00A265F8" w:rsidRDefault="007F5781" w:rsidP="007F5781">
                  <w:pPr>
                    <w:ind w:left="856" w:right="1612"/>
                    <w:rPr>
                      <w:rFonts w:eastAsia="MS Mincho"/>
                      <w:iCs/>
                    </w:rPr>
                  </w:pPr>
                </w:p>
              </w:tc>
            </w:tr>
          </w:tbl>
          <w:p w14:paraId="63E0E3C8" w14:textId="77777777" w:rsidR="007F5781" w:rsidRPr="00A265F8" w:rsidRDefault="007F5781" w:rsidP="007F5781">
            <w:pPr>
              <w:ind w:left="893"/>
              <w:rPr>
                <w:rFonts w:ascii="Arial Unicode MS" w:eastAsia="Arial Unicode MS" w:hAnsi="Arial Unicode MS" w:cs="Arial Unicode MS"/>
              </w:rPr>
            </w:pPr>
          </w:p>
        </w:tc>
      </w:tr>
    </w:tbl>
    <w:p w14:paraId="273C8534" w14:textId="77777777" w:rsidR="007F5781" w:rsidRPr="00A265F8" w:rsidRDefault="007F5781" w:rsidP="007F5781">
      <w:r w:rsidRPr="00A265F8">
        <w:lastRenderedPageBreak/>
        <w:t xml:space="preserve">       </w:t>
      </w:r>
    </w:p>
    <w:p w14:paraId="57CEEAF0" w14:textId="77777777" w:rsidR="001B4B49" w:rsidRPr="00A265F8" w:rsidRDefault="001B4B49" w:rsidP="007F5781"/>
    <w:p w14:paraId="3817EB3B" w14:textId="77777777" w:rsidR="007F5781" w:rsidRPr="00A265F8" w:rsidRDefault="007F5781" w:rsidP="00AA108C">
      <w:pPr>
        <w:pStyle w:val="Overskrift3"/>
      </w:pPr>
      <w:bookmarkStart w:id="136" w:name="_Toc379981289"/>
      <w:bookmarkStart w:id="137" w:name="_Toc211949852"/>
      <w:r w:rsidRPr="00A265F8">
        <w:t xml:space="preserve">6.2 </w:t>
      </w:r>
      <w:r w:rsidR="006C5E91" w:rsidRPr="00A265F8">
        <w:t>Utrekning</w:t>
      </w:r>
      <w:r w:rsidRPr="00A265F8">
        <w:t xml:space="preserve"> av spillva</w:t>
      </w:r>
      <w:r w:rsidR="006C5E91" w:rsidRPr="00A265F8">
        <w:t>ss</w:t>
      </w:r>
      <w:r w:rsidRPr="00A265F8">
        <w:t>mengder</w:t>
      </w:r>
      <w:bookmarkEnd w:id="136"/>
      <w:bookmarkEnd w:id="137"/>
    </w:p>
    <w:p w14:paraId="08A7FB72" w14:textId="77777777" w:rsidR="007F5781" w:rsidRPr="00A265F8" w:rsidRDefault="007F5781" w:rsidP="007F5781"/>
    <w:p w14:paraId="2F66030E" w14:textId="77777777" w:rsidR="006C5E91" w:rsidRPr="00A265F8" w:rsidRDefault="006C5E91" w:rsidP="006C5E91">
      <w:pPr>
        <w:pStyle w:val="NormalWeb"/>
        <w:spacing w:before="0" w:beforeAutospacing="0" w:after="0" w:afterAutospacing="0"/>
        <w:rPr>
          <w:lang w:val="nn-NO"/>
        </w:rPr>
      </w:pPr>
      <w:r w:rsidRPr="00A265F8">
        <w:rPr>
          <w:lang w:val="nn-NO"/>
        </w:rPr>
        <w:t xml:space="preserve">Spillvassanlegg skal dimensjonerast for største forventa </w:t>
      </w:r>
      <w:proofErr w:type="spellStart"/>
      <w:r w:rsidRPr="00A265F8">
        <w:rPr>
          <w:lang w:val="nn-NO"/>
        </w:rPr>
        <w:t>tilrenning</w:t>
      </w:r>
      <w:proofErr w:type="spellEnd"/>
      <w:r w:rsidRPr="00A265F8">
        <w:rPr>
          <w:lang w:val="nn-NO"/>
        </w:rPr>
        <w:t xml:space="preserve">. Mogleg framtidig auke i spillvassmengda skal takast med i utrekningane. </w:t>
      </w:r>
    </w:p>
    <w:p w14:paraId="7790043A" w14:textId="77777777" w:rsidR="006C5E91" w:rsidRPr="00A265F8" w:rsidRDefault="006C5E91" w:rsidP="006C5E91">
      <w:pPr>
        <w:pStyle w:val="NormalWeb"/>
        <w:spacing w:before="0" w:beforeAutospacing="0" w:after="0" w:afterAutospacing="0"/>
        <w:rPr>
          <w:lang w:val="nn-NO"/>
        </w:rPr>
      </w:pPr>
    </w:p>
    <w:p w14:paraId="6AFF2499" w14:textId="77777777" w:rsidR="006C5E91" w:rsidRPr="00A265F8" w:rsidRDefault="006C5E91" w:rsidP="006C5E91">
      <w:pPr>
        <w:pStyle w:val="NormalWeb"/>
        <w:spacing w:before="0" w:beforeAutospacing="0" w:after="0" w:afterAutospacing="0"/>
        <w:rPr>
          <w:lang w:val="nn-NO"/>
        </w:rPr>
      </w:pPr>
      <w:r w:rsidRPr="00A265F8">
        <w:rPr>
          <w:lang w:val="nn-NO"/>
        </w:rPr>
        <w:t xml:space="preserve">For verksemder med </w:t>
      </w:r>
      <w:proofErr w:type="spellStart"/>
      <w:r w:rsidRPr="00A265F8">
        <w:rPr>
          <w:lang w:val="nn-NO"/>
        </w:rPr>
        <w:t>særlig</w:t>
      </w:r>
      <w:proofErr w:type="spellEnd"/>
      <w:r w:rsidRPr="00A265F8">
        <w:rPr>
          <w:lang w:val="nn-NO"/>
        </w:rPr>
        <w:t xml:space="preserve"> stort spillvassavløp kan ein setja ei øvre grense for </w:t>
      </w:r>
      <w:proofErr w:type="spellStart"/>
      <w:r w:rsidRPr="00A265F8">
        <w:rPr>
          <w:lang w:val="nn-NO"/>
        </w:rPr>
        <w:t>påsl</w:t>
      </w:r>
      <w:r w:rsidR="00B23052" w:rsidRPr="00A265F8">
        <w:rPr>
          <w:lang w:val="nn-NO"/>
        </w:rPr>
        <w:t>e</w:t>
      </w:r>
      <w:r w:rsidRPr="00A265F8">
        <w:rPr>
          <w:lang w:val="nn-NO"/>
        </w:rPr>
        <w:t>ppet</w:t>
      </w:r>
      <w:proofErr w:type="spellEnd"/>
      <w:r w:rsidRPr="00A265F8">
        <w:rPr>
          <w:lang w:val="nn-NO"/>
        </w:rPr>
        <w:t xml:space="preserve"> til offentl</w:t>
      </w:r>
      <w:r w:rsidR="00B23052" w:rsidRPr="00A265F8">
        <w:rPr>
          <w:lang w:val="nn-NO"/>
        </w:rPr>
        <w:t>e</w:t>
      </w:r>
      <w:r w:rsidRPr="00A265F8">
        <w:rPr>
          <w:lang w:val="nn-NO"/>
        </w:rPr>
        <w:t xml:space="preserve">ge avløpsanlegg, sjå </w:t>
      </w:r>
      <w:proofErr w:type="spellStart"/>
      <w:r w:rsidRPr="00A265F8">
        <w:rPr>
          <w:lang w:val="nn-NO"/>
        </w:rPr>
        <w:t>bestemmelsar</w:t>
      </w:r>
      <w:proofErr w:type="spellEnd"/>
      <w:r w:rsidRPr="00A265F8">
        <w:rPr>
          <w:lang w:val="nn-NO"/>
        </w:rPr>
        <w:t xml:space="preserve"> om offentl</w:t>
      </w:r>
      <w:r w:rsidR="00B23052" w:rsidRPr="00A265F8">
        <w:rPr>
          <w:lang w:val="nn-NO"/>
        </w:rPr>
        <w:t>e</w:t>
      </w:r>
      <w:r w:rsidRPr="00A265F8">
        <w:rPr>
          <w:lang w:val="nn-NO"/>
        </w:rPr>
        <w:t>ge avløpsanlegg i forure</w:t>
      </w:r>
      <w:r w:rsidR="00B23052" w:rsidRPr="00A265F8">
        <w:rPr>
          <w:lang w:val="nn-NO"/>
        </w:rPr>
        <w:t>ining</w:t>
      </w:r>
      <w:r w:rsidRPr="00A265F8">
        <w:rPr>
          <w:lang w:val="nn-NO"/>
        </w:rPr>
        <w:t>sforskrift</w:t>
      </w:r>
      <w:r w:rsidR="00B23052" w:rsidRPr="00A265F8">
        <w:rPr>
          <w:lang w:val="nn-NO"/>
        </w:rPr>
        <w:t>a</w:t>
      </w:r>
      <w:r w:rsidRPr="00A265F8">
        <w:rPr>
          <w:lang w:val="nn-NO"/>
        </w:rPr>
        <w:t xml:space="preserve"> (§ 15A). Dette medfører at verksemda må byggja t.d. basseng, som utjamnar toppar i spillvassmengda.</w:t>
      </w:r>
    </w:p>
    <w:p w14:paraId="592BE16A" w14:textId="77777777" w:rsidR="006C5E91" w:rsidRPr="00A265F8" w:rsidRDefault="006C5E91" w:rsidP="006C5E91">
      <w:pPr>
        <w:pStyle w:val="NormalWeb"/>
        <w:spacing w:before="0" w:beforeAutospacing="0" w:after="0" w:afterAutospacing="0"/>
        <w:rPr>
          <w:lang w:val="nn-NO"/>
        </w:rPr>
      </w:pPr>
    </w:p>
    <w:p w14:paraId="037385A4" w14:textId="77777777" w:rsidR="006C5E91" w:rsidRPr="00A265F8" w:rsidRDefault="006C5E91" w:rsidP="006C5E91">
      <w:pPr>
        <w:pStyle w:val="NormalWeb"/>
        <w:spacing w:before="0" w:beforeAutospacing="0" w:after="0" w:afterAutospacing="0"/>
        <w:rPr>
          <w:lang w:val="nn-NO"/>
        </w:rPr>
      </w:pPr>
      <w:r w:rsidRPr="00A265F8">
        <w:rPr>
          <w:lang w:val="nn-NO"/>
        </w:rPr>
        <w:t>Spillvassmengder skal utreknast etter nær</w:t>
      </w:r>
      <w:r w:rsidR="00B23052" w:rsidRPr="00A265F8">
        <w:rPr>
          <w:lang w:val="nn-NO"/>
        </w:rPr>
        <w:t>a</w:t>
      </w:r>
      <w:r w:rsidRPr="00A265F8">
        <w:rPr>
          <w:lang w:val="nn-NO"/>
        </w:rPr>
        <w:t>re avtale med VA-ansvarl</w:t>
      </w:r>
      <w:r w:rsidR="00B23052" w:rsidRPr="00A265F8">
        <w:rPr>
          <w:lang w:val="nn-NO"/>
        </w:rPr>
        <w:t>e</w:t>
      </w:r>
      <w:r w:rsidRPr="00A265F8">
        <w:rPr>
          <w:lang w:val="nn-NO"/>
        </w:rPr>
        <w:t>g i kommunen.</w:t>
      </w:r>
    </w:p>
    <w:p w14:paraId="7512B14C" w14:textId="77777777" w:rsidR="008167C3" w:rsidRPr="00A265F8" w:rsidRDefault="008167C3" w:rsidP="006C5E91">
      <w:pPr>
        <w:pStyle w:val="NormalWeb"/>
        <w:spacing w:before="0" w:beforeAutospacing="0" w:after="0" w:afterAutospacing="0"/>
        <w:rPr>
          <w:lang w:val="nn-NO"/>
        </w:rPr>
      </w:pPr>
    </w:p>
    <w:p w14:paraId="01DA87CC"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6F3FC27F"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6B7A8398" w14:textId="77777777" w:rsidTr="007F5781">
              <w:trPr>
                <w:tblCellSpacing w:w="7" w:type="dxa"/>
                <w:jc w:val="center"/>
              </w:trPr>
              <w:tc>
                <w:tcPr>
                  <w:tcW w:w="4985" w:type="pct"/>
                  <w:vAlign w:val="center"/>
                </w:tcPr>
                <w:p w14:paraId="37985ED3" w14:textId="77777777" w:rsidR="007F5781" w:rsidRPr="00A265F8" w:rsidRDefault="007F5781" w:rsidP="007F5781">
                  <w:pPr>
                    <w:ind w:left="893"/>
                    <w:rPr>
                      <w:rFonts w:ascii="Arial Unicode MS" w:eastAsia="Arial Unicode MS" w:hAnsi="Arial Unicode MS" w:cs="Arial Unicode MS"/>
                    </w:rPr>
                  </w:pPr>
                  <w:r w:rsidRPr="00A265F8">
                    <w:rPr>
                      <w:b/>
                      <w:bCs/>
                    </w:rPr>
                    <w:lastRenderedPageBreak/>
                    <w:t xml:space="preserve">Lokale </w:t>
                  </w:r>
                  <w:r w:rsidR="0069356F" w:rsidRPr="00A265F8">
                    <w:rPr>
                      <w:b/>
                      <w:bCs/>
                    </w:rPr>
                    <w:t>vilkår</w:t>
                  </w:r>
                </w:p>
              </w:tc>
            </w:tr>
            <w:tr w:rsidR="007F5781" w:rsidRPr="00A265F8" w14:paraId="374DB74F"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569B8594"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13FC4AEE"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63B10771" w14:textId="77777777" w:rsidTr="007F5781">
                                <w:trPr>
                                  <w:tblCellSpacing w:w="7" w:type="dxa"/>
                                  <w:jc w:val="center"/>
                                </w:trPr>
                                <w:tc>
                                  <w:tcPr>
                                    <w:tcW w:w="4985" w:type="pct"/>
                                    <w:vAlign w:val="center"/>
                                  </w:tcPr>
                                  <w:p w14:paraId="56173EE0" w14:textId="77777777" w:rsidR="00AA6446" w:rsidRPr="00A265F8" w:rsidRDefault="00D239DD" w:rsidP="00AA6446">
                                    <w:pPr>
                                      <w:ind w:left="724" w:right="1792"/>
                                    </w:pPr>
                                    <w:r w:rsidRPr="00A265F8">
                                      <w:t xml:space="preserve">Utrekning av personekvivalentar skal utførast i samsvar med </w:t>
                                    </w:r>
                                    <w:r w:rsidR="007F5781" w:rsidRPr="00A265F8">
                                      <w:t xml:space="preserve">  Norsk Standard NS 9426. Spillva</w:t>
                                    </w:r>
                                    <w:r w:rsidRPr="00A265F8">
                                      <w:t>s</w:t>
                                    </w:r>
                                    <w:r w:rsidR="007F5781" w:rsidRPr="00A265F8">
                                      <w:t>smengder skal</w:t>
                                    </w:r>
                                    <w:r w:rsidRPr="00A265F8">
                                      <w:t xml:space="preserve"> utreknast </w:t>
                                    </w:r>
                                    <w:r w:rsidR="007F5781" w:rsidRPr="00A265F8">
                                      <w:t xml:space="preserve">etter planlagt </w:t>
                                    </w:r>
                                    <w:r w:rsidR="00121298" w:rsidRPr="00A265F8">
                                      <w:t>vass</w:t>
                                    </w:r>
                                    <w:r w:rsidR="007F5781" w:rsidRPr="00A265F8">
                                      <w:t>behov. S</w:t>
                                    </w:r>
                                    <w:r w:rsidRPr="00A265F8">
                                      <w:t>jå</w:t>
                                    </w:r>
                                    <w:r w:rsidR="007F5781" w:rsidRPr="00A265F8">
                                      <w:t xml:space="preserve"> pkt. 3.3.2. </w:t>
                                    </w:r>
                                    <w:proofErr w:type="spellStart"/>
                                    <w:r w:rsidR="007F5781" w:rsidRPr="00A265F8">
                                      <w:t>Beregning</w:t>
                                    </w:r>
                                    <w:proofErr w:type="spellEnd"/>
                                    <w:r w:rsidR="007F5781" w:rsidRPr="00A265F8">
                                      <w:t xml:space="preserve"> av </w:t>
                                    </w:r>
                                    <w:proofErr w:type="spellStart"/>
                                    <w:r w:rsidR="007F5781" w:rsidRPr="00A265F8">
                                      <w:t>vannforbruk</w:t>
                                    </w:r>
                                    <w:proofErr w:type="spellEnd"/>
                                    <w:r w:rsidR="007F5781" w:rsidRPr="00A265F8">
                                      <w:t xml:space="preserve">. </w:t>
                                    </w:r>
                                  </w:p>
                                  <w:p w14:paraId="54D3FD80" w14:textId="026DCEFB" w:rsidR="007F5781" w:rsidRPr="00A265F8" w:rsidRDefault="007F5781" w:rsidP="00186206">
                                    <w:pPr>
                                      <w:ind w:left="724" w:right="1792"/>
                                    </w:pPr>
                                    <w:proofErr w:type="spellStart"/>
                                    <w:r w:rsidRPr="00A265F8">
                                      <w:t>In</w:t>
                                    </w:r>
                                    <w:r w:rsidR="00186206" w:rsidRPr="00A265F8">
                                      <w:t>nlekking</w:t>
                                    </w:r>
                                    <w:proofErr w:type="spellEnd"/>
                                    <w:r w:rsidRPr="00A265F8">
                                      <w:t xml:space="preserve"> skal vurder</w:t>
                                    </w:r>
                                    <w:r w:rsidR="00D239DD" w:rsidRPr="00A265F8">
                                      <w:t>ast</w:t>
                                    </w:r>
                                    <w:r w:rsidRPr="00A265F8">
                                      <w:t xml:space="preserve"> og ta</w:t>
                                    </w:r>
                                    <w:r w:rsidR="00D239DD" w:rsidRPr="00A265F8">
                                      <w:t>kast m</w:t>
                                    </w:r>
                                    <w:r w:rsidRPr="00A265F8">
                                      <w:t xml:space="preserve">ed i </w:t>
                                    </w:r>
                                    <w:r w:rsidR="00D239DD" w:rsidRPr="00A265F8">
                                      <w:t>utrekninga</w:t>
                                    </w:r>
                                    <w:r w:rsidRPr="00A265F8">
                                      <w:t>.</w:t>
                                    </w:r>
                                  </w:p>
                                </w:tc>
                              </w:tr>
                            </w:tbl>
                            <w:p w14:paraId="19776221" w14:textId="77777777" w:rsidR="007F5781" w:rsidRPr="00A265F8" w:rsidRDefault="007F5781" w:rsidP="007F5781">
                              <w:pPr>
                                <w:ind w:left="768" w:right="1792"/>
                                <w:rPr>
                                  <w:rFonts w:eastAsia="MS Mincho"/>
                                  <w:iCs/>
                                </w:rPr>
                              </w:pPr>
                            </w:p>
                          </w:tc>
                        </w:tr>
                      </w:tbl>
                      <w:p w14:paraId="50D3561D" w14:textId="77777777" w:rsidR="007F5781" w:rsidRPr="00A265F8" w:rsidRDefault="007F5781" w:rsidP="007F5781">
                        <w:pPr>
                          <w:ind w:left="812" w:right="1792"/>
                          <w:rPr>
                            <w:rFonts w:ascii="Arial Unicode MS" w:eastAsia="Arial Unicode MS" w:hAnsi="Arial Unicode MS" w:cs="Arial Unicode MS"/>
                          </w:rPr>
                        </w:pPr>
                      </w:p>
                    </w:tc>
                  </w:tr>
                </w:tbl>
                <w:p w14:paraId="27605FF3" w14:textId="77777777" w:rsidR="007F5781" w:rsidRPr="00A265F8" w:rsidRDefault="007F5781" w:rsidP="007F5781">
                  <w:pPr>
                    <w:ind w:left="856" w:right="1612"/>
                    <w:rPr>
                      <w:rFonts w:eastAsia="MS Mincho"/>
                      <w:iCs/>
                    </w:rPr>
                  </w:pPr>
                </w:p>
              </w:tc>
            </w:tr>
          </w:tbl>
          <w:p w14:paraId="3B7E16DC" w14:textId="77777777" w:rsidR="007F5781" w:rsidRPr="00A265F8" w:rsidRDefault="007F5781" w:rsidP="007F5781">
            <w:pPr>
              <w:ind w:left="893"/>
              <w:rPr>
                <w:rFonts w:ascii="Arial Unicode MS" w:eastAsia="Arial Unicode MS" w:hAnsi="Arial Unicode MS" w:cs="Arial Unicode MS"/>
              </w:rPr>
            </w:pPr>
          </w:p>
        </w:tc>
      </w:tr>
    </w:tbl>
    <w:p w14:paraId="7C157466" w14:textId="77777777" w:rsidR="007F5781" w:rsidRPr="00A265F8" w:rsidRDefault="007F5781" w:rsidP="007F5781"/>
    <w:p w14:paraId="5E1F6D68" w14:textId="77777777" w:rsidR="006B2039" w:rsidRPr="00A265F8" w:rsidRDefault="006B2039" w:rsidP="00F239A7"/>
    <w:p w14:paraId="76B50E76" w14:textId="77777777" w:rsidR="007F5781" w:rsidRPr="00A265F8" w:rsidRDefault="007F5781" w:rsidP="00AA108C">
      <w:pPr>
        <w:pStyle w:val="Overskrift3"/>
      </w:pPr>
      <w:bookmarkStart w:id="138" w:name="_Toc379981290"/>
      <w:bookmarkStart w:id="139" w:name="_Toc211949853"/>
      <w:r w:rsidRPr="00A265F8">
        <w:t>6.3 Dimensjonering av spillva</w:t>
      </w:r>
      <w:r w:rsidR="006C5E91" w:rsidRPr="00A265F8">
        <w:t>ss</w:t>
      </w:r>
      <w:r w:rsidRPr="00A265F8">
        <w:t>le</w:t>
      </w:r>
      <w:r w:rsidR="006C5E91" w:rsidRPr="00A265F8">
        <w:t>i</w:t>
      </w:r>
      <w:r w:rsidRPr="00A265F8">
        <w:t>dning</w:t>
      </w:r>
      <w:r w:rsidR="006C5E91" w:rsidRPr="00A265F8">
        <w:t>a</w:t>
      </w:r>
      <w:r w:rsidRPr="00A265F8">
        <w:t>r</w:t>
      </w:r>
      <w:bookmarkEnd w:id="138"/>
      <w:bookmarkEnd w:id="139"/>
    </w:p>
    <w:p w14:paraId="1AF8C359" w14:textId="77777777" w:rsidR="007F5781" w:rsidRPr="00A265F8" w:rsidRDefault="007F5781" w:rsidP="007F5781"/>
    <w:p w14:paraId="546AF82F" w14:textId="77777777" w:rsidR="006C5E91" w:rsidRPr="00A265F8" w:rsidRDefault="006C5E91" w:rsidP="006C5E91">
      <w:pPr>
        <w:pStyle w:val="NormalWeb"/>
        <w:spacing w:before="0" w:beforeAutospacing="0" w:after="0" w:afterAutospacing="0"/>
        <w:rPr>
          <w:lang w:val="nn-NO"/>
        </w:rPr>
      </w:pPr>
      <w:r w:rsidRPr="00A265F8">
        <w:rPr>
          <w:lang w:val="nn-NO"/>
        </w:rPr>
        <w:t xml:space="preserve">Spillvassanlegg skal dimensjonerast for største forventa </w:t>
      </w:r>
      <w:proofErr w:type="spellStart"/>
      <w:r w:rsidRPr="00A265F8">
        <w:rPr>
          <w:lang w:val="nn-NO"/>
        </w:rPr>
        <w:t>tilrenning</w:t>
      </w:r>
      <w:proofErr w:type="spellEnd"/>
      <w:r w:rsidRPr="00A265F8">
        <w:rPr>
          <w:lang w:val="nn-NO"/>
        </w:rPr>
        <w:t xml:space="preserve">. Mogleg framtidig auke i spillvassmengda skal takast med i utrekningane. </w:t>
      </w:r>
    </w:p>
    <w:p w14:paraId="26C00E86"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01AA23F2"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7F8416E7" w14:textId="77777777" w:rsidTr="007F5781">
              <w:trPr>
                <w:tblCellSpacing w:w="7" w:type="dxa"/>
                <w:jc w:val="center"/>
              </w:trPr>
              <w:tc>
                <w:tcPr>
                  <w:tcW w:w="4985" w:type="pct"/>
                  <w:vAlign w:val="center"/>
                </w:tcPr>
                <w:p w14:paraId="30F9F04A" w14:textId="77777777" w:rsidR="007F5781" w:rsidRPr="00A265F8" w:rsidRDefault="007F5781" w:rsidP="007F5781">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53471F5F"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6EE03FD8"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763331DB"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206C2FBD" w14:textId="77777777" w:rsidTr="007F5781">
                                <w:trPr>
                                  <w:tblCellSpacing w:w="7" w:type="dxa"/>
                                  <w:jc w:val="center"/>
                                </w:trPr>
                                <w:tc>
                                  <w:tcPr>
                                    <w:tcW w:w="4985" w:type="pct"/>
                                    <w:vAlign w:val="center"/>
                                  </w:tcPr>
                                  <w:p w14:paraId="19B9A387" w14:textId="5C8D6680" w:rsidR="00121298" w:rsidRPr="00A265F8" w:rsidRDefault="007F5781" w:rsidP="00672CA5">
                                    <w:pPr>
                                      <w:ind w:left="724" w:right="1792"/>
                                    </w:pPr>
                                    <w:r w:rsidRPr="00A265F8">
                                      <w:t>Ved dimensjonering av spillva</w:t>
                                    </w:r>
                                    <w:r w:rsidR="003321F1" w:rsidRPr="00A265F8">
                                      <w:t xml:space="preserve">ssleidningar </w:t>
                                    </w:r>
                                    <w:r w:rsidRPr="00A265F8">
                                      <w:t>skal det ta</w:t>
                                    </w:r>
                                    <w:r w:rsidR="003321F1" w:rsidRPr="00A265F8">
                                      <w:t>kast</w:t>
                                    </w:r>
                                    <w:r w:rsidRPr="00A265F8">
                                      <w:t xml:space="preserve"> spesielt </w:t>
                                    </w:r>
                                    <w:r w:rsidR="003321F1" w:rsidRPr="00A265F8">
                                      <w:t>omsyn</w:t>
                                    </w:r>
                                    <w:r w:rsidRPr="00A265F8">
                                      <w:t xml:space="preserve"> til framtidig</w:t>
                                    </w:r>
                                    <w:r w:rsidR="003321F1" w:rsidRPr="00A265F8">
                                      <w:t>e</w:t>
                                    </w:r>
                                    <w:r w:rsidRPr="00A265F8">
                                      <w:t xml:space="preserve"> spillva</w:t>
                                    </w:r>
                                    <w:r w:rsidR="003321F1" w:rsidRPr="00A265F8">
                                      <w:t>ss</w:t>
                                    </w:r>
                                    <w:r w:rsidRPr="00A265F8">
                                      <w:t>mengder og utbygging av hov</w:t>
                                    </w:r>
                                    <w:r w:rsidR="004568EE" w:rsidRPr="00A265F8">
                                      <w:t>u</w:t>
                                    </w:r>
                                    <w:r w:rsidRPr="00A265F8">
                                      <w:t>dnettet i området. Dette skal ivareta</w:t>
                                    </w:r>
                                    <w:r w:rsidR="004568EE" w:rsidRPr="00A265F8">
                                      <w:t xml:space="preserve">kast </w:t>
                                    </w:r>
                                    <w:r w:rsidRPr="00A265F8">
                                      <w:t xml:space="preserve">ved at det </w:t>
                                    </w:r>
                                    <w:r w:rsidR="004568EE" w:rsidRPr="00A265F8">
                                      <w:t xml:space="preserve">skal </w:t>
                                    </w:r>
                                    <w:r w:rsidRPr="00A265F8">
                                      <w:t>utarbeid</w:t>
                                    </w:r>
                                    <w:r w:rsidR="004568EE" w:rsidRPr="00A265F8">
                                      <w:t>ast</w:t>
                                    </w:r>
                                    <w:r w:rsidRPr="00A265F8">
                                      <w:t xml:space="preserve"> e</w:t>
                                    </w:r>
                                    <w:r w:rsidR="004568EE" w:rsidRPr="00A265F8">
                                      <w:t>i</w:t>
                                    </w:r>
                                    <w:r w:rsidRPr="00A265F8">
                                      <w:t xml:space="preserve">n </w:t>
                                    </w:r>
                                    <w:r w:rsidR="001B4B49" w:rsidRPr="00A265F8">
                                      <w:t>VAO plan</w:t>
                                    </w:r>
                                    <w:r w:rsidRPr="00A265F8">
                                      <w:t xml:space="preserve"> for he</w:t>
                                    </w:r>
                                    <w:r w:rsidR="00AA6446" w:rsidRPr="00A265F8">
                                      <w:t>i</w:t>
                                    </w:r>
                                    <w:r w:rsidR="007E06E8" w:rsidRPr="00A265F8">
                                      <w:t xml:space="preserve">le utbyggingsområdet </w:t>
                                    </w:r>
                                    <w:proofErr w:type="spellStart"/>
                                    <w:r w:rsidR="007E06E8" w:rsidRPr="00A265F8">
                                      <w:t>jfr</w:t>
                                    </w:r>
                                    <w:proofErr w:type="spellEnd"/>
                                    <w:r w:rsidR="007E06E8" w:rsidRPr="00A265F8">
                                      <w:t xml:space="preserve"> vedlegg B1.</w:t>
                                    </w:r>
                                    <w:r w:rsidR="00BA3A6E" w:rsidRPr="00A265F8">
                                      <w:t xml:space="preserve"> Sjekkliste for overordna VAO plan.</w:t>
                                    </w:r>
                                  </w:p>
                                  <w:p w14:paraId="01C33C87" w14:textId="77777777" w:rsidR="00284DCF" w:rsidRPr="00A265F8" w:rsidRDefault="00284DCF" w:rsidP="004568EE">
                                    <w:pPr>
                                      <w:ind w:left="724" w:right="1792"/>
                                    </w:pPr>
                                    <w:r w:rsidRPr="00A265F8">
                                      <w:t xml:space="preserve">Det blir </w:t>
                                    </w:r>
                                    <w:r w:rsidR="00AB7D31" w:rsidRPr="00A265F8">
                                      <w:t>og</w:t>
                                    </w:r>
                                    <w:r w:rsidRPr="00A265F8">
                                      <w:t xml:space="preserve"> synt til </w:t>
                                    </w:r>
                                    <w:proofErr w:type="spellStart"/>
                                    <w:r w:rsidRPr="00A265F8">
                                      <w:t>pkt</w:t>
                                    </w:r>
                                    <w:proofErr w:type="spellEnd"/>
                                    <w:r w:rsidRPr="00A265F8">
                                      <w:t xml:space="preserve"> 5.3 Dimensjonering av vassleidningar.</w:t>
                                    </w:r>
                                  </w:p>
                                  <w:p w14:paraId="39F5A949" w14:textId="77777777" w:rsidR="00186206" w:rsidRPr="00A265F8" w:rsidRDefault="00186206" w:rsidP="00284DCF">
                                    <w:pPr>
                                      <w:ind w:right="1792"/>
                                    </w:pPr>
                                  </w:p>
                                </w:tc>
                              </w:tr>
                            </w:tbl>
                            <w:p w14:paraId="71702473" w14:textId="77777777" w:rsidR="007F5781" w:rsidRPr="00A265F8" w:rsidRDefault="007F5781" w:rsidP="007F5781">
                              <w:pPr>
                                <w:ind w:left="768" w:right="1792"/>
                                <w:rPr>
                                  <w:rFonts w:eastAsia="MS Mincho"/>
                                  <w:iCs/>
                                </w:rPr>
                              </w:pPr>
                            </w:p>
                          </w:tc>
                        </w:tr>
                      </w:tbl>
                      <w:p w14:paraId="250C95EC" w14:textId="77777777" w:rsidR="007F5781" w:rsidRPr="00A265F8" w:rsidRDefault="007F5781" w:rsidP="007F5781">
                        <w:pPr>
                          <w:ind w:left="812" w:right="1792"/>
                          <w:rPr>
                            <w:rFonts w:ascii="Arial Unicode MS" w:eastAsia="Arial Unicode MS" w:hAnsi="Arial Unicode MS" w:cs="Arial Unicode MS"/>
                          </w:rPr>
                        </w:pPr>
                      </w:p>
                    </w:tc>
                  </w:tr>
                </w:tbl>
                <w:p w14:paraId="2BFE3BC1" w14:textId="77777777" w:rsidR="007F5781" w:rsidRPr="00A265F8" w:rsidRDefault="007F5781" w:rsidP="007F5781">
                  <w:pPr>
                    <w:ind w:left="856" w:right="1612"/>
                    <w:rPr>
                      <w:rFonts w:eastAsia="MS Mincho"/>
                      <w:iCs/>
                    </w:rPr>
                  </w:pPr>
                </w:p>
              </w:tc>
            </w:tr>
          </w:tbl>
          <w:p w14:paraId="6A8B6B8E" w14:textId="77777777" w:rsidR="007F5781" w:rsidRPr="00A265F8" w:rsidRDefault="007F5781" w:rsidP="007F5781">
            <w:pPr>
              <w:ind w:left="893"/>
              <w:rPr>
                <w:rFonts w:ascii="Arial Unicode MS" w:eastAsia="Arial Unicode MS" w:hAnsi="Arial Unicode MS" w:cs="Arial Unicode MS"/>
              </w:rPr>
            </w:pPr>
          </w:p>
        </w:tc>
      </w:tr>
    </w:tbl>
    <w:p w14:paraId="7731A9F7" w14:textId="77777777" w:rsidR="007F5781" w:rsidRPr="00A265F8" w:rsidRDefault="007F5781" w:rsidP="007F5781"/>
    <w:p w14:paraId="47526BA2" w14:textId="77777777" w:rsidR="00B23052" w:rsidRPr="00A265F8" w:rsidRDefault="00B23052" w:rsidP="007F5781"/>
    <w:p w14:paraId="3FF7F174" w14:textId="77777777" w:rsidR="00B23052" w:rsidRPr="00A265F8" w:rsidRDefault="00B23052" w:rsidP="007F5781"/>
    <w:p w14:paraId="25F6D38C" w14:textId="77777777" w:rsidR="000C5CC9" w:rsidRPr="00A265F8" w:rsidRDefault="000C5CC9" w:rsidP="00F239A7"/>
    <w:p w14:paraId="091E64A0" w14:textId="77777777" w:rsidR="00FA1644" w:rsidRPr="00A265F8" w:rsidRDefault="00FA1644" w:rsidP="00F239A7">
      <w:bookmarkStart w:id="140" w:name="_Toc379981291"/>
    </w:p>
    <w:p w14:paraId="6308B934" w14:textId="77777777" w:rsidR="00672CA5" w:rsidRPr="00A265F8" w:rsidRDefault="00672CA5" w:rsidP="00F239A7"/>
    <w:p w14:paraId="3D6E5596" w14:textId="77777777" w:rsidR="00672CA5" w:rsidRPr="00A265F8" w:rsidRDefault="00672CA5" w:rsidP="00F239A7"/>
    <w:p w14:paraId="6E06FB87" w14:textId="77777777" w:rsidR="007F5781" w:rsidRPr="00A265F8" w:rsidRDefault="007F5781" w:rsidP="00AA108C">
      <w:pPr>
        <w:pStyle w:val="Overskrift3"/>
      </w:pPr>
      <w:bookmarkStart w:id="141" w:name="_Toc211949854"/>
      <w:r w:rsidRPr="00A265F8">
        <w:lastRenderedPageBreak/>
        <w:t>6.4 Minstedimensjon</w:t>
      </w:r>
      <w:r w:rsidR="006C5E91" w:rsidRPr="00A265F8">
        <w:t>a</w:t>
      </w:r>
      <w:r w:rsidRPr="00A265F8">
        <w:t>r</w:t>
      </w:r>
      <w:bookmarkEnd w:id="140"/>
      <w:bookmarkEnd w:id="141"/>
    </w:p>
    <w:p w14:paraId="1CEC6D18" w14:textId="77777777" w:rsidR="007F5781" w:rsidRPr="00A265F8" w:rsidRDefault="007F5781" w:rsidP="007F5781"/>
    <w:p w14:paraId="3521FFB8" w14:textId="77777777" w:rsidR="007F5781" w:rsidRPr="00A265F8" w:rsidRDefault="007F5781" w:rsidP="007F5781">
      <w:r w:rsidRPr="00A265F8">
        <w:t>Minste dimensjon for offentl</w:t>
      </w:r>
      <w:r w:rsidR="006C5E91" w:rsidRPr="00A265F8">
        <w:t>e</w:t>
      </w:r>
      <w:r w:rsidRPr="00A265F8">
        <w:t>g spillva</w:t>
      </w:r>
      <w:r w:rsidR="006C5E91" w:rsidRPr="00A265F8">
        <w:t>s</w:t>
      </w:r>
      <w:r w:rsidRPr="00A265F8">
        <w:t>sle</w:t>
      </w:r>
      <w:r w:rsidR="006C5E91" w:rsidRPr="00A265F8">
        <w:t>idning skal som hovu</w:t>
      </w:r>
      <w:r w:rsidRPr="00A265F8">
        <w:t>dregel v</w:t>
      </w:r>
      <w:r w:rsidR="006C5E91" w:rsidRPr="00A265F8">
        <w:t>e</w:t>
      </w:r>
      <w:r w:rsidRPr="00A265F8">
        <w:t xml:space="preserve">re 150 </w:t>
      </w:r>
    </w:p>
    <w:p w14:paraId="745C130D" w14:textId="77777777" w:rsidR="007F5781" w:rsidRPr="00A265F8" w:rsidRDefault="007F5781" w:rsidP="007F5781">
      <w:r w:rsidRPr="00A265F8">
        <w:t>mm.</w:t>
      </w:r>
    </w:p>
    <w:p w14:paraId="0B53D86E" w14:textId="77777777" w:rsidR="00B22EDF" w:rsidRPr="00A265F8" w:rsidRDefault="007F5781" w:rsidP="00B22EDF">
      <w:r w:rsidRPr="00A265F8">
        <w:t xml:space="preserve"> </w:t>
      </w:r>
      <w:r w:rsidR="00B22EDF"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B22EDF" w:rsidRPr="00A265F8" w14:paraId="2BFBBA9A" w14:textId="77777777" w:rsidTr="0064087D">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B22EDF" w:rsidRPr="00A265F8" w14:paraId="3DE43B04" w14:textId="77777777" w:rsidTr="0064087D">
              <w:trPr>
                <w:tblCellSpacing w:w="7" w:type="dxa"/>
                <w:jc w:val="center"/>
              </w:trPr>
              <w:tc>
                <w:tcPr>
                  <w:tcW w:w="4985" w:type="pct"/>
                  <w:vAlign w:val="center"/>
                </w:tcPr>
                <w:p w14:paraId="2AA2AD6F" w14:textId="77777777" w:rsidR="00B22EDF" w:rsidRPr="00A265F8" w:rsidRDefault="00B22EDF" w:rsidP="0064087D">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B22EDF" w:rsidRPr="00A265F8" w14:paraId="2210BFFF" w14:textId="77777777" w:rsidTr="0064087D">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B22EDF" w:rsidRPr="00A265F8" w14:paraId="7D747C65" w14:textId="77777777" w:rsidTr="0064087D">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B22EDF" w:rsidRPr="00A265F8" w14:paraId="27D98372" w14:textId="77777777" w:rsidTr="0064087D">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B22EDF" w:rsidRPr="00A265F8" w14:paraId="26FC2036" w14:textId="77777777" w:rsidTr="0064087D">
                                <w:trPr>
                                  <w:tblCellSpacing w:w="7" w:type="dxa"/>
                                  <w:jc w:val="center"/>
                                </w:trPr>
                                <w:tc>
                                  <w:tcPr>
                                    <w:tcW w:w="4985" w:type="pct"/>
                                    <w:vAlign w:val="center"/>
                                  </w:tcPr>
                                  <w:p w14:paraId="1F618E89" w14:textId="77777777" w:rsidR="001B4B49" w:rsidRPr="00A265F8" w:rsidRDefault="00121298" w:rsidP="00672CA5">
                                    <w:pPr>
                                      <w:ind w:left="724" w:right="1792"/>
                                    </w:pPr>
                                    <w:r w:rsidRPr="00A265F8">
                                      <w:t>Minste innvendige dimensjon er 150 mm.</w:t>
                                    </w:r>
                                  </w:p>
                                  <w:p w14:paraId="18C05EA8" w14:textId="45CAFDA5" w:rsidR="00711C62" w:rsidRPr="00A265F8" w:rsidRDefault="00711C62" w:rsidP="00672CA5">
                                    <w:pPr>
                                      <w:ind w:left="724" w:right="1792"/>
                                    </w:pPr>
                                    <w:r w:rsidRPr="00A265F8">
                                      <w:t>Minste dimensjon for trykkleidningar/pumpeleidningar må dimensjonerast særskilt og godkjennast av VA ansvarleg.</w:t>
                                    </w:r>
                                  </w:p>
                                </w:tc>
                              </w:tr>
                            </w:tbl>
                            <w:p w14:paraId="316C6E8A" w14:textId="77777777" w:rsidR="00B22EDF" w:rsidRPr="00A265F8" w:rsidRDefault="00B22EDF" w:rsidP="0064087D">
                              <w:pPr>
                                <w:ind w:left="768" w:right="1792"/>
                                <w:rPr>
                                  <w:rFonts w:eastAsia="MS Mincho"/>
                                  <w:iCs/>
                                </w:rPr>
                              </w:pPr>
                            </w:p>
                          </w:tc>
                        </w:tr>
                      </w:tbl>
                      <w:p w14:paraId="5E9461B0" w14:textId="77777777" w:rsidR="00B22EDF" w:rsidRPr="00A265F8" w:rsidRDefault="00B22EDF" w:rsidP="0064087D">
                        <w:pPr>
                          <w:ind w:left="812" w:right="1792"/>
                          <w:rPr>
                            <w:rFonts w:ascii="Arial Unicode MS" w:eastAsia="Arial Unicode MS" w:hAnsi="Arial Unicode MS" w:cs="Arial Unicode MS"/>
                          </w:rPr>
                        </w:pPr>
                      </w:p>
                    </w:tc>
                  </w:tr>
                </w:tbl>
                <w:p w14:paraId="78D51843" w14:textId="77777777" w:rsidR="00B22EDF" w:rsidRPr="00A265F8" w:rsidRDefault="00B22EDF" w:rsidP="0064087D">
                  <w:pPr>
                    <w:ind w:left="856" w:right="1612"/>
                    <w:rPr>
                      <w:rFonts w:eastAsia="MS Mincho"/>
                      <w:iCs/>
                    </w:rPr>
                  </w:pPr>
                </w:p>
              </w:tc>
            </w:tr>
          </w:tbl>
          <w:p w14:paraId="77A264A3" w14:textId="77777777" w:rsidR="00B22EDF" w:rsidRPr="00A265F8" w:rsidRDefault="00B22EDF" w:rsidP="0064087D">
            <w:pPr>
              <w:ind w:left="893"/>
              <w:rPr>
                <w:rFonts w:ascii="Arial Unicode MS" w:eastAsia="Arial Unicode MS" w:hAnsi="Arial Unicode MS" w:cs="Arial Unicode MS"/>
              </w:rPr>
            </w:pPr>
          </w:p>
        </w:tc>
      </w:tr>
    </w:tbl>
    <w:p w14:paraId="7332634F" w14:textId="77777777" w:rsidR="00B22EDF" w:rsidRPr="00A265F8" w:rsidRDefault="00B22EDF" w:rsidP="00B22EDF"/>
    <w:p w14:paraId="6F18C4D5" w14:textId="77777777" w:rsidR="007F5781" w:rsidRPr="00A265F8" w:rsidRDefault="007F5781" w:rsidP="007F5781">
      <w:r w:rsidRPr="00A265F8">
        <w:t xml:space="preserve">   </w:t>
      </w:r>
    </w:p>
    <w:p w14:paraId="24441864" w14:textId="77777777" w:rsidR="007F5781" w:rsidRPr="00A265F8" w:rsidRDefault="006C5E91" w:rsidP="00AA108C">
      <w:pPr>
        <w:pStyle w:val="Overskrift3"/>
      </w:pPr>
      <w:bookmarkStart w:id="142" w:name="_Toc379981292"/>
      <w:bookmarkStart w:id="143" w:name="_Toc211949855"/>
      <w:r w:rsidRPr="00A265F8">
        <w:t>6.5 Minimumsfall/sjølvreinsing</w:t>
      </w:r>
      <w:bookmarkEnd w:id="142"/>
      <w:bookmarkEnd w:id="143"/>
    </w:p>
    <w:p w14:paraId="6368754A" w14:textId="77777777" w:rsidR="00AA108C" w:rsidRPr="00A265F8" w:rsidRDefault="00AA108C" w:rsidP="00AA108C"/>
    <w:p w14:paraId="3968843B" w14:textId="77777777" w:rsidR="006C5E91" w:rsidRPr="00A265F8" w:rsidRDefault="006C5E91" w:rsidP="006C5E91">
      <w:r w:rsidRPr="00A265F8">
        <w:t xml:space="preserve">Ved fall mindre enn 10 </w:t>
      </w:r>
      <w:r w:rsidRPr="00A265F8">
        <w:rPr>
          <w:rFonts w:eastAsia="MS Mincho"/>
        </w:rPr>
        <w:t>‰</w:t>
      </w:r>
      <w:r w:rsidRPr="00A265F8">
        <w:t xml:space="preserve"> skal sjølvreinsing dokumenterast via </w:t>
      </w:r>
      <w:proofErr w:type="spellStart"/>
      <w:r w:rsidRPr="00A265F8">
        <w:t>skjærkraft</w:t>
      </w:r>
      <w:proofErr w:type="spellEnd"/>
      <w:r w:rsidRPr="00A265F8">
        <w:t xml:space="preserve"> </w:t>
      </w:r>
    </w:p>
    <w:p w14:paraId="79A597EF" w14:textId="77777777" w:rsidR="006C5E91" w:rsidRPr="00A265F8" w:rsidRDefault="006C5E91" w:rsidP="006C5E91">
      <w:r w:rsidRPr="00A265F8">
        <w:t xml:space="preserve">berekningar. </w:t>
      </w:r>
      <w:proofErr w:type="spellStart"/>
      <w:r w:rsidRPr="00A265F8">
        <w:t>Endeleidninger</w:t>
      </w:r>
      <w:proofErr w:type="spellEnd"/>
      <w:r w:rsidRPr="00A265F8">
        <w:t xml:space="preserve"> skal vurderast spesielt i samband med sjølvreinsing. </w:t>
      </w:r>
    </w:p>
    <w:p w14:paraId="242C5E4C" w14:textId="190BA7A0" w:rsidR="006C5E91" w:rsidRPr="00A265F8" w:rsidRDefault="006C5E91" w:rsidP="006C5E91">
      <w:r w:rsidRPr="00A265F8">
        <w:t xml:space="preserve">Det er viktig at ein ikkje får </w:t>
      </w:r>
      <w:proofErr w:type="spellStart"/>
      <w:r w:rsidRPr="00A265F8">
        <w:t>motfall</w:t>
      </w:r>
      <w:proofErr w:type="spellEnd"/>
      <w:r w:rsidRPr="00A265F8">
        <w:t xml:space="preserve"> og </w:t>
      </w:r>
      <w:proofErr w:type="spellStart"/>
      <w:r w:rsidRPr="00A265F8">
        <w:t>svankar</w:t>
      </w:r>
      <w:proofErr w:type="spellEnd"/>
      <w:r w:rsidRPr="00A265F8">
        <w:t xml:space="preserve"> ved legging av </w:t>
      </w:r>
      <w:proofErr w:type="spellStart"/>
      <w:r w:rsidRPr="00A265F8">
        <w:t>spillvassledningar</w:t>
      </w:r>
      <w:proofErr w:type="spellEnd"/>
      <w:r w:rsidRPr="00A265F8">
        <w:t>. Toleransekrav til legginga er difor viktig, sjå</w:t>
      </w:r>
      <w:r w:rsidR="00A118BD" w:rsidRPr="00A265F8">
        <w:t xml:space="preserve"> NS 3420</w:t>
      </w:r>
      <w:r w:rsidR="00121298" w:rsidRPr="00A265F8">
        <w:t>, kapittel H3.</w:t>
      </w:r>
      <w:r w:rsidRPr="00A265F8">
        <w:t xml:space="preserve"> </w:t>
      </w:r>
    </w:p>
    <w:p w14:paraId="55F9A72A" w14:textId="6218179A" w:rsidR="00284DCF" w:rsidRPr="00A265F8" w:rsidRDefault="006C5E91" w:rsidP="007F5781">
      <w:r w:rsidRPr="00A265F8">
        <w:t>VA-ansvarleg i kommunen skal godkjenne minimumsfall</w:t>
      </w:r>
      <w:r w:rsidR="00711C62" w:rsidRPr="00A265F8">
        <w:t>.</w:t>
      </w:r>
    </w:p>
    <w:p w14:paraId="658ED976" w14:textId="77777777" w:rsidR="006C5E91" w:rsidRPr="00A265F8" w:rsidRDefault="006C5E91" w:rsidP="007F5781"/>
    <w:p w14:paraId="34397097" w14:textId="77777777" w:rsidR="007F5781" w:rsidRPr="00A265F8" w:rsidRDefault="00F47A9C" w:rsidP="00F47A9C">
      <w:pPr>
        <w:pStyle w:val="Overskrift3"/>
      </w:pPr>
      <w:bookmarkStart w:id="144" w:name="_Toc379981293"/>
      <w:bookmarkStart w:id="145" w:name="_Toc211949856"/>
      <w:r w:rsidRPr="00A265F8">
        <w:t>6</w:t>
      </w:r>
      <w:r w:rsidR="006C5E91" w:rsidRPr="00A265F8">
        <w:t xml:space="preserve">.6 Styrke og </w:t>
      </w:r>
      <w:proofErr w:type="spellStart"/>
      <w:r w:rsidR="006C5E91" w:rsidRPr="00A265F8">
        <w:t>overdekk</w:t>
      </w:r>
      <w:r w:rsidR="007F5781" w:rsidRPr="00A265F8">
        <w:t>ing</w:t>
      </w:r>
      <w:bookmarkEnd w:id="144"/>
      <w:bookmarkEnd w:id="145"/>
      <w:proofErr w:type="spellEnd"/>
    </w:p>
    <w:p w14:paraId="1AA119D7" w14:textId="77777777" w:rsidR="007F5781" w:rsidRPr="00A265F8" w:rsidRDefault="007F5781" w:rsidP="007F5781"/>
    <w:p w14:paraId="23CF6B3C" w14:textId="1AF543DB" w:rsidR="006C5E91" w:rsidRPr="00A265F8" w:rsidRDefault="006C5E91" w:rsidP="006C5E91">
      <w:pPr>
        <w:rPr>
          <w:szCs w:val="24"/>
        </w:rPr>
      </w:pPr>
      <w:r w:rsidRPr="00A265F8">
        <w:rPr>
          <w:szCs w:val="24"/>
        </w:rPr>
        <w:t>Trykkleidningar skal ikkje utsetjast for høgare innvendig trykk enn nominelt trykk, PN. Trykkstøyt skal ikkje overskrid</w:t>
      </w:r>
      <w:r w:rsidR="00B23052" w:rsidRPr="00A265F8">
        <w:rPr>
          <w:szCs w:val="24"/>
        </w:rPr>
        <w:t>e</w:t>
      </w:r>
      <w:r w:rsidRPr="00A265F8">
        <w:rPr>
          <w:szCs w:val="24"/>
        </w:rPr>
        <w:t xml:space="preserve"> nominelt trykk. </w:t>
      </w:r>
    </w:p>
    <w:p w14:paraId="6751A374" w14:textId="77777777" w:rsidR="006C5E91" w:rsidRPr="00A265F8" w:rsidRDefault="006C5E91" w:rsidP="006C5E91">
      <w:pPr>
        <w:rPr>
          <w:szCs w:val="24"/>
        </w:rPr>
      </w:pPr>
      <w:r w:rsidRPr="00A265F8">
        <w:rPr>
          <w:szCs w:val="24"/>
        </w:rPr>
        <w:t>Kommunale leidning</w:t>
      </w:r>
      <w:r w:rsidR="00B23052" w:rsidRPr="00A265F8">
        <w:rPr>
          <w:szCs w:val="24"/>
        </w:rPr>
        <w:t>a</w:t>
      </w:r>
      <w:r w:rsidRPr="00A265F8">
        <w:rPr>
          <w:szCs w:val="24"/>
        </w:rPr>
        <w:t xml:space="preserve">r skal normalt leggjast med ei </w:t>
      </w:r>
      <w:proofErr w:type="spellStart"/>
      <w:r w:rsidRPr="00A265F8">
        <w:rPr>
          <w:szCs w:val="24"/>
        </w:rPr>
        <w:t>overdekking</w:t>
      </w:r>
      <w:proofErr w:type="spellEnd"/>
      <w:r w:rsidRPr="00A265F8">
        <w:rPr>
          <w:szCs w:val="24"/>
        </w:rPr>
        <w:t xml:space="preserve"> på mellom 1,5 og </w:t>
      </w:r>
      <w:smartTag w:uri="urn:schemas-microsoft-com:office:smarttags" w:element="metricconverter">
        <w:smartTagPr>
          <w:attr w:name="ProductID" w:val="2,5 m"/>
        </w:smartTagPr>
        <w:r w:rsidRPr="00A265F8">
          <w:rPr>
            <w:szCs w:val="24"/>
          </w:rPr>
          <w:t>2,5 m</w:t>
        </w:r>
      </w:smartTag>
      <w:r w:rsidRPr="00A265F8">
        <w:rPr>
          <w:szCs w:val="24"/>
        </w:rPr>
        <w:t xml:space="preserve"> under ferdig opparbeida veg/terreng. Ved stor leggedjupne må </w:t>
      </w:r>
      <w:proofErr w:type="spellStart"/>
      <w:r w:rsidRPr="00A265F8">
        <w:rPr>
          <w:szCs w:val="24"/>
        </w:rPr>
        <w:t>ansvarlig</w:t>
      </w:r>
      <w:proofErr w:type="spellEnd"/>
      <w:r w:rsidRPr="00A265F8">
        <w:rPr>
          <w:szCs w:val="24"/>
        </w:rPr>
        <w:t xml:space="preserve"> prosjekterande kontakta leverandør for å avklare om leidningen har </w:t>
      </w:r>
      <w:proofErr w:type="spellStart"/>
      <w:r w:rsidRPr="00A265F8">
        <w:rPr>
          <w:szCs w:val="24"/>
        </w:rPr>
        <w:t>tilstrekkelig</w:t>
      </w:r>
      <w:proofErr w:type="spellEnd"/>
      <w:r w:rsidRPr="00A265F8">
        <w:rPr>
          <w:szCs w:val="24"/>
        </w:rPr>
        <w:t xml:space="preserve"> styrke. </w:t>
      </w:r>
    </w:p>
    <w:p w14:paraId="41F87DFF" w14:textId="77777777" w:rsidR="006C5E91" w:rsidRPr="00A265F8" w:rsidRDefault="006C5E91" w:rsidP="006C5E91">
      <w:pPr>
        <w:rPr>
          <w:szCs w:val="24"/>
        </w:rPr>
      </w:pPr>
    </w:p>
    <w:p w14:paraId="750665D7" w14:textId="77777777" w:rsidR="006C5E91" w:rsidRPr="00A265F8" w:rsidRDefault="006C5E91" w:rsidP="006C5E91">
      <w:pPr>
        <w:rPr>
          <w:i/>
        </w:rPr>
      </w:pPr>
      <w:r w:rsidRPr="00A265F8">
        <w:rPr>
          <w:szCs w:val="24"/>
        </w:rPr>
        <w:lastRenderedPageBreak/>
        <w:t xml:space="preserve">Sjå VA/Miljø-blad nr. 10 (PT), 11 (PT), 12 (PT), 13 (PT), 14 (PTA), 15 (PTV) og 16 (PT), avsnitt om </w:t>
      </w:r>
      <w:r w:rsidRPr="00A265F8">
        <w:rPr>
          <w:i/>
          <w:szCs w:val="24"/>
        </w:rPr>
        <w:t xml:space="preserve">styrke og </w:t>
      </w:r>
      <w:proofErr w:type="spellStart"/>
      <w:r w:rsidRPr="00A265F8">
        <w:rPr>
          <w:i/>
          <w:szCs w:val="24"/>
        </w:rPr>
        <w:t>overdekning</w:t>
      </w:r>
      <w:proofErr w:type="spellEnd"/>
      <w:r w:rsidRPr="00A265F8">
        <w:rPr>
          <w:szCs w:val="24"/>
        </w:rPr>
        <w:t xml:space="preserve">. Sjå og NS-EN 1295-1. </w:t>
      </w:r>
      <w:proofErr w:type="spellStart"/>
      <w:r w:rsidRPr="00A265F8">
        <w:rPr>
          <w:i/>
          <w:szCs w:val="24"/>
        </w:rPr>
        <w:t>Styrkeberegning</w:t>
      </w:r>
      <w:proofErr w:type="spellEnd"/>
      <w:r w:rsidRPr="00A265F8">
        <w:rPr>
          <w:i/>
          <w:szCs w:val="24"/>
        </w:rPr>
        <w:t xml:space="preserve"> av </w:t>
      </w:r>
      <w:proofErr w:type="spellStart"/>
      <w:r w:rsidRPr="00A265F8">
        <w:rPr>
          <w:i/>
          <w:szCs w:val="24"/>
        </w:rPr>
        <w:t>nedgravde</w:t>
      </w:r>
      <w:proofErr w:type="spellEnd"/>
      <w:r w:rsidRPr="00A265F8">
        <w:rPr>
          <w:i/>
          <w:szCs w:val="24"/>
        </w:rPr>
        <w:t xml:space="preserve"> </w:t>
      </w:r>
      <w:proofErr w:type="spellStart"/>
      <w:r w:rsidRPr="00A265F8">
        <w:rPr>
          <w:i/>
          <w:szCs w:val="24"/>
        </w:rPr>
        <w:t>rørledninger</w:t>
      </w:r>
      <w:proofErr w:type="spellEnd"/>
      <w:r w:rsidRPr="00A265F8">
        <w:rPr>
          <w:i/>
          <w:szCs w:val="24"/>
        </w:rPr>
        <w:t xml:space="preserve"> under forskjellige belastningsforhold.  </w:t>
      </w:r>
      <w:r w:rsidRPr="00A265F8">
        <w:rPr>
          <w:i/>
        </w:rPr>
        <w:t xml:space="preserve">   </w:t>
      </w:r>
    </w:p>
    <w:p w14:paraId="117DF0E1" w14:textId="77777777" w:rsidR="007F5781" w:rsidRPr="00A265F8" w:rsidRDefault="007F5781" w:rsidP="006C5E91">
      <w:r w:rsidRPr="00A265F8">
        <w:t xml:space="preserve"> </w:t>
      </w:r>
      <w:r w:rsidR="006C5E91"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115802DD"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25A8D5DC" w14:textId="77777777" w:rsidTr="007F5781">
              <w:trPr>
                <w:tblCellSpacing w:w="7" w:type="dxa"/>
                <w:jc w:val="center"/>
              </w:trPr>
              <w:tc>
                <w:tcPr>
                  <w:tcW w:w="4985" w:type="pct"/>
                  <w:vAlign w:val="center"/>
                </w:tcPr>
                <w:p w14:paraId="278EA050" w14:textId="77777777" w:rsidR="007F5781" w:rsidRPr="00A265F8" w:rsidRDefault="007F5781" w:rsidP="007F5781">
                  <w:pPr>
                    <w:ind w:left="893"/>
                    <w:rPr>
                      <w:rFonts w:ascii="Arial Unicode MS" w:eastAsia="Arial Unicode MS" w:hAnsi="Arial Unicode MS" w:cs="Arial Unicode MS"/>
                      <w:highlight w:val="yellow"/>
                    </w:rPr>
                  </w:pPr>
                  <w:r w:rsidRPr="00A265F8">
                    <w:rPr>
                      <w:b/>
                      <w:bCs/>
                    </w:rPr>
                    <w:t xml:space="preserve">Lokale </w:t>
                  </w:r>
                  <w:r w:rsidR="0069356F" w:rsidRPr="00A265F8">
                    <w:rPr>
                      <w:b/>
                      <w:bCs/>
                    </w:rPr>
                    <w:t>vilkår</w:t>
                  </w:r>
                </w:p>
              </w:tc>
            </w:tr>
            <w:tr w:rsidR="007F5781" w:rsidRPr="00A265F8" w14:paraId="7FFE532E"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5E4EBFB1"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0CC621FA"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07726BCC" w14:textId="77777777" w:rsidTr="001B4C5D">
                                <w:trPr>
                                  <w:tblCellSpacing w:w="7" w:type="dxa"/>
                                  <w:jc w:val="center"/>
                                </w:trPr>
                                <w:tc>
                                  <w:tcPr>
                                    <w:tcW w:w="4984"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585"/>
                                    </w:tblGrid>
                                    <w:tr w:rsidR="000C057B" w:rsidRPr="00A265F8" w14:paraId="3CD1EB32" w14:textId="77777777" w:rsidTr="00D41EFC">
                                      <w:trPr>
                                        <w:tblCellSpacing w:w="7" w:type="dxa"/>
                                        <w:jc w:val="center"/>
                                      </w:trPr>
                                      <w:tc>
                                        <w:tcPr>
                                          <w:tcW w:w="4984" w:type="pct"/>
                                          <w:vAlign w:val="center"/>
                                        </w:tcPr>
                                        <w:p w14:paraId="2E5B8FB1" w14:textId="313E3E22" w:rsidR="00B71FFC" w:rsidRPr="00A265F8" w:rsidRDefault="00B71FFC" w:rsidP="00B71FFC">
                                          <w:pPr>
                                            <w:ind w:left="897" w:right="1792"/>
                                          </w:pPr>
                                          <w:r w:rsidRPr="00A265F8">
                                            <w:t xml:space="preserve">Ved avvik frå preaksepterte leggedjup skal leidning isolerast. Teknisk utføring skal dokumenterast </w:t>
                                          </w:r>
                                          <w:r w:rsidR="00783748" w:rsidRPr="00A265F8">
                                            <w:t>skriftleg</w:t>
                                          </w:r>
                                          <w:r w:rsidRPr="00A265F8">
                                            <w:t xml:space="preserve"> av utbygger og godkjennast av VA-ansvarleg. </w:t>
                                          </w:r>
                                        </w:p>
                                        <w:p w14:paraId="09A43253" w14:textId="506B7A36" w:rsidR="00B71FFC" w:rsidRPr="00A265F8" w:rsidRDefault="00B71FFC" w:rsidP="00B71FFC">
                                          <w:pPr>
                                            <w:ind w:left="897" w:right="1792"/>
                                            <w:rPr>
                                              <w:rFonts w:eastAsia="MS Mincho"/>
                                              <w:i/>
                                              <w:iCs/>
                                              <w:u w:val="single"/>
                                            </w:rPr>
                                          </w:pPr>
                                          <w:r w:rsidRPr="00A265F8">
                                            <w:rPr>
                                              <w:rFonts w:eastAsia="MS Mincho"/>
                                              <w:i/>
                                              <w:iCs/>
                                              <w:u w:val="single"/>
                                            </w:rPr>
                                            <w:t>For kommunane Askvoll, Fjaler, Hyllestad, Stad og Sunnfjord gjeld følgjande</w:t>
                                          </w:r>
                                        </w:p>
                                        <w:p w14:paraId="7B2B5664" w14:textId="77777777" w:rsidR="00B71FFC" w:rsidRPr="00A265F8" w:rsidRDefault="00B71FFC" w:rsidP="00B71FFC">
                                          <w:pPr>
                                            <w:ind w:left="897" w:right="1792"/>
                                          </w:pPr>
                                          <w:r w:rsidRPr="00A265F8">
                                            <w:rPr>
                                              <w:rFonts w:eastAsia="MS Mincho"/>
                                            </w:rPr>
                                            <w:t xml:space="preserve">Vanleg </w:t>
                                          </w:r>
                                          <w:proofErr w:type="spellStart"/>
                                          <w:r w:rsidRPr="00A265F8">
                                            <w:rPr>
                                              <w:rFonts w:eastAsia="MS Mincho"/>
                                            </w:rPr>
                                            <w:t>overdekking</w:t>
                                          </w:r>
                                          <w:proofErr w:type="spellEnd"/>
                                          <w:r w:rsidRPr="00A265F8">
                                            <w:rPr>
                                              <w:rFonts w:eastAsia="MS Mincho"/>
                                            </w:rPr>
                                            <w:t xml:space="preserve"> er minimum 1,5 meter.  </w:t>
                                          </w:r>
                                          <w:r w:rsidRPr="00A265F8">
                                            <w:t xml:space="preserve">I område over kote 350, skal </w:t>
                                          </w:r>
                                          <w:proofErr w:type="spellStart"/>
                                          <w:r w:rsidRPr="00A265F8">
                                            <w:t>overdekkinga</w:t>
                                          </w:r>
                                          <w:proofErr w:type="spellEnd"/>
                                          <w:r w:rsidRPr="00A265F8">
                                            <w:t xml:space="preserve"> minimum vere 1,8 meter.</w:t>
                                          </w:r>
                                        </w:p>
                                        <w:p w14:paraId="489E3C07" w14:textId="37379861" w:rsidR="00B71FFC" w:rsidRPr="00A265F8" w:rsidRDefault="00B71FFC" w:rsidP="00B71FFC">
                                          <w:pPr>
                                            <w:ind w:left="897" w:right="1792"/>
                                            <w:rPr>
                                              <w:rFonts w:eastAsia="MS Mincho"/>
                                              <w:i/>
                                              <w:iCs/>
                                              <w:u w:val="single"/>
                                            </w:rPr>
                                          </w:pPr>
                                          <w:r w:rsidRPr="00A265F8">
                                            <w:rPr>
                                              <w:rFonts w:eastAsia="MS Mincho"/>
                                              <w:i/>
                                              <w:iCs/>
                                              <w:u w:val="single"/>
                                            </w:rPr>
                                            <w:t xml:space="preserve">For </w:t>
                                          </w:r>
                                          <w:r w:rsidR="00D80FF6" w:rsidRPr="00A265F8">
                                            <w:rPr>
                                              <w:rFonts w:eastAsia="MS Mincho"/>
                                              <w:i/>
                                              <w:iCs/>
                                              <w:u w:val="single"/>
                                            </w:rPr>
                                            <w:t xml:space="preserve">Bremanger og </w:t>
                                          </w:r>
                                          <w:r w:rsidRPr="00A265F8">
                                            <w:rPr>
                                              <w:rFonts w:eastAsia="MS Mincho"/>
                                              <w:i/>
                                              <w:iCs/>
                                              <w:u w:val="single"/>
                                            </w:rPr>
                                            <w:t>Solund kommune gjeld følgjande:</w:t>
                                          </w:r>
                                        </w:p>
                                        <w:p w14:paraId="7971C290" w14:textId="77777777" w:rsidR="00B71FFC" w:rsidRPr="00A265F8" w:rsidRDefault="00B71FFC" w:rsidP="00B71FFC">
                                          <w:pPr>
                                            <w:tabs>
                                              <w:tab w:val="left" w:pos="2318"/>
                                            </w:tabs>
                                            <w:ind w:left="897" w:right="1792"/>
                                            <w:rPr>
                                              <w:rFonts w:eastAsia="MS Mincho"/>
                                            </w:rPr>
                                          </w:pPr>
                                          <w:r w:rsidRPr="00A265F8">
                                            <w:rPr>
                                              <w:rFonts w:eastAsia="MS Mincho"/>
                                            </w:rPr>
                                            <w:t xml:space="preserve">Utanom veg: 1,0 meter </w:t>
                                          </w:r>
                                          <w:proofErr w:type="spellStart"/>
                                          <w:r w:rsidRPr="00A265F8">
                                            <w:rPr>
                                              <w:rFonts w:eastAsia="MS Mincho"/>
                                            </w:rPr>
                                            <w:t>overdekking</w:t>
                                          </w:r>
                                          <w:proofErr w:type="spellEnd"/>
                                        </w:p>
                                        <w:p w14:paraId="1C420F57" w14:textId="77777777" w:rsidR="00B71FFC" w:rsidRPr="00A265F8" w:rsidRDefault="00B71FFC" w:rsidP="00B71FFC">
                                          <w:pPr>
                                            <w:ind w:left="897" w:right="1792"/>
                                            <w:rPr>
                                              <w:rFonts w:eastAsia="MS Mincho"/>
                                            </w:rPr>
                                          </w:pPr>
                                          <w:r w:rsidRPr="00A265F8">
                                            <w:rPr>
                                              <w:rFonts w:eastAsia="MS Mincho"/>
                                            </w:rPr>
                                            <w:t xml:space="preserve">I veg:             1,2 meter </w:t>
                                          </w:r>
                                          <w:proofErr w:type="spellStart"/>
                                          <w:r w:rsidRPr="00A265F8">
                                            <w:rPr>
                                              <w:rFonts w:eastAsia="MS Mincho"/>
                                            </w:rPr>
                                            <w:t>overdekking</w:t>
                                          </w:r>
                                          <w:proofErr w:type="spellEnd"/>
                                          <w:r w:rsidRPr="00A265F8">
                                            <w:rPr>
                                              <w:rFonts w:eastAsia="MS Mincho"/>
                                            </w:rPr>
                                            <w:t xml:space="preserve"> </w:t>
                                          </w:r>
                                        </w:p>
                                        <w:p w14:paraId="2D534E5B" w14:textId="77777777" w:rsidR="00B71FFC" w:rsidRPr="00A265F8" w:rsidRDefault="00B71FFC" w:rsidP="00B71FFC">
                                          <w:pPr>
                                            <w:ind w:left="897" w:right="1792"/>
                                            <w:rPr>
                                              <w:rFonts w:eastAsia="MS Mincho"/>
                                              <w:i/>
                                              <w:iCs/>
                                              <w:u w:val="single"/>
                                            </w:rPr>
                                          </w:pPr>
                                          <w:r w:rsidRPr="00A265F8">
                                            <w:rPr>
                                              <w:rFonts w:eastAsia="MS Mincho"/>
                                              <w:i/>
                                              <w:iCs/>
                                              <w:u w:val="single"/>
                                            </w:rPr>
                                            <w:t>For kommunane Gloppen og Stryn gjeld følgjande:</w:t>
                                          </w:r>
                                        </w:p>
                                        <w:p w14:paraId="5D98751E" w14:textId="1789BFF8" w:rsidR="00360A37" w:rsidRPr="00A265F8" w:rsidRDefault="00B71FFC" w:rsidP="00B71FFC">
                                          <w:pPr>
                                            <w:ind w:left="897" w:right="1792"/>
                                            <w:rPr>
                                              <w:rFonts w:eastAsia="MS Mincho"/>
                                            </w:rPr>
                                          </w:pPr>
                                          <w:r w:rsidRPr="00A265F8">
                                            <w:rPr>
                                              <w:rFonts w:eastAsia="MS Mincho"/>
                                            </w:rPr>
                                            <w:t xml:space="preserve">1,8 meter </w:t>
                                          </w:r>
                                          <w:proofErr w:type="spellStart"/>
                                          <w:r w:rsidRPr="00A265F8">
                                            <w:rPr>
                                              <w:rFonts w:eastAsia="MS Mincho"/>
                                            </w:rPr>
                                            <w:t>overdekking</w:t>
                                          </w:r>
                                          <w:proofErr w:type="spellEnd"/>
                                        </w:p>
                                      </w:tc>
                                    </w:tr>
                                  </w:tbl>
                                  <w:p w14:paraId="5C38BB33" w14:textId="77777777" w:rsidR="007F5781" w:rsidRPr="00A265F8" w:rsidRDefault="007F5781" w:rsidP="00710367">
                                    <w:pPr>
                                      <w:tabs>
                                        <w:tab w:val="left" w:pos="-1440"/>
                                        <w:tab w:val="left" w:pos="-720"/>
                                        <w:tab w:val="left" w:pos="2694"/>
                                      </w:tabs>
                                      <w:suppressAutoHyphens/>
                                      <w:ind w:left="724" w:right="1792"/>
                                      <w:rPr>
                                        <w:highlight w:val="yellow"/>
                                      </w:rPr>
                                    </w:pPr>
                                  </w:p>
                                </w:tc>
                              </w:tr>
                            </w:tbl>
                            <w:p w14:paraId="4B9E2389" w14:textId="77777777" w:rsidR="007F5781" w:rsidRPr="00A265F8" w:rsidRDefault="007F5781" w:rsidP="007F5781">
                              <w:pPr>
                                <w:ind w:left="768" w:right="1792"/>
                                <w:rPr>
                                  <w:rFonts w:eastAsia="MS Mincho"/>
                                  <w:iCs/>
                                  <w:highlight w:val="yellow"/>
                                </w:rPr>
                              </w:pPr>
                            </w:p>
                          </w:tc>
                        </w:tr>
                      </w:tbl>
                      <w:p w14:paraId="28123A2E" w14:textId="77777777" w:rsidR="007F5781" w:rsidRPr="00A265F8" w:rsidRDefault="007F5781" w:rsidP="007F5781">
                        <w:pPr>
                          <w:ind w:left="812" w:right="1792"/>
                          <w:rPr>
                            <w:rFonts w:ascii="Arial Unicode MS" w:eastAsia="Arial Unicode MS" w:hAnsi="Arial Unicode MS" w:cs="Arial Unicode MS"/>
                            <w:highlight w:val="yellow"/>
                          </w:rPr>
                        </w:pPr>
                      </w:p>
                    </w:tc>
                  </w:tr>
                </w:tbl>
                <w:p w14:paraId="0E1CBFFF" w14:textId="77777777" w:rsidR="007F5781" w:rsidRPr="00A265F8" w:rsidRDefault="007F5781" w:rsidP="007F5781">
                  <w:pPr>
                    <w:ind w:left="856" w:right="1612"/>
                    <w:rPr>
                      <w:rFonts w:eastAsia="MS Mincho"/>
                      <w:iCs/>
                      <w:highlight w:val="yellow"/>
                    </w:rPr>
                  </w:pPr>
                </w:p>
              </w:tc>
            </w:tr>
          </w:tbl>
          <w:p w14:paraId="5AC9F8BB" w14:textId="77777777" w:rsidR="007F5781" w:rsidRPr="00A265F8" w:rsidRDefault="007F5781" w:rsidP="007F5781">
            <w:pPr>
              <w:ind w:left="893"/>
              <w:rPr>
                <w:rFonts w:ascii="Arial Unicode MS" w:eastAsia="Arial Unicode MS" w:hAnsi="Arial Unicode MS" w:cs="Arial Unicode MS"/>
              </w:rPr>
            </w:pPr>
          </w:p>
        </w:tc>
      </w:tr>
    </w:tbl>
    <w:p w14:paraId="7872A575" w14:textId="77777777" w:rsidR="007F5781" w:rsidRPr="00A265F8" w:rsidRDefault="007F5781" w:rsidP="007F5781"/>
    <w:p w14:paraId="61427D27" w14:textId="77777777" w:rsidR="000C5CC9" w:rsidRPr="00A265F8" w:rsidRDefault="000C5CC9" w:rsidP="00F239A7"/>
    <w:p w14:paraId="4EC8208D" w14:textId="77777777" w:rsidR="007F5781" w:rsidRPr="00A265F8" w:rsidRDefault="007F5781" w:rsidP="00AA108C">
      <w:pPr>
        <w:pStyle w:val="Overskrift3"/>
      </w:pPr>
      <w:bookmarkStart w:id="146" w:name="_Toc379981294"/>
      <w:bookmarkStart w:id="147" w:name="_Toc211949857"/>
      <w:r w:rsidRPr="00A265F8">
        <w:t>6.7 Rø</w:t>
      </w:r>
      <w:r w:rsidR="006C5E91" w:rsidRPr="00A265F8">
        <w:t>y</w:t>
      </w:r>
      <w:r w:rsidRPr="00A265F8">
        <w:t>rle</w:t>
      </w:r>
      <w:r w:rsidR="006C5E91" w:rsidRPr="00A265F8">
        <w:t>i</w:t>
      </w:r>
      <w:r w:rsidRPr="00A265F8">
        <w:t>dning</w:t>
      </w:r>
      <w:r w:rsidR="006C5E91" w:rsidRPr="00A265F8">
        <w:t>a</w:t>
      </w:r>
      <w:r w:rsidRPr="00A265F8">
        <w:t>r og rø</w:t>
      </w:r>
      <w:r w:rsidR="006C5E91" w:rsidRPr="00A265F8">
        <w:t>y</w:t>
      </w:r>
      <w:r w:rsidRPr="00A265F8">
        <w:t>rdel</w:t>
      </w:r>
      <w:r w:rsidR="006C5E91" w:rsidRPr="00A265F8">
        <w:t>a</w:t>
      </w:r>
      <w:r w:rsidRPr="00A265F8">
        <w:t>r</w:t>
      </w:r>
      <w:bookmarkEnd w:id="146"/>
      <w:bookmarkEnd w:id="147"/>
    </w:p>
    <w:p w14:paraId="6E95A3D3" w14:textId="77777777" w:rsidR="007F5781" w:rsidRPr="00A265F8" w:rsidRDefault="007F5781" w:rsidP="007F5781"/>
    <w:p w14:paraId="7DBAD75A" w14:textId="77777777" w:rsidR="00AD28B2" w:rsidRPr="00A265F8" w:rsidRDefault="00AD28B2" w:rsidP="00AD28B2">
      <w:pPr>
        <w:rPr>
          <w:szCs w:val="24"/>
        </w:rPr>
      </w:pPr>
      <w:r w:rsidRPr="00A265F8">
        <w:rPr>
          <w:szCs w:val="24"/>
        </w:rPr>
        <w:t>Krav til leidningsmaterial og eksemp</w:t>
      </w:r>
      <w:r w:rsidR="00B23052" w:rsidRPr="00A265F8">
        <w:rPr>
          <w:szCs w:val="24"/>
        </w:rPr>
        <w:t>e</w:t>
      </w:r>
      <w:r w:rsidRPr="00A265F8">
        <w:rPr>
          <w:szCs w:val="24"/>
        </w:rPr>
        <w:t>l på kravspesifikasjon</w:t>
      </w:r>
      <w:r w:rsidR="00B23052" w:rsidRPr="00A265F8">
        <w:rPr>
          <w:szCs w:val="24"/>
        </w:rPr>
        <w:t>a</w:t>
      </w:r>
      <w:r w:rsidRPr="00A265F8">
        <w:rPr>
          <w:szCs w:val="24"/>
        </w:rPr>
        <w:t>r i:</w:t>
      </w:r>
    </w:p>
    <w:p w14:paraId="03E481B9" w14:textId="77777777" w:rsidR="00AD28B2" w:rsidRPr="00A265F8" w:rsidRDefault="00AD28B2" w:rsidP="00AD28B2">
      <w:pPr>
        <w:rPr>
          <w:szCs w:val="24"/>
        </w:rPr>
      </w:pPr>
    </w:p>
    <w:p w14:paraId="70514A94" w14:textId="77777777" w:rsidR="00AD28B2" w:rsidRPr="00A265F8" w:rsidRDefault="00AD28B2" w:rsidP="00AD28B2">
      <w:pPr>
        <w:numPr>
          <w:ilvl w:val="0"/>
          <w:numId w:val="28"/>
        </w:numPr>
        <w:rPr>
          <w:szCs w:val="24"/>
        </w:rPr>
      </w:pPr>
      <w:r w:rsidRPr="00A265F8">
        <w:rPr>
          <w:szCs w:val="24"/>
        </w:rPr>
        <w:t xml:space="preserve">VA/Miljø-blad nr. </w:t>
      </w:r>
      <w:smartTag w:uri="urn:schemas-microsoft-com:office:smarttags" w:element="metricconverter">
        <w:smartTagPr>
          <w:attr w:name="ProductID" w:val="10, PT"/>
        </w:smartTagPr>
        <w:r w:rsidRPr="00A265F8">
          <w:rPr>
            <w:szCs w:val="24"/>
          </w:rPr>
          <w:t>10, PT</w:t>
        </w:r>
      </w:smartTag>
      <w:r w:rsidRPr="00A265F8">
        <w:rPr>
          <w:szCs w:val="24"/>
        </w:rPr>
        <w:t xml:space="preserve">. Kravspesifikasjon for rør og </w:t>
      </w:r>
      <w:proofErr w:type="spellStart"/>
      <w:r w:rsidRPr="00A265F8">
        <w:rPr>
          <w:szCs w:val="24"/>
        </w:rPr>
        <w:t>rørdeler</w:t>
      </w:r>
      <w:proofErr w:type="spellEnd"/>
      <w:r w:rsidRPr="00A265F8">
        <w:rPr>
          <w:szCs w:val="24"/>
        </w:rPr>
        <w:t xml:space="preserve"> av PVC-U materiale</w:t>
      </w:r>
    </w:p>
    <w:p w14:paraId="79A70EB1" w14:textId="77777777" w:rsidR="00AD28B2" w:rsidRPr="00A265F8" w:rsidRDefault="00AD28B2" w:rsidP="00AD28B2">
      <w:pPr>
        <w:numPr>
          <w:ilvl w:val="0"/>
          <w:numId w:val="28"/>
        </w:numPr>
        <w:rPr>
          <w:szCs w:val="24"/>
        </w:rPr>
      </w:pPr>
      <w:r w:rsidRPr="00A265F8">
        <w:rPr>
          <w:szCs w:val="24"/>
        </w:rPr>
        <w:t xml:space="preserve">VA/Miljø-blad nr. </w:t>
      </w:r>
      <w:smartTag w:uri="urn:schemas-microsoft-com:office:smarttags" w:element="metricconverter">
        <w:smartTagPr>
          <w:attr w:name="ProductID" w:val="11, PT"/>
        </w:smartTagPr>
        <w:r w:rsidRPr="00A265F8">
          <w:rPr>
            <w:szCs w:val="24"/>
          </w:rPr>
          <w:t>11, PT</w:t>
        </w:r>
      </w:smartTag>
      <w:r w:rsidRPr="00A265F8">
        <w:rPr>
          <w:szCs w:val="24"/>
        </w:rPr>
        <w:t xml:space="preserve">. Kravspesifikasjon for rør og </w:t>
      </w:r>
      <w:proofErr w:type="spellStart"/>
      <w:r w:rsidRPr="00A265F8">
        <w:rPr>
          <w:szCs w:val="24"/>
        </w:rPr>
        <w:t>rørdeler</w:t>
      </w:r>
      <w:proofErr w:type="spellEnd"/>
      <w:r w:rsidRPr="00A265F8">
        <w:rPr>
          <w:szCs w:val="24"/>
        </w:rPr>
        <w:t xml:space="preserve"> av PE materiale</w:t>
      </w:r>
    </w:p>
    <w:p w14:paraId="18EB911E" w14:textId="77777777" w:rsidR="00AD28B2" w:rsidRPr="00A265F8" w:rsidRDefault="00AD28B2" w:rsidP="00AD28B2">
      <w:pPr>
        <w:numPr>
          <w:ilvl w:val="0"/>
          <w:numId w:val="28"/>
        </w:numPr>
        <w:rPr>
          <w:szCs w:val="24"/>
        </w:rPr>
      </w:pPr>
      <w:r w:rsidRPr="00A265F8">
        <w:rPr>
          <w:szCs w:val="24"/>
        </w:rPr>
        <w:t xml:space="preserve">VA/Miljø-blad nr. </w:t>
      </w:r>
      <w:smartTag w:uri="urn:schemas-microsoft-com:office:smarttags" w:element="metricconverter">
        <w:smartTagPr>
          <w:attr w:name="ProductID" w:val="12, PT"/>
        </w:smartTagPr>
        <w:r w:rsidRPr="00A265F8">
          <w:rPr>
            <w:szCs w:val="24"/>
          </w:rPr>
          <w:t>12, PT</w:t>
        </w:r>
      </w:smartTag>
      <w:r w:rsidRPr="00A265F8">
        <w:rPr>
          <w:szCs w:val="24"/>
        </w:rPr>
        <w:t xml:space="preserve">. Kravspesifikasjon for rør og </w:t>
      </w:r>
      <w:proofErr w:type="spellStart"/>
      <w:r w:rsidRPr="00A265F8">
        <w:rPr>
          <w:szCs w:val="24"/>
        </w:rPr>
        <w:t>rørdeler</w:t>
      </w:r>
      <w:proofErr w:type="spellEnd"/>
      <w:r w:rsidRPr="00A265F8">
        <w:rPr>
          <w:szCs w:val="24"/>
        </w:rPr>
        <w:t xml:space="preserve"> av PP materiale</w:t>
      </w:r>
    </w:p>
    <w:p w14:paraId="202AE645" w14:textId="77777777" w:rsidR="00AD28B2" w:rsidRPr="00A265F8" w:rsidRDefault="00AD28B2" w:rsidP="00AD28B2">
      <w:pPr>
        <w:numPr>
          <w:ilvl w:val="0"/>
          <w:numId w:val="28"/>
        </w:numPr>
        <w:rPr>
          <w:szCs w:val="24"/>
        </w:rPr>
      </w:pPr>
      <w:r w:rsidRPr="00A265F8">
        <w:rPr>
          <w:szCs w:val="24"/>
        </w:rPr>
        <w:t xml:space="preserve">VA/Miljø-blad nr. </w:t>
      </w:r>
      <w:smartTag w:uri="urn:schemas-microsoft-com:office:smarttags" w:element="metricconverter">
        <w:smartTagPr>
          <w:attr w:name="ProductID" w:val="13, PT"/>
        </w:smartTagPr>
        <w:r w:rsidRPr="00A265F8">
          <w:rPr>
            <w:szCs w:val="24"/>
          </w:rPr>
          <w:t>13, PT</w:t>
        </w:r>
      </w:smartTag>
      <w:r w:rsidRPr="00A265F8">
        <w:rPr>
          <w:szCs w:val="24"/>
        </w:rPr>
        <w:t xml:space="preserve">. Kravspesifikasjon av rør og </w:t>
      </w:r>
      <w:proofErr w:type="spellStart"/>
      <w:r w:rsidRPr="00A265F8">
        <w:rPr>
          <w:szCs w:val="24"/>
        </w:rPr>
        <w:t>rørdeler</w:t>
      </w:r>
      <w:proofErr w:type="spellEnd"/>
      <w:r w:rsidRPr="00A265F8">
        <w:rPr>
          <w:szCs w:val="24"/>
        </w:rPr>
        <w:t xml:space="preserve"> av GRP materiale</w:t>
      </w:r>
    </w:p>
    <w:p w14:paraId="28D0ABA7" w14:textId="77777777" w:rsidR="00AD28B2" w:rsidRPr="00A265F8" w:rsidRDefault="00AD28B2" w:rsidP="00AD28B2">
      <w:pPr>
        <w:numPr>
          <w:ilvl w:val="0"/>
          <w:numId w:val="28"/>
        </w:numPr>
        <w:rPr>
          <w:szCs w:val="24"/>
        </w:rPr>
      </w:pPr>
      <w:r w:rsidRPr="00A265F8">
        <w:rPr>
          <w:szCs w:val="24"/>
        </w:rPr>
        <w:t xml:space="preserve">VA/Miljø-blad nr. 14, PTA. Kravspesifikasjon for betong </w:t>
      </w:r>
      <w:proofErr w:type="spellStart"/>
      <w:r w:rsidRPr="00A265F8">
        <w:rPr>
          <w:szCs w:val="24"/>
        </w:rPr>
        <w:t>avløpsrør</w:t>
      </w:r>
      <w:proofErr w:type="spellEnd"/>
    </w:p>
    <w:p w14:paraId="6855DD30" w14:textId="77777777" w:rsidR="00AD28B2" w:rsidRPr="00A265F8" w:rsidRDefault="00AD28B2" w:rsidP="00AD28B2">
      <w:pPr>
        <w:numPr>
          <w:ilvl w:val="0"/>
          <w:numId w:val="28"/>
        </w:numPr>
        <w:rPr>
          <w:szCs w:val="24"/>
        </w:rPr>
      </w:pPr>
      <w:r w:rsidRPr="00A265F8">
        <w:rPr>
          <w:szCs w:val="24"/>
        </w:rPr>
        <w:lastRenderedPageBreak/>
        <w:t xml:space="preserve">VA/Miljø-blad nr. </w:t>
      </w:r>
      <w:smartTag w:uri="urn:schemas-microsoft-com:office:smarttags" w:element="metricconverter">
        <w:smartTagPr>
          <w:attr w:name="ProductID" w:val="16, PT"/>
        </w:smartTagPr>
        <w:r w:rsidRPr="00A265F8">
          <w:rPr>
            <w:szCs w:val="24"/>
          </w:rPr>
          <w:t>16, PT</w:t>
        </w:r>
      </w:smartTag>
      <w:r w:rsidRPr="00A265F8">
        <w:rPr>
          <w:szCs w:val="24"/>
        </w:rPr>
        <w:t xml:space="preserve">. Kravspesifikasjon for duktile </w:t>
      </w:r>
      <w:proofErr w:type="spellStart"/>
      <w:r w:rsidRPr="00A265F8">
        <w:rPr>
          <w:szCs w:val="24"/>
        </w:rPr>
        <w:t>støpejernsrør</w:t>
      </w:r>
      <w:proofErr w:type="spellEnd"/>
    </w:p>
    <w:p w14:paraId="41136B21" w14:textId="77777777" w:rsidR="00AD28B2" w:rsidRPr="00A265F8" w:rsidRDefault="00AD28B2" w:rsidP="00AD28B2">
      <w:pPr>
        <w:rPr>
          <w:szCs w:val="24"/>
        </w:rPr>
      </w:pPr>
    </w:p>
    <w:p w14:paraId="2101B206" w14:textId="77777777" w:rsidR="00AD28B2" w:rsidRPr="00A265F8" w:rsidRDefault="00AD28B2" w:rsidP="0055536C">
      <w:pPr>
        <w:rPr>
          <w:szCs w:val="24"/>
        </w:rPr>
      </w:pPr>
      <w:r w:rsidRPr="00A265F8">
        <w:rPr>
          <w:szCs w:val="24"/>
        </w:rPr>
        <w:t xml:space="preserve">For </w:t>
      </w:r>
      <w:proofErr w:type="spellStart"/>
      <w:r w:rsidRPr="00A265F8">
        <w:rPr>
          <w:szCs w:val="24"/>
        </w:rPr>
        <w:t>samtl</w:t>
      </w:r>
      <w:r w:rsidR="0055536C" w:rsidRPr="00A265F8">
        <w:rPr>
          <w:szCs w:val="24"/>
        </w:rPr>
        <w:t>e</w:t>
      </w:r>
      <w:r w:rsidRPr="00A265F8">
        <w:rPr>
          <w:szCs w:val="24"/>
        </w:rPr>
        <w:t>ge</w:t>
      </w:r>
      <w:proofErr w:type="spellEnd"/>
      <w:r w:rsidRPr="00A265F8">
        <w:rPr>
          <w:szCs w:val="24"/>
        </w:rPr>
        <w:t xml:space="preserve"> VA/Miljø-blad er det den generelle tekst</w:t>
      </w:r>
      <w:r w:rsidR="00B23052" w:rsidRPr="00A265F8">
        <w:rPr>
          <w:szCs w:val="24"/>
        </w:rPr>
        <w:t>a</w:t>
      </w:r>
      <w:r w:rsidRPr="00A265F8">
        <w:rPr>
          <w:szCs w:val="24"/>
        </w:rPr>
        <w:t xml:space="preserve"> og krava til trykklause røyr som gjeld for avløpsleidningar (ved pumpeleidningar, sjå trykkrøyr).</w:t>
      </w:r>
      <w:r w:rsidR="0055536C" w:rsidRPr="00A265F8">
        <w:rPr>
          <w:szCs w:val="24"/>
        </w:rPr>
        <w:t xml:space="preserve"> </w:t>
      </w:r>
      <w:r w:rsidRPr="00A265F8">
        <w:rPr>
          <w:szCs w:val="24"/>
        </w:rPr>
        <w:t>Kommunen avgjer val av leidningsmateriell</w:t>
      </w:r>
    </w:p>
    <w:p w14:paraId="59174C45" w14:textId="77777777" w:rsidR="00FC3DB7" w:rsidRPr="00A265F8" w:rsidRDefault="00FC3DB7" w:rsidP="00FC3DB7"/>
    <w:p w14:paraId="6DD5E6D4" w14:textId="77777777" w:rsidR="00FC3DB7" w:rsidRPr="00A265F8" w:rsidRDefault="00FC3DB7" w:rsidP="00FC3DB7">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FC3DB7" w:rsidRPr="00A265F8" w14:paraId="45481426" w14:textId="77777777" w:rsidTr="00D4509A">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FC3DB7" w:rsidRPr="00A265F8" w14:paraId="5F3CD533" w14:textId="77777777" w:rsidTr="00D4509A">
              <w:trPr>
                <w:tblCellSpacing w:w="7" w:type="dxa"/>
                <w:jc w:val="center"/>
              </w:trPr>
              <w:tc>
                <w:tcPr>
                  <w:tcW w:w="4985" w:type="pct"/>
                  <w:vAlign w:val="center"/>
                </w:tcPr>
                <w:p w14:paraId="42054535" w14:textId="77777777" w:rsidR="00FC3DB7" w:rsidRPr="00A265F8" w:rsidRDefault="00FC3DB7" w:rsidP="00D4509A">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FC3DB7" w:rsidRPr="00A265F8" w14:paraId="32EAB1A2" w14:textId="77777777" w:rsidTr="00D4509A">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FC3DB7" w:rsidRPr="00A265F8" w14:paraId="4D8E90A8" w14:textId="77777777" w:rsidTr="00D4509A">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FC3DB7" w:rsidRPr="00A265F8" w14:paraId="5C377E73" w14:textId="77777777" w:rsidTr="00D4509A">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FC3DB7" w:rsidRPr="00A265F8" w14:paraId="65E54BD4" w14:textId="77777777" w:rsidTr="00D4509A">
                                <w:trPr>
                                  <w:tblCellSpacing w:w="7" w:type="dxa"/>
                                  <w:jc w:val="center"/>
                                </w:trPr>
                                <w:tc>
                                  <w:tcPr>
                                    <w:tcW w:w="4984" w:type="pct"/>
                                    <w:vAlign w:val="center"/>
                                  </w:tcPr>
                                  <w:p w14:paraId="16AB756B" w14:textId="473B67CF" w:rsidR="00D14138" w:rsidRPr="00A265F8" w:rsidRDefault="00FC3DB7" w:rsidP="00711C62">
                                    <w:pPr>
                                      <w:tabs>
                                        <w:tab w:val="left" w:pos="-1440"/>
                                        <w:tab w:val="left" w:pos="-720"/>
                                        <w:tab w:val="left" w:pos="2694"/>
                                      </w:tabs>
                                      <w:suppressAutoHyphens/>
                                      <w:ind w:left="724" w:right="1792"/>
                                    </w:pPr>
                                    <w:r w:rsidRPr="00A265F8">
                                      <w:t>Spillvassleidn</w:t>
                                    </w:r>
                                    <w:r w:rsidR="004E1493" w:rsidRPr="00A265F8">
                                      <w:t xml:space="preserve">ingar </w:t>
                                    </w:r>
                                    <w:r w:rsidR="00121298" w:rsidRPr="00A265F8">
                                      <w:t xml:space="preserve">av PVC/PP/PE </w:t>
                                    </w:r>
                                    <w:r w:rsidR="004E1493" w:rsidRPr="00A265F8">
                                      <w:t xml:space="preserve">skal ha ein </w:t>
                                    </w:r>
                                    <w:proofErr w:type="spellStart"/>
                                    <w:r w:rsidR="004E1493" w:rsidRPr="00A265F8">
                                      <w:t>rødbrunfarge</w:t>
                                    </w:r>
                                    <w:proofErr w:type="spellEnd"/>
                                    <w:r w:rsidR="004E1493" w:rsidRPr="00A265F8">
                                      <w:t>/</w:t>
                                    </w:r>
                                    <w:proofErr w:type="spellStart"/>
                                    <w:r w:rsidR="004E1493" w:rsidRPr="00A265F8">
                                      <w:t>rødbrun</w:t>
                                    </w:r>
                                    <w:proofErr w:type="spellEnd"/>
                                    <w:r w:rsidR="004E1493" w:rsidRPr="00A265F8">
                                      <w:t xml:space="preserve"> stripe/merking.</w:t>
                                    </w:r>
                                    <w:r w:rsidR="00121298" w:rsidRPr="00A265F8">
                                      <w:t xml:space="preserve"> Fargestripa skal vende opp.</w:t>
                                    </w:r>
                                  </w:p>
                                  <w:p w14:paraId="4AC44058" w14:textId="77777777" w:rsidR="00FC3DB7" w:rsidRPr="00A265F8" w:rsidRDefault="00D14138" w:rsidP="0055536C">
                                    <w:pPr>
                                      <w:ind w:left="768" w:right="1792"/>
                                    </w:pPr>
                                    <w:r w:rsidRPr="00A265F8">
                                      <w:t>Spillvassrøyra skal vere tersa m</w:t>
                                    </w:r>
                                    <w:r w:rsidR="00CE7E50" w:rsidRPr="00A265F8">
                                      <w:t>ed</w:t>
                                    </w:r>
                                    <w:r w:rsidRPr="00A265F8">
                                      <w:t xml:space="preserve"> pakning under arbeid heilt fram til leidningen er ferdig montert og sett i drift.  </w:t>
                                    </w:r>
                                    <w:r w:rsidR="00CE7E50" w:rsidRPr="00A265F8">
                                      <w:t xml:space="preserve">Vidare skal stigerøyra på tilsvarande måte vere tersa under arbeid slik at singel/andre </w:t>
                                    </w:r>
                                    <w:proofErr w:type="spellStart"/>
                                    <w:r w:rsidR="00CE7E50" w:rsidRPr="00A265F8">
                                      <w:t>uønska</w:t>
                                    </w:r>
                                    <w:proofErr w:type="spellEnd"/>
                                    <w:r w:rsidR="00CE7E50" w:rsidRPr="00A265F8">
                                      <w:t xml:space="preserve"> ting ikkje kjem inn på leidningsnettet.</w:t>
                                    </w:r>
                                  </w:p>
                                </w:tc>
                              </w:tr>
                            </w:tbl>
                            <w:p w14:paraId="289AF862" w14:textId="77777777" w:rsidR="00FC3DB7" w:rsidRPr="00A265F8" w:rsidRDefault="00FC3DB7" w:rsidP="00D4509A">
                              <w:pPr>
                                <w:ind w:left="768" w:right="1792"/>
                                <w:rPr>
                                  <w:rFonts w:eastAsia="MS Mincho"/>
                                  <w:iCs/>
                                </w:rPr>
                              </w:pPr>
                            </w:p>
                          </w:tc>
                        </w:tr>
                      </w:tbl>
                      <w:p w14:paraId="57FADA1E" w14:textId="77777777" w:rsidR="00FC3DB7" w:rsidRPr="00A265F8" w:rsidRDefault="00FC3DB7" w:rsidP="00D4509A">
                        <w:pPr>
                          <w:ind w:left="812" w:right="1792"/>
                          <w:rPr>
                            <w:rFonts w:ascii="Arial Unicode MS" w:eastAsia="Arial Unicode MS" w:hAnsi="Arial Unicode MS" w:cs="Arial Unicode MS"/>
                          </w:rPr>
                        </w:pPr>
                      </w:p>
                    </w:tc>
                  </w:tr>
                </w:tbl>
                <w:p w14:paraId="71505C1D" w14:textId="77777777" w:rsidR="00FC3DB7" w:rsidRPr="00A265F8" w:rsidRDefault="00FC3DB7" w:rsidP="00D4509A">
                  <w:pPr>
                    <w:ind w:left="856" w:right="1612"/>
                    <w:rPr>
                      <w:rFonts w:eastAsia="MS Mincho"/>
                      <w:iCs/>
                    </w:rPr>
                  </w:pPr>
                </w:p>
              </w:tc>
            </w:tr>
          </w:tbl>
          <w:p w14:paraId="70AD594F" w14:textId="77777777" w:rsidR="00FC3DB7" w:rsidRPr="00A265F8" w:rsidRDefault="00FC3DB7" w:rsidP="00D4509A">
            <w:pPr>
              <w:ind w:left="893"/>
              <w:rPr>
                <w:rFonts w:ascii="Arial Unicode MS" w:eastAsia="Arial Unicode MS" w:hAnsi="Arial Unicode MS" w:cs="Arial Unicode MS"/>
              </w:rPr>
            </w:pPr>
          </w:p>
        </w:tc>
      </w:tr>
    </w:tbl>
    <w:p w14:paraId="7939D7BC" w14:textId="77777777" w:rsidR="007F5781" w:rsidRPr="00A265F8" w:rsidRDefault="007F5781" w:rsidP="007F5781"/>
    <w:p w14:paraId="3B1630A6" w14:textId="77777777" w:rsidR="007F5781" w:rsidRPr="00A265F8" w:rsidRDefault="007F5781" w:rsidP="007F5781"/>
    <w:p w14:paraId="5D5512C4" w14:textId="77777777" w:rsidR="007F5781" w:rsidRPr="00A265F8" w:rsidRDefault="00FA1644" w:rsidP="00AA108C">
      <w:pPr>
        <w:pStyle w:val="Overskrift3"/>
      </w:pPr>
      <w:bookmarkStart w:id="148" w:name="_Toc379981295"/>
      <w:r w:rsidRPr="00A265F8">
        <w:br w:type="page"/>
      </w:r>
      <w:bookmarkStart w:id="149" w:name="_Toc211949858"/>
      <w:r w:rsidR="007F5781" w:rsidRPr="00A265F8">
        <w:lastRenderedPageBreak/>
        <w:t>6.8 Mottakskontroll</w:t>
      </w:r>
      <w:bookmarkEnd w:id="148"/>
      <w:bookmarkEnd w:id="149"/>
    </w:p>
    <w:p w14:paraId="23BDC777" w14:textId="77777777" w:rsidR="007F5781" w:rsidRPr="00A265F8" w:rsidRDefault="007F5781" w:rsidP="007F5781"/>
    <w:p w14:paraId="4299E70A" w14:textId="77777777" w:rsidR="007F5781" w:rsidRPr="00A265F8" w:rsidRDefault="00AD28B2" w:rsidP="007F5781">
      <w:r w:rsidRPr="00A265F8">
        <w:t>Utføra</w:t>
      </w:r>
      <w:r w:rsidR="007F5781" w:rsidRPr="00A265F8">
        <w:t xml:space="preserve">nde entreprenør skal </w:t>
      </w:r>
      <w:r w:rsidRPr="00A265F8">
        <w:t>stadfeste</w:t>
      </w:r>
      <w:r w:rsidR="007F5781" w:rsidRPr="00A265F8">
        <w:t xml:space="preserve"> mottak og kontroll av alle leverans</w:t>
      </w:r>
      <w:r w:rsidRPr="00A265F8">
        <w:t>a</w:t>
      </w:r>
      <w:r w:rsidR="007F5781" w:rsidRPr="00A265F8">
        <w:t>r skriftl</w:t>
      </w:r>
      <w:r w:rsidRPr="00A265F8">
        <w:t>e</w:t>
      </w:r>
      <w:r w:rsidR="007F5781" w:rsidRPr="00A265F8">
        <w:t xml:space="preserve">g. </w:t>
      </w:r>
    </w:p>
    <w:p w14:paraId="25413710" w14:textId="77777777" w:rsidR="007F5781" w:rsidRPr="00A265F8" w:rsidRDefault="007F5781" w:rsidP="007F5781">
      <w:r w:rsidRPr="00A265F8">
        <w:t>Utfør</w:t>
      </w:r>
      <w:r w:rsidR="00AD28B2" w:rsidRPr="00A265F8">
        <w:t>a</w:t>
      </w:r>
      <w:r w:rsidRPr="00A265F8">
        <w:t>nde har deretter ansvaret for vid</w:t>
      </w:r>
      <w:r w:rsidR="00AD28B2" w:rsidRPr="00A265F8">
        <w:t>a</w:t>
      </w:r>
      <w:r w:rsidRPr="00A265F8">
        <w:t>re h</w:t>
      </w:r>
      <w:r w:rsidR="00AD28B2" w:rsidRPr="00A265F8">
        <w:t>a</w:t>
      </w:r>
      <w:r w:rsidRPr="00A265F8">
        <w:t>ndtering og tilstand.</w:t>
      </w:r>
    </w:p>
    <w:p w14:paraId="51EA1EC7"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0CC25ECA"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5B5105AB" w14:textId="77777777" w:rsidTr="007F5781">
              <w:trPr>
                <w:tblCellSpacing w:w="7" w:type="dxa"/>
                <w:jc w:val="center"/>
              </w:trPr>
              <w:tc>
                <w:tcPr>
                  <w:tcW w:w="4985" w:type="pct"/>
                  <w:vAlign w:val="center"/>
                </w:tcPr>
                <w:p w14:paraId="1DAB9A74" w14:textId="77777777" w:rsidR="007F5781" w:rsidRPr="00A265F8" w:rsidRDefault="007F5781" w:rsidP="007F5781">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05F89E48"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5CF09FC5"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59FEFE73" w14:textId="77777777" w:rsidTr="00983AB7">
                          <w:trPr>
                            <w:tblCellSpacing w:w="7" w:type="dxa"/>
                            <w:jc w:val="center"/>
                          </w:trPr>
                          <w:tc>
                            <w:tcPr>
                              <w:tcW w:w="4984"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462FAC6A" w14:textId="77777777" w:rsidTr="00983AB7">
                                <w:trPr>
                                  <w:tblCellSpacing w:w="7" w:type="dxa"/>
                                  <w:jc w:val="center"/>
                                </w:trPr>
                                <w:tc>
                                  <w:tcPr>
                                    <w:tcW w:w="4984" w:type="pct"/>
                                    <w:vAlign w:val="center"/>
                                  </w:tcPr>
                                  <w:p w14:paraId="27B77F46" w14:textId="77777777" w:rsidR="0062373E" w:rsidRPr="00A265F8" w:rsidRDefault="0062373E" w:rsidP="0062373E">
                                    <w:pPr>
                                      <w:ind w:left="768" w:right="1792"/>
                                      <w:rPr>
                                        <w:rFonts w:eastAsia="MS Mincho"/>
                                        <w:i/>
                                        <w:iCs/>
                                        <w:szCs w:val="24"/>
                                      </w:rPr>
                                    </w:pPr>
                                    <w:r w:rsidRPr="00A265F8">
                                      <w:rPr>
                                        <w:rFonts w:eastAsia="MS Mincho"/>
                                        <w:i/>
                                        <w:iCs/>
                                        <w:szCs w:val="24"/>
                                      </w:rPr>
                                      <w:t xml:space="preserve">Mottakskontroll av røyr og delar, lagring og montering </w:t>
                                    </w:r>
                                  </w:p>
                                  <w:p w14:paraId="459A7134" w14:textId="77777777" w:rsidR="0062373E" w:rsidRPr="00A265F8" w:rsidRDefault="0062373E" w:rsidP="0062373E">
                                    <w:pPr>
                                      <w:ind w:left="724" w:right="1792"/>
                                    </w:pPr>
                                    <w:r w:rsidRPr="00A265F8">
                                      <w:t xml:space="preserve">Utførande entreprenør har ansvaret for handtering og tilstand av røyra og inntil dei er overtekne av kommunen. Alle røyr skal vere tersa/plugga i begge endar under lagring fram til montering i grøfta i samsvar med produsenten sine tilrådingar. Ved montering/legging av røyra skal enden vere tersa fram til neste røyr blir montert. </w:t>
                                    </w:r>
                                  </w:p>
                                  <w:p w14:paraId="50F5AA63" w14:textId="77777777" w:rsidR="0062373E" w:rsidRPr="00A265F8" w:rsidRDefault="0062373E" w:rsidP="0062373E">
                                    <w:pPr>
                                      <w:ind w:left="724" w:right="1792"/>
                                    </w:pPr>
                                    <w:r w:rsidRPr="00A265F8">
                                      <w:t xml:space="preserve">Utførande entreprenør skal kontrollere røyr og kummar for feil/ skader. Evt. feil/ skadar skal meldast skriftleg til kommunen. Stikkprøvar kan bli gjennomført av kommunen. </w:t>
                                    </w:r>
                                  </w:p>
                                  <w:p w14:paraId="7B967147" w14:textId="77777777" w:rsidR="0062373E" w:rsidRPr="00A265F8" w:rsidRDefault="0062373E" w:rsidP="0062373E">
                                    <w:pPr>
                                      <w:ind w:left="724" w:right="1792"/>
                                    </w:pPr>
                                    <w:r w:rsidRPr="00A265F8">
                                      <w:t xml:space="preserve">Ved mellomlagring på anleggsstaden, skal røyra ligge på pallar, </w:t>
                                    </w:r>
                                    <w:proofErr w:type="spellStart"/>
                                    <w:r w:rsidRPr="00A265F8">
                                      <w:t>omfyllingsmasse</w:t>
                                    </w:r>
                                    <w:proofErr w:type="spellEnd"/>
                                    <w:r w:rsidRPr="00A265F8">
                                      <w:t xml:space="preserve"> eller liknande i samsvar med rettleiinga frå produsent.</w:t>
                                    </w:r>
                                  </w:p>
                                  <w:p w14:paraId="6CCE6CC5" w14:textId="55849E69" w:rsidR="002D3DC4" w:rsidRPr="00A265F8" w:rsidRDefault="0062373E" w:rsidP="0062373E">
                                    <w:pPr>
                                      <w:ind w:left="724" w:right="1792"/>
                                    </w:pPr>
                                    <w:r w:rsidRPr="00A265F8">
                                      <w:t xml:space="preserve">Ved langvarig lagring  dvs. meir enn 3 månader, skal røyra </w:t>
                                    </w:r>
                                    <w:proofErr w:type="spellStart"/>
                                    <w:r w:rsidRPr="00A265F8">
                                      <w:t>tildekkast</w:t>
                                    </w:r>
                                    <w:proofErr w:type="spellEnd"/>
                                    <w:r w:rsidRPr="00A265F8">
                                      <w:t>.</w:t>
                                    </w:r>
                                  </w:p>
                                </w:tc>
                              </w:tr>
                            </w:tbl>
                            <w:p w14:paraId="2DF6393F" w14:textId="77777777" w:rsidR="007F5781" w:rsidRPr="00A265F8" w:rsidRDefault="007F5781" w:rsidP="007F5781">
                              <w:pPr>
                                <w:ind w:left="768" w:right="1792"/>
                                <w:rPr>
                                  <w:rFonts w:eastAsia="MS Mincho"/>
                                  <w:iCs/>
                                </w:rPr>
                              </w:pPr>
                            </w:p>
                          </w:tc>
                        </w:tr>
                      </w:tbl>
                      <w:p w14:paraId="26747671" w14:textId="77777777" w:rsidR="007F5781" w:rsidRPr="00A265F8" w:rsidRDefault="007F5781" w:rsidP="007F5781">
                        <w:pPr>
                          <w:ind w:left="812" w:right="1792"/>
                          <w:rPr>
                            <w:rFonts w:ascii="Arial Unicode MS" w:eastAsia="Arial Unicode MS" w:hAnsi="Arial Unicode MS" w:cs="Arial Unicode MS"/>
                          </w:rPr>
                        </w:pPr>
                      </w:p>
                    </w:tc>
                  </w:tr>
                </w:tbl>
                <w:p w14:paraId="162E36CA" w14:textId="77777777" w:rsidR="007F5781" w:rsidRPr="00A265F8" w:rsidRDefault="007F5781" w:rsidP="007F5781">
                  <w:pPr>
                    <w:ind w:left="856" w:right="1612"/>
                    <w:rPr>
                      <w:rFonts w:eastAsia="MS Mincho"/>
                      <w:iCs/>
                    </w:rPr>
                  </w:pPr>
                </w:p>
              </w:tc>
            </w:tr>
          </w:tbl>
          <w:p w14:paraId="2DDCDACB" w14:textId="77777777" w:rsidR="007F5781" w:rsidRPr="00A265F8" w:rsidRDefault="007F5781" w:rsidP="007F5781">
            <w:pPr>
              <w:ind w:left="893"/>
              <w:rPr>
                <w:rFonts w:ascii="Arial Unicode MS" w:eastAsia="Arial Unicode MS" w:hAnsi="Arial Unicode MS" w:cs="Arial Unicode MS"/>
              </w:rPr>
            </w:pPr>
          </w:p>
        </w:tc>
      </w:tr>
    </w:tbl>
    <w:p w14:paraId="17BB11F9" w14:textId="77777777" w:rsidR="007F5781" w:rsidRPr="00A265F8" w:rsidRDefault="007F5781" w:rsidP="007F5781">
      <w:r w:rsidRPr="00A265F8">
        <w:t xml:space="preserve">      </w:t>
      </w:r>
    </w:p>
    <w:p w14:paraId="7EAD45D6" w14:textId="77777777" w:rsidR="004568EE" w:rsidRPr="00A265F8" w:rsidRDefault="004568EE" w:rsidP="007F5781"/>
    <w:p w14:paraId="585D0E6A" w14:textId="77777777" w:rsidR="007F5781" w:rsidRPr="00A265F8" w:rsidRDefault="00AD28B2" w:rsidP="00AA108C">
      <w:pPr>
        <w:pStyle w:val="Overskrift3"/>
      </w:pPr>
      <w:bookmarkStart w:id="150" w:name="_Toc379981296"/>
      <w:bookmarkStart w:id="151" w:name="_Toc211949859"/>
      <w:r w:rsidRPr="00A265F8">
        <w:t>6.9 Tilknyt</w:t>
      </w:r>
      <w:r w:rsidR="007F5781" w:rsidRPr="00A265F8">
        <w:t>ing av stikkle</w:t>
      </w:r>
      <w:r w:rsidRPr="00A265F8">
        <w:t>i</w:t>
      </w:r>
      <w:r w:rsidR="007F5781" w:rsidRPr="00A265F8">
        <w:t>dning</w:t>
      </w:r>
      <w:r w:rsidRPr="00A265F8">
        <w:t>a</w:t>
      </w:r>
      <w:r w:rsidR="007F5781" w:rsidRPr="00A265F8">
        <w:t xml:space="preserve">r / </w:t>
      </w:r>
      <w:proofErr w:type="spellStart"/>
      <w:r w:rsidR="007F5781" w:rsidRPr="00A265F8">
        <w:t>avgre</w:t>
      </w:r>
      <w:r w:rsidRPr="00A265F8">
        <w:t>i</w:t>
      </w:r>
      <w:r w:rsidR="007F5781" w:rsidRPr="00A265F8">
        <w:t>ning</w:t>
      </w:r>
      <w:proofErr w:type="spellEnd"/>
      <w:r w:rsidR="007F5781" w:rsidRPr="00A265F8">
        <w:t xml:space="preserve"> på kommunal spillva</w:t>
      </w:r>
      <w:r w:rsidRPr="00A265F8">
        <w:t>s</w:t>
      </w:r>
      <w:r w:rsidR="007F5781" w:rsidRPr="00A265F8">
        <w:t>sle</w:t>
      </w:r>
      <w:r w:rsidRPr="00A265F8">
        <w:t>i</w:t>
      </w:r>
      <w:r w:rsidR="007F5781" w:rsidRPr="00A265F8">
        <w:t>dning</w:t>
      </w:r>
      <w:bookmarkEnd w:id="150"/>
      <w:bookmarkEnd w:id="151"/>
    </w:p>
    <w:p w14:paraId="04FED31A" w14:textId="77777777" w:rsidR="007F5781" w:rsidRPr="00A265F8" w:rsidRDefault="007F5781" w:rsidP="007F5781"/>
    <w:p w14:paraId="5F5A8CA8" w14:textId="31D74E13" w:rsidR="00AD28B2" w:rsidRPr="00A265F8" w:rsidRDefault="00AD28B2" w:rsidP="00AD28B2">
      <w:pPr>
        <w:rPr>
          <w:szCs w:val="24"/>
        </w:rPr>
      </w:pPr>
      <w:r w:rsidRPr="00A265F8">
        <w:rPr>
          <w:szCs w:val="24"/>
        </w:rPr>
        <w:t xml:space="preserve">Private stikkleidningar skal normalt koplast til kommunal spillvassleidning utanfor kum. For nyanlegg skal det nyttast grenrøyr, elles kan ein nytta </w:t>
      </w:r>
      <w:proofErr w:type="spellStart"/>
      <w:r w:rsidRPr="00A265F8">
        <w:rPr>
          <w:szCs w:val="24"/>
        </w:rPr>
        <w:t>anboring</w:t>
      </w:r>
      <w:proofErr w:type="spellEnd"/>
      <w:r w:rsidRPr="00A265F8">
        <w:rPr>
          <w:szCs w:val="24"/>
        </w:rPr>
        <w:t xml:space="preserve"> (sadelgren, kort mufferøyr eller </w:t>
      </w:r>
      <w:proofErr w:type="spellStart"/>
      <w:r w:rsidRPr="00A265F8">
        <w:rPr>
          <w:szCs w:val="24"/>
        </w:rPr>
        <w:t>Polva</w:t>
      </w:r>
      <w:proofErr w:type="spellEnd"/>
      <w:r w:rsidRPr="00A265F8">
        <w:rPr>
          <w:szCs w:val="24"/>
        </w:rPr>
        <w:t>).</w:t>
      </w:r>
    </w:p>
    <w:p w14:paraId="4CE8420C" w14:textId="3DBF5D6B" w:rsidR="00AD28B2" w:rsidRPr="00A265F8" w:rsidRDefault="00AD28B2" w:rsidP="00AD28B2">
      <w:pPr>
        <w:rPr>
          <w:szCs w:val="24"/>
        </w:rPr>
      </w:pPr>
      <w:r w:rsidRPr="00A265F8">
        <w:rPr>
          <w:szCs w:val="24"/>
        </w:rPr>
        <w:t xml:space="preserve">Der det er ledige og gode </w:t>
      </w:r>
      <w:proofErr w:type="spellStart"/>
      <w:r w:rsidRPr="00A265F8">
        <w:rPr>
          <w:szCs w:val="24"/>
        </w:rPr>
        <w:t>prefabrikerte</w:t>
      </w:r>
      <w:proofErr w:type="spellEnd"/>
      <w:r w:rsidRPr="00A265F8">
        <w:rPr>
          <w:szCs w:val="24"/>
        </w:rPr>
        <w:t xml:space="preserve"> </w:t>
      </w:r>
      <w:proofErr w:type="spellStart"/>
      <w:r w:rsidRPr="00A265F8">
        <w:rPr>
          <w:szCs w:val="24"/>
        </w:rPr>
        <w:t>renneløysinger</w:t>
      </w:r>
      <w:proofErr w:type="spellEnd"/>
      <w:r w:rsidRPr="00A265F8">
        <w:rPr>
          <w:szCs w:val="24"/>
        </w:rPr>
        <w:t xml:space="preserve"> i kum, kan VA-ansvarl</w:t>
      </w:r>
      <w:r w:rsidR="00B23052" w:rsidRPr="00A265F8">
        <w:rPr>
          <w:szCs w:val="24"/>
        </w:rPr>
        <w:t>e</w:t>
      </w:r>
      <w:r w:rsidRPr="00A265F8">
        <w:rPr>
          <w:szCs w:val="24"/>
        </w:rPr>
        <w:t>g i kommunen gje løyve til at desse blir brukt til tilknyting av stikkleidningar.</w:t>
      </w:r>
    </w:p>
    <w:p w14:paraId="36AA647C" w14:textId="58413AA9" w:rsidR="00AD28B2" w:rsidRPr="00A265F8" w:rsidRDefault="00AD28B2" w:rsidP="00AD28B2">
      <w:pPr>
        <w:rPr>
          <w:szCs w:val="24"/>
        </w:rPr>
      </w:pPr>
      <w:proofErr w:type="spellStart"/>
      <w:r w:rsidRPr="00A265F8">
        <w:rPr>
          <w:szCs w:val="24"/>
        </w:rPr>
        <w:t>Avgreining</w:t>
      </w:r>
      <w:proofErr w:type="spellEnd"/>
      <w:r w:rsidRPr="00A265F8">
        <w:rPr>
          <w:szCs w:val="24"/>
        </w:rPr>
        <w:t xml:space="preserve"> skal utførast i kum for leidning med innvendig dimensjon fr</w:t>
      </w:r>
      <w:r w:rsidR="00B23052" w:rsidRPr="00A265F8">
        <w:rPr>
          <w:szCs w:val="24"/>
        </w:rPr>
        <w:t>å</w:t>
      </w:r>
      <w:r w:rsidRPr="00A265F8">
        <w:rPr>
          <w:szCs w:val="24"/>
        </w:rPr>
        <w:t xml:space="preserve"> og med </w:t>
      </w:r>
      <w:smartTag w:uri="urn:schemas-microsoft-com:office:smarttags" w:element="metricconverter">
        <w:smartTagPr>
          <w:attr w:name="ProductID" w:val="150 mm"/>
        </w:smartTagPr>
        <w:r w:rsidRPr="00A265F8">
          <w:rPr>
            <w:szCs w:val="24"/>
          </w:rPr>
          <w:t>150 mm</w:t>
        </w:r>
      </w:smartTag>
      <w:r w:rsidRPr="00A265F8">
        <w:rPr>
          <w:szCs w:val="24"/>
        </w:rPr>
        <w:t xml:space="preserve">. </w:t>
      </w:r>
    </w:p>
    <w:p w14:paraId="6F5A205F" w14:textId="697D1E59" w:rsidR="00AD28B2" w:rsidRPr="00A265F8" w:rsidRDefault="00AD28B2" w:rsidP="00AD28B2">
      <w:pPr>
        <w:rPr>
          <w:i/>
          <w:szCs w:val="24"/>
        </w:rPr>
      </w:pPr>
      <w:r w:rsidRPr="00A265F8">
        <w:rPr>
          <w:szCs w:val="24"/>
        </w:rPr>
        <w:lastRenderedPageBreak/>
        <w:t>Tilknyting/</w:t>
      </w:r>
      <w:proofErr w:type="spellStart"/>
      <w:r w:rsidRPr="00A265F8">
        <w:rPr>
          <w:szCs w:val="24"/>
        </w:rPr>
        <w:t>avgreining</w:t>
      </w:r>
      <w:proofErr w:type="spellEnd"/>
      <w:r w:rsidRPr="00A265F8">
        <w:rPr>
          <w:szCs w:val="24"/>
        </w:rPr>
        <w:t xml:space="preserve"> skal utførast i samsvar med VA/Miljø-blad nr. 33, </w:t>
      </w:r>
      <w:r w:rsidRPr="00A265F8">
        <w:rPr>
          <w:i/>
          <w:szCs w:val="24"/>
        </w:rPr>
        <w:t xml:space="preserve">UTA. </w:t>
      </w:r>
      <w:proofErr w:type="spellStart"/>
      <w:r w:rsidRPr="00A265F8">
        <w:rPr>
          <w:i/>
          <w:szCs w:val="24"/>
        </w:rPr>
        <w:t>Tilknytning</w:t>
      </w:r>
      <w:proofErr w:type="spellEnd"/>
      <w:r w:rsidRPr="00A265F8">
        <w:rPr>
          <w:i/>
          <w:szCs w:val="24"/>
        </w:rPr>
        <w:t xml:space="preserve"> av </w:t>
      </w:r>
      <w:proofErr w:type="spellStart"/>
      <w:r w:rsidRPr="00A265F8">
        <w:rPr>
          <w:i/>
          <w:szCs w:val="24"/>
        </w:rPr>
        <w:t>stikkledning</w:t>
      </w:r>
      <w:proofErr w:type="spellEnd"/>
      <w:r w:rsidRPr="00A265F8">
        <w:rPr>
          <w:i/>
          <w:szCs w:val="24"/>
        </w:rPr>
        <w:t xml:space="preserve"> til </w:t>
      </w:r>
      <w:proofErr w:type="spellStart"/>
      <w:r w:rsidRPr="00A265F8">
        <w:rPr>
          <w:i/>
          <w:szCs w:val="24"/>
        </w:rPr>
        <w:t>hovedavløpsledning</w:t>
      </w:r>
      <w:proofErr w:type="spellEnd"/>
      <w:r w:rsidRPr="00A265F8">
        <w:rPr>
          <w:i/>
          <w:szCs w:val="24"/>
        </w:rPr>
        <w:t xml:space="preserve">. </w:t>
      </w:r>
    </w:p>
    <w:p w14:paraId="56AB8667" w14:textId="42E120F8" w:rsidR="00AD28B2" w:rsidRPr="00A265F8" w:rsidRDefault="00AD28B2" w:rsidP="00AD28B2">
      <w:pPr>
        <w:rPr>
          <w:szCs w:val="24"/>
        </w:rPr>
      </w:pPr>
      <w:r w:rsidRPr="00A265F8">
        <w:rPr>
          <w:szCs w:val="24"/>
        </w:rPr>
        <w:t>Krav til innmåling:</w:t>
      </w:r>
    </w:p>
    <w:p w14:paraId="0D4FF277" w14:textId="77777777" w:rsidR="00AD28B2" w:rsidRPr="00A265F8" w:rsidRDefault="00AD28B2" w:rsidP="00AD28B2">
      <w:pPr>
        <w:rPr>
          <w:szCs w:val="24"/>
        </w:rPr>
      </w:pPr>
      <w:proofErr w:type="spellStart"/>
      <w:r w:rsidRPr="00A265F8">
        <w:rPr>
          <w:szCs w:val="24"/>
        </w:rPr>
        <w:t>Avgreining</w:t>
      </w:r>
      <w:proofErr w:type="spellEnd"/>
      <w:r w:rsidRPr="00A265F8">
        <w:rPr>
          <w:szCs w:val="24"/>
        </w:rPr>
        <w:t xml:space="preserve"> utanfor kum skal innmål</w:t>
      </w:r>
      <w:r w:rsidR="00B23052" w:rsidRPr="00A265F8">
        <w:rPr>
          <w:szCs w:val="24"/>
        </w:rPr>
        <w:t>ast</w:t>
      </w:r>
      <w:r w:rsidRPr="00A265F8">
        <w:rPr>
          <w:szCs w:val="24"/>
        </w:rPr>
        <w:t xml:space="preserve"> med X-, Y- og Z-koordinat</w:t>
      </w:r>
      <w:r w:rsidR="00B23052" w:rsidRPr="00A265F8">
        <w:rPr>
          <w:szCs w:val="24"/>
        </w:rPr>
        <w:t>a</w:t>
      </w:r>
      <w:r w:rsidRPr="00A265F8">
        <w:rPr>
          <w:szCs w:val="24"/>
        </w:rPr>
        <w:t xml:space="preserve">r. </w:t>
      </w:r>
    </w:p>
    <w:p w14:paraId="4F1578ED" w14:textId="77777777" w:rsidR="00AD28B2" w:rsidRPr="00A265F8" w:rsidRDefault="00AD28B2" w:rsidP="00AD28B2">
      <w:pPr>
        <w:rPr>
          <w:szCs w:val="24"/>
        </w:rPr>
      </w:pPr>
      <w:r w:rsidRPr="00A265F8">
        <w:rPr>
          <w:szCs w:val="24"/>
        </w:rPr>
        <w:t xml:space="preserve">For </w:t>
      </w:r>
      <w:proofErr w:type="spellStart"/>
      <w:r w:rsidRPr="00A265F8">
        <w:rPr>
          <w:szCs w:val="24"/>
        </w:rPr>
        <w:t>anboring</w:t>
      </w:r>
      <w:proofErr w:type="spellEnd"/>
      <w:r w:rsidRPr="00A265F8">
        <w:rPr>
          <w:szCs w:val="24"/>
        </w:rPr>
        <w:t xml:space="preserve"> målar ein avstand med bandmål frå senter kumlokk på næraste kum til </w:t>
      </w:r>
      <w:proofErr w:type="spellStart"/>
      <w:r w:rsidRPr="00A265F8">
        <w:rPr>
          <w:szCs w:val="24"/>
        </w:rPr>
        <w:t>anboringspunkt</w:t>
      </w:r>
      <w:proofErr w:type="spellEnd"/>
      <w:r w:rsidRPr="00A265F8">
        <w:rPr>
          <w:szCs w:val="24"/>
        </w:rPr>
        <w:t xml:space="preserve">. </w:t>
      </w:r>
    </w:p>
    <w:p w14:paraId="05CCF0B2" w14:textId="77777777" w:rsidR="00780E2B" w:rsidRPr="00A265F8" w:rsidRDefault="00780E2B" w:rsidP="007F5781"/>
    <w:p w14:paraId="223A92EA" w14:textId="77777777" w:rsidR="007F5781" w:rsidRPr="00A265F8" w:rsidRDefault="007F5781" w:rsidP="007F5781">
      <w:r w:rsidRPr="00A265F8">
        <w:t xml:space="preserve">        </w:t>
      </w:r>
    </w:p>
    <w:p w14:paraId="0112EF49" w14:textId="77777777" w:rsidR="00CC1D37" w:rsidRPr="00A265F8" w:rsidRDefault="00CC1D37" w:rsidP="007F5781"/>
    <w:p w14:paraId="156EE74A" w14:textId="77777777" w:rsidR="00CC1D37" w:rsidRPr="00A265F8" w:rsidRDefault="00CC1D37" w:rsidP="007F5781"/>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3621D32A"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21439B19" w14:textId="77777777" w:rsidTr="007F5781">
              <w:trPr>
                <w:tblCellSpacing w:w="7" w:type="dxa"/>
                <w:jc w:val="center"/>
              </w:trPr>
              <w:tc>
                <w:tcPr>
                  <w:tcW w:w="4985" w:type="pct"/>
                  <w:vAlign w:val="center"/>
                </w:tcPr>
                <w:p w14:paraId="3C22E1F7" w14:textId="77777777" w:rsidR="007F5781" w:rsidRPr="00A265F8" w:rsidRDefault="007F5781" w:rsidP="007F5781">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3500B98F"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1B75897E" w14:textId="77777777" w:rsidTr="001B4C5D">
                    <w:trPr>
                      <w:tblCellSpacing w:w="7" w:type="dxa"/>
                      <w:jc w:val="center"/>
                    </w:trPr>
                    <w:tc>
                      <w:tcPr>
                        <w:tcW w:w="4984"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5D8559F4" w14:textId="77777777" w:rsidTr="001B4C5D">
                          <w:trPr>
                            <w:tblCellSpacing w:w="7" w:type="dxa"/>
                            <w:jc w:val="center"/>
                          </w:trPr>
                          <w:tc>
                            <w:tcPr>
                              <w:tcW w:w="4984"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72FD1A15" w14:textId="77777777" w:rsidTr="001B4C5D">
                                <w:trPr>
                                  <w:tblCellSpacing w:w="7" w:type="dxa"/>
                                  <w:jc w:val="center"/>
                                </w:trPr>
                                <w:tc>
                                  <w:tcPr>
                                    <w:tcW w:w="4984" w:type="pct"/>
                                    <w:vAlign w:val="center"/>
                                  </w:tcPr>
                                  <w:tbl>
                                    <w:tblPr>
                                      <w:tblW w:w="5000" w:type="pct"/>
                                      <w:jc w:val="center"/>
                                      <w:tblCellSpacing w:w="7" w:type="dxa"/>
                                      <w:tblCellMar>
                                        <w:top w:w="30" w:type="dxa"/>
                                        <w:left w:w="30" w:type="dxa"/>
                                        <w:bottom w:w="30" w:type="dxa"/>
                                        <w:right w:w="30" w:type="dxa"/>
                                      </w:tblCellMar>
                                      <w:tblLook w:val="04A0" w:firstRow="1" w:lastRow="0" w:firstColumn="1" w:lastColumn="0" w:noHBand="0" w:noVBand="1"/>
                                    </w:tblPr>
                                    <w:tblGrid>
                                      <w:gridCol w:w="8585"/>
                                    </w:tblGrid>
                                    <w:tr w:rsidR="008B5189" w:rsidRPr="00A265F8" w14:paraId="49ABC2E5" w14:textId="77777777" w:rsidTr="001B4C5D">
                                      <w:trPr>
                                        <w:tblCellSpacing w:w="7" w:type="dxa"/>
                                        <w:jc w:val="center"/>
                                      </w:trPr>
                                      <w:tc>
                                        <w:tcPr>
                                          <w:tcW w:w="4984" w:type="pct"/>
                                          <w:vAlign w:val="center"/>
                                          <w:hideMark/>
                                        </w:tcPr>
                                        <w:p w14:paraId="0DE198BF" w14:textId="77777777" w:rsidR="00582C6C" w:rsidRPr="00A265F8" w:rsidRDefault="00582C6C" w:rsidP="00582C6C">
                                          <w:pPr>
                                            <w:ind w:left="724" w:right="1972"/>
                                          </w:pPr>
                                          <w:r w:rsidRPr="00A265F8">
                                            <w:t xml:space="preserve">Ved tilknyting av stikkleidning må kjellargolv og/ eller vasstand i lågaste monterte vasslås liggje minst 900 mm høgare enn innvendig topp hovudleidning, målt ved </w:t>
                                          </w:r>
                                          <w:proofErr w:type="spellStart"/>
                                          <w:r w:rsidRPr="00A265F8">
                                            <w:t>avgreiningspunktet</w:t>
                                          </w:r>
                                          <w:proofErr w:type="spellEnd"/>
                                          <w:r w:rsidRPr="00A265F8">
                                            <w:t xml:space="preserve"> mellom stikkleidning og hovudleidning.</w:t>
                                          </w:r>
                                        </w:p>
                                        <w:p w14:paraId="755C2179" w14:textId="77777777" w:rsidR="00582C6C" w:rsidRPr="00A265F8" w:rsidRDefault="00582C6C" w:rsidP="00582C6C">
                                          <w:pPr>
                                            <w:ind w:left="724" w:right="1792"/>
                                          </w:pPr>
                                          <w:r w:rsidRPr="00A265F8">
                                            <w:t xml:space="preserve">Tilknyting skal også vere i samsvar med kommunen sitt abonnementsvilkår /avtaleverk for tilknyting til kommunalt/ offentleg VA anlegg. </w:t>
                                          </w:r>
                                        </w:p>
                                        <w:p w14:paraId="5C6F01A8" w14:textId="77777777" w:rsidR="00582C6C" w:rsidRPr="00A265F8" w:rsidRDefault="00582C6C" w:rsidP="00582C6C">
                                          <w:pPr>
                                            <w:ind w:left="724" w:right="1792"/>
                                            <w:rPr>
                                              <w:rFonts w:eastAsia="Arial Unicode MS"/>
                                              <w:highlight w:val="yellow"/>
                                            </w:rPr>
                                          </w:pPr>
                                          <w:r w:rsidRPr="00A265F8">
                                            <w:rPr>
                                              <w:rFonts w:eastAsia="Arial Unicode MS"/>
                                            </w:rPr>
                                            <w:t>Tilknyting på undervassleidning/sjøleidning er ikkje tillat</w:t>
                                          </w:r>
                                          <w:r w:rsidR="00B23052" w:rsidRPr="00A265F8">
                                            <w:rPr>
                                              <w:rFonts w:eastAsia="Arial Unicode MS"/>
                                            </w:rPr>
                                            <w:t>e</w:t>
                                          </w:r>
                                          <w:r w:rsidRPr="00A265F8">
                                            <w:rPr>
                                              <w:rFonts w:eastAsia="Arial Unicode MS"/>
                                            </w:rPr>
                                            <w:t>.</w:t>
                                          </w:r>
                                        </w:p>
                                        <w:p w14:paraId="19DA255B" w14:textId="2659CE4B" w:rsidR="006A55B4" w:rsidRPr="00A265F8" w:rsidRDefault="007847E4" w:rsidP="00582C6C">
                                          <w:pPr>
                                            <w:ind w:left="724" w:right="1792"/>
                                            <w:rPr>
                                              <w:rFonts w:eastAsia="Arial Unicode MS"/>
                                            </w:rPr>
                                          </w:pPr>
                                          <w:r w:rsidRPr="00A265F8">
                                            <w:rPr>
                                              <w:rFonts w:eastAsia="Arial Unicode MS"/>
                                            </w:rPr>
                                            <w:t>Løysing for o</w:t>
                                          </w:r>
                                          <w:r w:rsidR="00CF4759" w:rsidRPr="00A265F8">
                                            <w:rPr>
                                              <w:rFonts w:eastAsia="Arial Unicode MS"/>
                                            </w:rPr>
                                            <w:t>vergang frå pumpeleidning til sjølvfall</w:t>
                                          </w:r>
                                          <w:r w:rsidRPr="00A265F8">
                                            <w:rPr>
                                              <w:rFonts w:eastAsia="Arial Unicode MS"/>
                                            </w:rPr>
                                            <w:t xml:space="preserve"> er vist i teikning </w:t>
                                          </w:r>
                                          <w:r w:rsidR="00F34140" w:rsidRPr="00A265F8">
                                            <w:rPr>
                                              <w:rFonts w:eastAsia="Arial Unicode MS"/>
                                            </w:rPr>
                                            <w:t>A8 Overgang trykkavløp – sjølvfall.</w:t>
                                          </w:r>
                                        </w:p>
                                        <w:p w14:paraId="6ACE8D21" w14:textId="23367F6E" w:rsidR="00582C6C" w:rsidRPr="00A265F8" w:rsidRDefault="00582C6C" w:rsidP="00CC1D37">
                                          <w:pPr>
                                            <w:ind w:left="724" w:right="1792"/>
                                            <w:rPr>
                                              <w:rFonts w:eastAsia="Arial Unicode MS"/>
                                              <w:i/>
                                              <w:iCs/>
                                              <w:u w:val="single"/>
                                            </w:rPr>
                                          </w:pPr>
                                          <w:r w:rsidRPr="00A265F8">
                                            <w:rPr>
                                              <w:rFonts w:eastAsia="Arial Unicode MS"/>
                                              <w:i/>
                                              <w:iCs/>
                                              <w:u w:val="single"/>
                                            </w:rPr>
                                            <w:t>For kommunane</w:t>
                                          </w:r>
                                          <w:r w:rsidR="00BC7EE5" w:rsidRPr="00A265F8">
                                            <w:rPr>
                                              <w:rFonts w:eastAsia="Arial Unicode MS"/>
                                              <w:i/>
                                              <w:iCs/>
                                              <w:u w:val="single"/>
                                            </w:rPr>
                                            <w:t xml:space="preserve"> Askvoll, </w:t>
                                          </w:r>
                                          <w:r w:rsidR="0055536C" w:rsidRPr="00A265F8">
                                            <w:rPr>
                                              <w:rFonts w:eastAsia="Arial Unicode MS"/>
                                              <w:i/>
                                              <w:iCs/>
                                              <w:u w:val="single"/>
                                            </w:rPr>
                                            <w:t>Bremanger,</w:t>
                                          </w:r>
                                          <w:r w:rsidRPr="00A265F8">
                                            <w:rPr>
                                              <w:rFonts w:eastAsia="Arial Unicode MS"/>
                                              <w:i/>
                                              <w:iCs/>
                                              <w:u w:val="single"/>
                                            </w:rPr>
                                            <w:t xml:space="preserve"> </w:t>
                                          </w:r>
                                          <w:r w:rsidR="00BC7EE5" w:rsidRPr="00A265F8">
                                            <w:rPr>
                                              <w:rFonts w:eastAsia="Arial Unicode MS"/>
                                              <w:i/>
                                              <w:iCs/>
                                              <w:u w:val="single"/>
                                            </w:rPr>
                                            <w:t>Fjaler, Hyllestad, Gloppen</w:t>
                                          </w:r>
                                          <w:r w:rsidR="00A033E5" w:rsidRPr="00A265F8">
                                            <w:rPr>
                                              <w:rFonts w:eastAsia="Arial Unicode MS"/>
                                              <w:i/>
                                              <w:iCs/>
                                              <w:u w:val="single"/>
                                            </w:rPr>
                                            <w:t>,</w:t>
                                          </w:r>
                                          <w:r w:rsidR="00BC7EE5" w:rsidRPr="00A265F8">
                                            <w:rPr>
                                              <w:rFonts w:eastAsia="Arial Unicode MS"/>
                                              <w:i/>
                                              <w:iCs/>
                                              <w:u w:val="single"/>
                                            </w:rPr>
                                            <w:t xml:space="preserve"> Solund</w:t>
                                          </w:r>
                                          <w:r w:rsidR="004D07B4" w:rsidRPr="00A265F8">
                                            <w:rPr>
                                              <w:rFonts w:eastAsia="Arial Unicode MS"/>
                                              <w:i/>
                                              <w:iCs/>
                                              <w:u w:val="single"/>
                                            </w:rPr>
                                            <w:t xml:space="preserve">, </w:t>
                                          </w:r>
                                          <w:r w:rsidR="00BC7EE5" w:rsidRPr="00A265F8">
                                            <w:rPr>
                                              <w:rFonts w:eastAsia="Arial Unicode MS"/>
                                              <w:i/>
                                              <w:iCs/>
                                              <w:u w:val="single"/>
                                            </w:rPr>
                                            <w:t xml:space="preserve"> </w:t>
                                          </w:r>
                                          <w:r w:rsidR="00A033E5" w:rsidRPr="00A265F8">
                                            <w:rPr>
                                              <w:rFonts w:eastAsia="Arial Unicode MS"/>
                                              <w:i/>
                                              <w:iCs/>
                                              <w:u w:val="single"/>
                                            </w:rPr>
                                            <w:t>Stad</w:t>
                                          </w:r>
                                          <w:r w:rsidR="008617DE" w:rsidRPr="00A265F8">
                                            <w:rPr>
                                              <w:rFonts w:eastAsia="Arial Unicode MS"/>
                                              <w:i/>
                                              <w:iCs/>
                                              <w:u w:val="single"/>
                                            </w:rPr>
                                            <w:t xml:space="preserve"> og Stryn</w:t>
                                          </w:r>
                                          <w:r w:rsidR="00A033E5" w:rsidRPr="00A265F8">
                                            <w:rPr>
                                              <w:rFonts w:eastAsia="Arial Unicode MS"/>
                                              <w:i/>
                                              <w:iCs/>
                                              <w:u w:val="single"/>
                                            </w:rPr>
                                            <w:t xml:space="preserve"> </w:t>
                                          </w:r>
                                          <w:r w:rsidRPr="00A265F8">
                                            <w:rPr>
                                              <w:rFonts w:eastAsia="Arial Unicode MS"/>
                                              <w:i/>
                                              <w:iCs/>
                                              <w:u w:val="single"/>
                                            </w:rPr>
                                            <w:t>gjeld følgjande</w:t>
                                          </w:r>
                                          <w:r w:rsidR="00CC1D37" w:rsidRPr="00A265F8">
                                            <w:rPr>
                                              <w:rFonts w:eastAsia="Arial Unicode MS"/>
                                              <w:i/>
                                              <w:iCs/>
                                              <w:u w:val="single"/>
                                            </w:rPr>
                                            <w:t>:</w:t>
                                          </w:r>
                                        </w:p>
                                        <w:p w14:paraId="259A41B1" w14:textId="33897D88" w:rsidR="00AF53C1" w:rsidRPr="00A265F8" w:rsidRDefault="00B32E81" w:rsidP="00CC1D37">
                                          <w:pPr>
                                            <w:ind w:left="724" w:right="1792"/>
                                            <w:rPr>
                                              <w:rFonts w:eastAsia="Arial Unicode MS"/>
                                              <w:u w:val="single"/>
                                            </w:rPr>
                                          </w:pPr>
                                          <w:r w:rsidRPr="00A265F8">
                                            <w:rPr>
                                              <w:rFonts w:eastAsia="Arial Unicode MS"/>
                                            </w:rPr>
                                            <w:t>Tilknyt</w:t>
                                          </w:r>
                                          <w:r w:rsidR="008B5189" w:rsidRPr="00A265F8">
                                            <w:rPr>
                                              <w:rFonts w:eastAsia="Arial Unicode MS"/>
                                            </w:rPr>
                                            <w:t>ing til kommunalt nett skal skje i kum</w:t>
                                          </w:r>
                                          <w:r w:rsidR="00B04C93" w:rsidRPr="00A265F8">
                                            <w:rPr>
                                              <w:rFonts w:eastAsia="Arial Unicode MS"/>
                                            </w:rPr>
                                            <w:t>.</w:t>
                                          </w:r>
                                          <w:r w:rsidR="008D5527" w:rsidRPr="00A265F8">
                                            <w:rPr>
                                              <w:rFonts w:eastAsia="Arial Unicode MS"/>
                                            </w:rPr>
                                            <w:t xml:space="preserve"> </w:t>
                                          </w:r>
                                          <w:r w:rsidR="00AF53C1" w:rsidRPr="00A265F8">
                                            <w:rPr>
                                              <w:rFonts w:eastAsia="Arial Unicode MS"/>
                                            </w:rPr>
                                            <w:t xml:space="preserve">Tilknyting med </w:t>
                                          </w:r>
                                          <w:r w:rsidR="008D5527" w:rsidRPr="00A265F8">
                                            <w:rPr>
                                              <w:rFonts w:eastAsia="Arial Unicode MS"/>
                                            </w:rPr>
                                            <w:t>greinrøyr utanom kum skal godkjennast av VA ansvarleg i kommunen.</w:t>
                                          </w:r>
                                          <w:r w:rsidR="0090713B" w:rsidRPr="00A265F8">
                                            <w:rPr>
                                              <w:rFonts w:eastAsia="Arial Unicode MS"/>
                                            </w:rPr>
                                            <w:t xml:space="preserve"> </w:t>
                                          </w:r>
                                          <w:r w:rsidR="00AF53C1" w:rsidRPr="00A265F8">
                                            <w:rPr>
                                              <w:rFonts w:eastAsia="Arial Unicode MS"/>
                                            </w:rPr>
                                            <w:t xml:space="preserve"> Der spillvassleidningen blir tilkopla kommunal avløpsleidning utanom kum, skal det etablerast eit stakekum/spylegren. Mogleg utforming er synt på standard teikning A</w:t>
                                          </w:r>
                                          <w:r w:rsidR="0008686F" w:rsidRPr="00A265F8">
                                            <w:rPr>
                                              <w:rFonts w:eastAsia="Arial Unicode MS"/>
                                            </w:rPr>
                                            <w:t>6</w:t>
                                          </w:r>
                                          <w:r w:rsidR="009E2815" w:rsidRPr="00A265F8">
                                            <w:rPr>
                                              <w:rFonts w:eastAsia="Arial Unicode MS"/>
                                            </w:rPr>
                                            <w:t xml:space="preserve"> - A</w:t>
                                          </w:r>
                                          <w:r w:rsidR="00AF53C1" w:rsidRPr="00A265F8">
                                            <w:rPr>
                                              <w:rFonts w:eastAsia="Arial Unicode MS"/>
                                            </w:rPr>
                                            <w:t>.</w:t>
                                          </w:r>
                                          <w:r w:rsidR="009E2815" w:rsidRPr="00A265F8">
                                            <w:rPr>
                                              <w:rFonts w:eastAsia="Arial Unicode MS"/>
                                            </w:rPr>
                                            <w:t xml:space="preserve"> Tilkopling avløp i kum</w:t>
                                          </w:r>
                                          <w:r w:rsidR="009A2B7D" w:rsidRPr="00A265F8">
                                            <w:rPr>
                                              <w:rFonts w:eastAsia="Arial Unicode MS"/>
                                            </w:rPr>
                                            <w:t xml:space="preserve">. </w:t>
                                          </w:r>
                                          <w:r w:rsidR="00B27EF8" w:rsidRPr="00A265F8">
                                            <w:rPr>
                                              <w:rFonts w:eastAsia="Arial Unicode MS"/>
                                            </w:rPr>
                                            <w:t xml:space="preserve">Teikning </w:t>
                                          </w:r>
                                          <w:r w:rsidR="009A2B7D" w:rsidRPr="00A265F8">
                                            <w:t>A5A Tilkopling stikkleidningar</w:t>
                                          </w:r>
                                          <w:r w:rsidR="00FB4A24" w:rsidRPr="00A265F8">
                                            <w:t xml:space="preserve"> VAO</w:t>
                                          </w:r>
                                          <w:r w:rsidR="009A2B7D" w:rsidRPr="00A265F8">
                                            <w:t xml:space="preserve"> viser oversikt over tilkopling av stikkleidningar.</w:t>
                                          </w:r>
                                        </w:p>
                                        <w:p w14:paraId="375B4405" w14:textId="28CFBDD3" w:rsidR="00582C6C" w:rsidRPr="00A265F8" w:rsidRDefault="00582C6C" w:rsidP="00CC1D37">
                                          <w:pPr>
                                            <w:ind w:left="724" w:right="1792"/>
                                            <w:rPr>
                                              <w:rFonts w:eastAsia="Arial Unicode MS"/>
                                              <w:i/>
                                              <w:iCs/>
                                              <w:u w:val="single"/>
                                            </w:rPr>
                                          </w:pPr>
                                          <w:r w:rsidRPr="00A265F8">
                                            <w:rPr>
                                              <w:rFonts w:eastAsia="Arial Unicode MS"/>
                                              <w:i/>
                                              <w:iCs/>
                                              <w:u w:val="single"/>
                                            </w:rPr>
                                            <w:lastRenderedPageBreak/>
                                            <w:t xml:space="preserve">For </w:t>
                                          </w:r>
                                          <w:r w:rsidR="00BC7EE5" w:rsidRPr="00A265F8">
                                            <w:rPr>
                                              <w:rFonts w:eastAsia="Arial Unicode MS"/>
                                              <w:i/>
                                              <w:iCs/>
                                              <w:u w:val="single"/>
                                            </w:rPr>
                                            <w:t xml:space="preserve">Sunnfjord </w:t>
                                          </w:r>
                                          <w:r w:rsidRPr="00A265F8">
                                            <w:rPr>
                                              <w:rFonts w:eastAsia="Arial Unicode MS"/>
                                              <w:i/>
                                              <w:iCs/>
                                              <w:u w:val="single"/>
                                            </w:rPr>
                                            <w:t>kommun</w:t>
                                          </w:r>
                                          <w:r w:rsidR="00BC7EE5" w:rsidRPr="00A265F8">
                                            <w:rPr>
                                              <w:rFonts w:eastAsia="Arial Unicode MS"/>
                                              <w:i/>
                                              <w:iCs/>
                                              <w:u w:val="single"/>
                                            </w:rPr>
                                            <w:t>e</w:t>
                                          </w:r>
                                          <w:r w:rsidR="0008686F" w:rsidRPr="00A265F8">
                                            <w:rPr>
                                              <w:rFonts w:eastAsia="Arial Unicode MS"/>
                                              <w:i/>
                                              <w:iCs/>
                                              <w:u w:val="single"/>
                                            </w:rPr>
                                            <w:t xml:space="preserve"> </w:t>
                                          </w:r>
                                          <w:r w:rsidRPr="00A265F8">
                                            <w:rPr>
                                              <w:rFonts w:eastAsia="Arial Unicode MS"/>
                                              <w:i/>
                                              <w:iCs/>
                                              <w:u w:val="single"/>
                                            </w:rPr>
                                            <w:t>gjeld følgjande:</w:t>
                                          </w:r>
                                        </w:p>
                                        <w:p w14:paraId="04F9F69E" w14:textId="3CA194B3" w:rsidR="009D378C" w:rsidRPr="00A265F8" w:rsidRDefault="009D378C" w:rsidP="00CC1D37">
                                          <w:pPr>
                                            <w:ind w:left="763"/>
                                          </w:pPr>
                                          <w:r w:rsidRPr="00A265F8">
                                            <w:t xml:space="preserve">Tilknyting til kommunalt avløpsnett skal normalt skje med bruk av greinrøyr, </w:t>
                                          </w:r>
                                          <w:proofErr w:type="spellStart"/>
                                          <w:r w:rsidRPr="00A265F8">
                                            <w:t>jf</w:t>
                                          </w:r>
                                          <w:proofErr w:type="spellEnd"/>
                                          <w:r w:rsidRPr="00A265F8">
                                            <w:t xml:space="preserve"> standard teikning </w:t>
                                          </w:r>
                                          <w:r w:rsidRPr="00A265F8">
                                            <w:rPr>
                                              <w:u w:val="single"/>
                                            </w:rPr>
                                            <w:t>A</w:t>
                                          </w:r>
                                          <w:r w:rsidR="0008686F" w:rsidRPr="00A265F8">
                                            <w:rPr>
                                              <w:u w:val="single"/>
                                            </w:rPr>
                                            <w:t>6</w:t>
                                          </w:r>
                                          <w:r w:rsidR="009E2815" w:rsidRPr="00A265F8">
                                            <w:rPr>
                                              <w:u w:val="single"/>
                                            </w:rPr>
                                            <w:t xml:space="preserve"> - B</w:t>
                                          </w:r>
                                          <w:r w:rsidRPr="00A265F8">
                                            <w:rPr>
                                              <w:u w:val="single"/>
                                            </w:rPr>
                                            <w:t xml:space="preserve"> </w:t>
                                          </w:r>
                                          <w:r w:rsidR="009E2815" w:rsidRPr="00A265F8">
                                            <w:rPr>
                                              <w:u w:val="single"/>
                                            </w:rPr>
                                            <w:t>Tilkopling avløp med gren</w:t>
                                          </w:r>
                                          <w:r w:rsidRPr="00A265F8">
                                            <w:rPr>
                                              <w:u w:val="single"/>
                                            </w:rPr>
                                            <w:t>.</w:t>
                                          </w:r>
                                          <w:r w:rsidRPr="00A265F8">
                                            <w:t xml:space="preserve"> Stake/spylekum skal etablerast på stikkleidningen.</w:t>
                                          </w:r>
                                          <w:r w:rsidR="001525AF" w:rsidRPr="00A265F8">
                                            <w:t xml:space="preserve"> </w:t>
                                          </w:r>
                                        </w:p>
                                        <w:p w14:paraId="58941F6B" w14:textId="7A7F7F41" w:rsidR="009D378C" w:rsidRPr="00A265F8" w:rsidRDefault="009D378C" w:rsidP="00CC1D37">
                                          <w:pPr>
                                            <w:ind w:left="763"/>
                                          </w:pPr>
                                          <w:r w:rsidRPr="00A265F8">
                                            <w:rPr>
                                              <w:lang w:eastAsia="en-US"/>
                                            </w:rPr>
                                            <w:t>Leidningen med størst vassføring skal alltid gå rett gjennom kummen - i hovudløpet til kummen.</w:t>
                                          </w:r>
                                        </w:p>
                                        <w:p w14:paraId="45863BAA" w14:textId="77777777" w:rsidR="008B5189" w:rsidRPr="00A265F8" w:rsidRDefault="009D378C" w:rsidP="0055536C">
                                          <w:pPr>
                                            <w:ind w:left="763"/>
                                            <w:rPr>
                                              <w:i/>
                                            </w:rPr>
                                          </w:pPr>
                                          <w:r w:rsidRPr="00A265F8">
                                            <w:t xml:space="preserve">For </w:t>
                                          </w:r>
                                          <w:r w:rsidR="0036375A" w:rsidRPr="00A265F8">
                                            <w:t>Sunnfjord</w:t>
                                          </w:r>
                                          <w:r w:rsidRPr="00A265F8">
                                            <w:t xml:space="preserve"> kommune blir det </w:t>
                                          </w:r>
                                          <w:r w:rsidR="009E2815" w:rsidRPr="00A265F8">
                                            <w:t xml:space="preserve">og </w:t>
                                          </w:r>
                                          <w:r w:rsidRPr="00A265F8">
                                            <w:t>vist til A 5</w:t>
                                          </w:r>
                                          <w:r w:rsidR="0008686F" w:rsidRPr="00A265F8">
                                            <w:t xml:space="preserve">- </w:t>
                                          </w:r>
                                          <w:r w:rsidR="004D07B4" w:rsidRPr="00A265F8">
                                            <w:t>B</w:t>
                                          </w:r>
                                          <w:r w:rsidRPr="00A265F8">
                                            <w:t xml:space="preserve"> </w:t>
                                          </w:r>
                                          <w:r w:rsidRPr="00A265F8">
                                            <w:rPr>
                                              <w:i/>
                                            </w:rPr>
                                            <w:t xml:space="preserve">Tilknyting </w:t>
                                          </w:r>
                                          <w:r w:rsidR="0008686F" w:rsidRPr="00A265F8">
                                            <w:rPr>
                                              <w:i/>
                                            </w:rPr>
                                            <w:t xml:space="preserve">stikkleidningar </w:t>
                                          </w:r>
                                          <w:r w:rsidR="00B23052" w:rsidRPr="00A265F8">
                                            <w:rPr>
                                              <w:i/>
                                            </w:rPr>
                                            <w:t xml:space="preserve">utanom kum - </w:t>
                                          </w:r>
                                          <w:r w:rsidR="0008686F" w:rsidRPr="00A265F8">
                                            <w:rPr>
                                              <w:i/>
                                            </w:rPr>
                                            <w:t>Sunnfjord kommune</w:t>
                                          </w:r>
                                        </w:p>
                                      </w:tc>
                                    </w:tr>
                                    <w:tr w:rsidR="008B5189" w:rsidRPr="00A265F8" w14:paraId="629BF390" w14:textId="77777777" w:rsidTr="001B4C5D">
                                      <w:trPr>
                                        <w:tblCellSpacing w:w="7" w:type="dxa"/>
                                        <w:jc w:val="center"/>
                                      </w:trPr>
                                      <w:tc>
                                        <w:tcPr>
                                          <w:tcW w:w="4984" w:type="pct"/>
                                          <w:vAlign w:val="center"/>
                                          <w:hideMark/>
                                        </w:tcPr>
                                        <w:p w14:paraId="5D60B8BC" w14:textId="77777777" w:rsidR="008B5189" w:rsidRPr="00A265F8" w:rsidRDefault="008B5189" w:rsidP="0055536C">
                                          <w:pPr>
                                            <w:ind w:right="1792"/>
                                            <w:rPr>
                                              <w:rFonts w:ascii="Arial Unicode MS" w:eastAsia="Arial Unicode MS" w:hAnsi="Arial Unicode MS" w:cs="Arial Unicode MS"/>
                                            </w:rPr>
                                          </w:pPr>
                                        </w:p>
                                      </w:tc>
                                    </w:tr>
                                  </w:tbl>
                                  <w:p w14:paraId="13DBD167" w14:textId="77777777" w:rsidR="007F5781" w:rsidRPr="00A265F8" w:rsidRDefault="008B5189" w:rsidP="00AF53C1">
                                    <w:pPr>
                                      <w:ind w:left="724" w:right="1792"/>
                                    </w:pPr>
                                    <w:r w:rsidRPr="00A265F8">
                                      <w:t xml:space="preserve"> </w:t>
                                    </w:r>
                                  </w:p>
                                </w:tc>
                              </w:tr>
                            </w:tbl>
                            <w:p w14:paraId="72DE8446" w14:textId="77777777" w:rsidR="007F5781" w:rsidRPr="00A265F8" w:rsidRDefault="007F5781" w:rsidP="007F5781">
                              <w:pPr>
                                <w:ind w:left="768" w:right="1792"/>
                                <w:rPr>
                                  <w:rFonts w:eastAsia="MS Mincho"/>
                                  <w:iCs/>
                                </w:rPr>
                              </w:pPr>
                            </w:p>
                          </w:tc>
                        </w:tr>
                      </w:tbl>
                      <w:p w14:paraId="5FD8CE77" w14:textId="77777777" w:rsidR="007F5781" w:rsidRPr="00A265F8" w:rsidRDefault="007F5781" w:rsidP="007F5781">
                        <w:pPr>
                          <w:ind w:left="812" w:right="1792"/>
                          <w:rPr>
                            <w:rFonts w:ascii="Arial Unicode MS" w:eastAsia="Arial Unicode MS" w:hAnsi="Arial Unicode MS" w:cs="Arial Unicode MS"/>
                          </w:rPr>
                        </w:pPr>
                      </w:p>
                    </w:tc>
                  </w:tr>
                </w:tbl>
                <w:p w14:paraId="07286D96" w14:textId="77777777" w:rsidR="007F5781" w:rsidRPr="00A265F8" w:rsidRDefault="007F5781" w:rsidP="007F5781">
                  <w:pPr>
                    <w:ind w:left="856" w:right="1612"/>
                    <w:rPr>
                      <w:rFonts w:eastAsia="MS Mincho"/>
                      <w:iCs/>
                    </w:rPr>
                  </w:pPr>
                </w:p>
              </w:tc>
            </w:tr>
          </w:tbl>
          <w:p w14:paraId="77DB60E9" w14:textId="77777777" w:rsidR="007F5781" w:rsidRPr="00A265F8" w:rsidRDefault="007F5781" w:rsidP="007F5781">
            <w:pPr>
              <w:ind w:left="893"/>
              <w:rPr>
                <w:rFonts w:ascii="Arial Unicode MS" w:eastAsia="Arial Unicode MS" w:hAnsi="Arial Unicode MS" w:cs="Arial Unicode MS"/>
              </w:rPr>
            </w:pPr>
          </w:p>
        </w:tc>
      </w:tr>
    </w:tbl>
    <w:p w14:paraId="4AAECA4C" w14:textId="77777777" w:rsidR="002C2E49" w:rsidRPr="00A265F8" w:rsidRDefault="002C2E49" w:rsidP="00F239A7"/>
    <w:p w14:paraId="5EC58CDA" w14:textId="77777777" w:rsidR="00CC1D37" w:rsidRPr="00A265F8" w:rsidRDefault="00CC1D37" w:rsidP="00F239A7"/>
    <w:p w14:paraId="2E93AFDC" w14:textId="77777777" w:rsidR="002C2E49" w:rsidRPr="00A265F8" w:rsidRDefault="002C2E49" w:rsidP="00F239A7"/>
    <w:p w14:paraId="72CE5420" w14:textId="77777777" w:rsidR="007F5781" w:rsidRPr="00A265F8" w:rsidRDefault="007F5781" w:rsidP="00AA108C">
      <w:pPr>
        <w:pStyle w:val="Overskrift3"/>
      </w:pPr>
      <w:bookmarkStart w:id="152" w:name="_Toc379981297"/>
      <w:bookmarkStart w:id="153" w:name="_Toc211949860"/>
      <w:r w:rsidRPr="00A265F8">
        <w:t>6.10 Le</w:t>
      </w:r>
      <w:r w:rsidR="00AD28B2" w:rsidRPr="00A265F8">
        <w:t>i</w:t>
      </w:r>
      <w:r w:rsidRPr="00A265F8">
        <w:t>dning i kurve</w:t>
      </w:r>
      <w:bookmarkEnd w:id="152"/>
      <w:bookmarkEnd w:id="153"/>
    </w:p>
    <w:p w14:paraId="707E3B38" w14:textId="77777777" w:rsidR="00AD28B2" w:rsidRPr="00A265F8" w:rsidRDefault="00AD28B2" w:rsidP="00AD28B2">
      <w:pPr>
        <w:rPr>
          <w:b/>
        </w:rPr>
      </w:pPr>
    </w:p>
    <w:p w14:paraId="35B2CD41" w14:textId="77777777" w:rsidR="00AD28B2" w:rsidRPr="00A265F8" w:rsidRDefault="00AD28B2" w:rsidP="00AD28B2">
      <w:r w:rsidRPr="00A265F8">
        <w:t>Som hov</w:t>
      </w:r>
      <w:r w:rsidR="0008686F" w:rsidRPr="00A265F8">
        <w:t>u</w:t>
      </w:r>
      <w:r w:rsidRPr="00A265F8">
        <w:t>dregel skal spillvassleidning leggjast i rett line mellom kummane, både horisontalt og vertikalt. Etter avtale med VA-</w:t>
      </w:r>
      <w:proofErr w:type="spellStart"/>
      <w:r w:rsidRPr="00A265F8">
        <w:t>ansvarlig</w:t>
      </w:r>
      <w:proofErr w:type="spellEnd"/>
      <w:r w:rsidRPr="00A265F8">
        <w:t xml:space="preserve"> i kommunen kan gje løyve til å leggja leidningen i kurve. </w:t>
      </w:r>
      <w:r w:rsidR="00D634AE" w:rsidRPr="00A265F8">
        <w:t xml:space="preserve"> </w:t>
      </w:r>
      <w:r w:rsidRPr="00A265F8">
        <w:t xml:space="preserve">Leidningen skal då målast inn (x, y, z) kvar 10. meter. </w:t>
      </w:r>
    </w:p>
    <w:p w14:paraId="2778FE79" w14:textId="77777777" w:rsidR="00AD28B2" w:rsidRPr="00A265F8" w:rsidRDefault="00AD28B2" w:rsidP="00AD28B2">
      <w:proofErr w:type="spellStart"/>
      <w:r w:rsidRPr="00A265F8">
        <w:t>Avvinklinga</w:t>
      </w:r>
      <w:proofErr w:type="spellEnd"/>
      <w:r w:rsidRPr="00A265F8">
        <w:t xml:space="preserve"> skal ikkje ver</w:t>
      </w:r>
      <w:r w:rsidR="00D634AE" w:rsidRPr="00A265F8">
        <w:t>e</w:t>
      </w:r>
      <w:r w:rsidRPr="00A265F8">
        <w:t xml:space="preserve"> større enn 50% av det produsenten </w:t>
      </w:r>
      <w:proofErr w:type="spellStart"/>
      <w:r w:rsidRPr="00A265F8">
        <w:t>oppgjev</w:t>
      </w:r>
      <w:proofErr w:type="spellEnd"/>
      <w:r w:rsidRPr="00A265F8">
        <w:t xml:space="preserve"> som maksimum.        </w:t>
      </w:r>
    </w:p>
    <w:p w14:paraId="67C722D9" w14:textId="77777777" w:rsidR="00AD28B2" w:rsidRPr="00A265F8" w:rsidRDefault="00AD28B2" w:rsidP="00AD28B2"/>
    <w:p w14:paraId="5D90D631" w14:textId="77777777" w:rsidR="00AD28B2" w:rsidRPr="00A265F8" w:rsidRDefault="00AD28B2" w:rsidP="00AD28B2"/>
    <w:p w14:paraId="1875FD34" w14:textId="77777777" w:rsidR="00AD28B2" w:rsidRPr="00A265F8" w:rsidRDefault="00AD28B2" w:rsidP="00AD28B2">
      <w:pPr>
        <w:pStyle w:val="Overskrift3"/>
      </w:pPr>
      <w:bookmarkStart w:id="154" w:name="_Toc371587509"/>
      <w:bookmarkStart w:id="155" w:name="_Toc379981298"/>
      <w:bookmarkStart w:id="156" w:name="_Toc211949861"/>
      <w:r w:rsidRPr="00A265F8">
        <w:t>6.11 Bend i grøft</w:t>
      </w:r>
      <w:bookmarkEnd w:id="154"/>
      <w:bookmarkEnd w:id="155"/>
      <w:bookmarkEnd w:id="156"/>
    </w:p>
    <w:p w14:paraId="017F80D9" w14:textId="77777777" w:rsidR="00AD28B2" w:rsidRPr="00A265F8" w:rsidRDefault="00AD28B2" w:rsidP="00AD28B2"/>
    <w:p w14:paraId="137EA6DA" w14:textId="77777777" w:rsidR="00527AB6" w:rsidRPr="00A265F8" w:rsidRDefault="00AD28B2" w:rsidP="00AD28B2">
      <w:r w:rsidRPr="00A265F8">
        <w:t xml:space="preserve">Bend i grøft er ikkje </w:t>
      </w:r>
      <w:proofErr w:type="spellStart"/>
      <w:r w:rsidRPr="00A265F8">
        <w:t>tillatt</w:t>
      </w:r>
      <w:proofErr w:type="spellEnd"/>
      <w:r w:rsidRPr="00A265F8">
        <w:t>. Vinkelendring i samband med kummar blir bestemt i samråd med VA-ansvarl</w:t>
      </w:r>
      <w:r w:rsidR="00D634AE" w:rsidRPr="00A265F8">
        <w:t>e</w:t>
      </w:r>
      <w:r w:rsidRPr="00A265F8">
        <w:t>g i kommunen.</w:t>
      </w:r>
    </w:p>
    <w:p w14:paraId="7CD3BE80" w14:textId="77777777" w:rsidR="00D634AE" w:rsidRPr="00A265F8" w:rsidRDefault="00D634AE" w:rsidP="00AD28B2"/>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9D378C" w:rsidRPr="00A265F8" w14:paraId="7ED7D2FA" w14:textId="77777777" w:rsidTr="00D634AE">
        <w:trPr>
          <w:tblCellSpacing w:w="7" w:type="dxa"/>
          <w:jc w:val="center"/>
        </w:trPr>
        <w:tc>
          <w:tcPr>
            <w:tcW w:w="4985"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9D378C" w:rsidRPr="00A265F8" w14:paraId="5605CA15" w14:textId="77777777" w:rsidTr="009A1631">
              <w:trPr>
                <w:tblCellSpacing w:w="7" w:type="dxa"/>
                <w:jc w:val="center"/>
              </w:trPr>
              <w:tc>
                <w:tcPr>
                  <w:tcW w:w="4985" w:type="pct"/>
                  <w:vAlign w:val="center"/>
                </w:tcPr>
                <w:p w14:paraId="624040E0" w14:textId="77777777" w:rsidR="009D378C" w:rsidRPr="00A265F8" w:rsidRDefault="009D378C" w:rsidP="009A1631">
                  <w:pPr>
                    <w:ind w:left="893"/>
                    <w:rPr>
                      <w:rFonts w:eastAsia="Arial Unicode MS"/>
                    </w:rPr>
                  </w:pPr>
                  <w:r w:rsidRPr="00A265F8">
                    <w:rPr>
                      <w:b/>
                    </w:rPr>
                    <w:t>Lokale vilkår</w:t>
                  </w:r>
                </w:p>
              </w:tc>
            </w:tr>
            <w:tr w:rsidR="009D378C" w:rsidRPr="00A265F8" w14:paraId="65CE1233" w14:textId="77777777" w:rsidTr="009A163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9D378C" w:rsidRPr="00A265F8" w14:paraId="264568D1" w14:textId="77777777" w:rsidTr="009A163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9D378C" w:rsidRPr="00A265F8" w14:paraId="0A789034" w14:textId="77777777" w:rsidTr="009A1631">
                          <w:trPr>
                            <w:tblCellSpacing w:w="7" w:type="dxa"/>
                            <w:jc w:val="center"/>
                          </w:trPr>
                          <w:tc>
                            <w:tcPr>
                              <w:tcW w:w="4984"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9D378C" w:rsidRPr="00A265F8" w14:paraId="7812D3A0" w14:textId="77777777" w:rsidTr="009A1631">
                                <w:trPr>
                                  <w:tblCellSpacing w:w="7" w:type="dxa"/>
                                  <w:jc w:val="center"/>
                                </w:trPr>
                                <w:tc>
                                  <w:tcPr>
                                    <w:tcW w:w="4984" w:type="pct"/>
                                    <w:vAlign w:val="center"/>
                                  </w:tcPr>
                                  <w:p w14:paraId="5A0B0102" w14:textId="6C54B56E" w:rsidR="00D634AE" w:rsidRPr="00A265F8" w:rsidRDefault="009D378C" w:rsidP="00A8229B">
                                    <w:pPr>
                                      <w:ind w:left="724" w:right="107"/>
                                    </w:pPr>
                                    <w:r w:rsidRPr="00A265F8">
                                      <w:lastRenderedPageBreak/>
                                      <w:t xml:space="preserve">Retningsendring både i horisontalplanet og vertikalplan, inntil 30 grader, er tillate. Utforming av tekniske løysingar ved større retningsendringar (meir enn 30 grader) skal avklarast med VA-ansvarleg i kommunen. </w:t>
                                    </w:r>
                                    <w:proofErr w:type="spellStart"/>
                                    <w:r w:rsidRPr="00A265F8">
                                      <w:t>Langbend</w:t>
                                    </w:r>
                                    <w:proofErr w:type="spellEnd"/>
                                    <w:r w:rsidRPr="00A265F8">
                                      <w:t xml:space="preserve"> skal brukast. </w:t>
                                    </w:r>
                                  </w:p>
                                  <w:p w14:paraId="4E6A3E2C" w14:textId="77777777" w:rsidR="00D634AE" w:rsidRPr="00A265F8" w:rsidRDefault="00D634AE" w:rsidP="009A1631">
                                    <w:pPr>
                                      <w:ind w:left="724" w:right="107"/>
                                    </w:pPr>
                                    <w:r w:rsidRPr="00A265F8">
                                      <w:t>Bruk av kortbend t.d. i samband med rehabilitering</w:t>
                                    </w:r>
                                    <w:r w:rsidR="00075F49" w:rsidRPr="00A265F8">
                                      <w:t>,</w:t>
                                    </w:r>
                                    <w:r w:rsidRPr="00A265F8">
                                      <w:t xml:space="preserve"> skal godkjennast av VA ansvarleg i kommunen.</w:t>
                                    </w:r>
                                  </w:p>
                                  <w:p w14:paraId="73329F36" w14:textId="52F61465" w:rsidR="003C10DD" w:rsidRPr="00A265F8" w:rsidRDefault="003C10DD" w:rsidP="0008751E">
                                    <w:pPr>
                                      <w:ind w:left="724" w:right="107"/>
                                    </w:pPr>
                                  </w:p>
                                </w:tc>
                              </w:tr>
                            </w:tbl>
                            <w:p w14:paraId="054D8874" w14:textId="77777777" w:rsidR="009D378C" w:rsidRPr="00A265F8" w:rsidRDefault="009D378C" w:rsidP="009A1631">
                              <w:pPr>
                                <w:ind w:left="768" w:right="1792"/>
                                <w:rPr>
                                  <w:rFonts w:eastAsia="MS Mincho"/>
                                  <w:iCs/>
                                </w:rPr>
                              </w:pPr>
                            </w:p>
                          </w:tc>
                        </w:tr>
                      </w:tbl>
                      <w:p w14:paraId="4E40C7FF" w14:textId="77777777" w:rsidR="009D378C" w:rsidRPr="00A265F8" w:rsidRDefault="009D378C" w:rsidP="009A1631">
                        <w:pPr>
                          <w:ind w:left="812" w:right="1792"/>
                          <w:rPr>
                            <w:rFonts w:eastAsia="Arial Unicode MS"/>
                          </w:rPr>
                        </w:pPr>
                      </w:p>
                    </w:tc>
                  </w:tr>
                </w:tbl>
                <w:p w14:paraId="4FD2D1F9" w14:textId="77777777" w:rsidR="009D378C" w:rsidRPr="00A265F8" w:rsidRDefault="009D378C" w:rsidP="009A1631">
                  <w:pPr>
                    <w:ind w:left="856" w:right="1612"/>
                    <w:rPr>
                      <w:rFonts w:eastAsia="MS Mincho"/>
                      <w:iCs/>
                    </w:rPr>
                  </w:pPr>
                </w:p>
              </w:tc>
            </w:tr>
          </w:tbl>
          <w:p w14:paraId="2D9D1914" w14:textId="77777777" w:rsidR="009D378C" w:rsidRPr="00A265F8" w:rsidRDefault="009D378C" w:rsidP="009A1631">
            <w:pPr>
              <w:ind w:left="893"/>
              <w:rPr>
                <w:rFonts w:eastAsia="Arial Unicode MS"/>
              </w:rPr>
            </w:pPr>
          </w:p>
        </w:tc>
      </w:tr>
    </w:tbl>
    <w:p w14:paraId="38C5C24C" w14:textId="77777777" w:rsidR="00D66A91" w:rsidRPr="00A265F8" w:rsidRDefault="00D66A91" w:rsidP="00D66A91">
      <w:r w:rsidRPr="00A265F8">
        <w:lastRenderedPageBreak/>
        <w:t xml:space="preserve">       </w:t>
      </w:r>
    </w:p>
    <w:p w14:paraId="15BBB2A8" w14:textId="77777777" w:rsidR="00D66A91" w:rsidRPr="00A265F8" w:rsidRDefault="00D66A91" w:rsidP="00D66A91"/>
    <w:p w14:paraId="5CC190B9" w14:textId="77777777" w:rsidR="007F5781" w:rsidRPr="00A265F8" w:rsidRDefault="007F5781" w:rsidP="00AA108C">
      <w:pPr>
        <w:pStyle w:val="Overskrift3"/>
      </w:pPr>
      <w:bookmarkStart w:id="157" w:name="_Toc379981299"/>
      <w:bookmarkStart w:id="158" w:name="_Toc211949862"/>
      <w:r w:rsidRPr="00A265F8">
        <w:t xml:space="preserve">6.12 </w:t>
      </w:r>
      <w:proofErr w:type="spellStart"/>
      <w:r w:rsidRPr="00A265F8">
        <w:t>Trasè</w:t>
      </w:r>
      <w:proofErr w:type="spellEnd"/>
      <w:r w:rsidRPr="00A265F8">
        <w:t xml:space="preserve"> med stort fall</w:t>
      </w:r>
      <w:bookmarkEnd w:id="157"/>
      <w:bookmarkEnd w:id="158"/>
    </w:p>
    <w:p w14:paraId="08DA042B" w14:textId="77777777" w:rsidR="00AD28B2" w:rsidRPr="00A265F8" w:rsidRDefault="00AD28B2" w:rsidP="00AD28B2"/>
    <w:p w14:paraId="2EDE9BDF" w14:textId="77777777" w:rsidR="00AD28B2" w:rsidRPr="00A265F8" w:rsidRDefault="00AD28B2" w:rsidP="00AD28B2">
      <w:r w:rsidRPr="00A265F8">
        <w:t xml:space="preserve">Dersom leidningstraséen har større fall enn 1:5 (200 ‰) skal det brukast røyr med </w:t>
      </w:r>
    </w:p>
    <w:p w14:paraId="2D0E80F8" w14:textId="77777777" w:rsidR="00AD28B2" w:rsidRPr="00A265F8" w:rsidRDefault="00AD28B2" w:rsidP="00AD28B2">
      <w:r w:rsidRPr="00A265F8">
        <w:t xml:space="preserve">strekkfaste skøytar, alternativt heilsveist røyr (stål og PE, PP) og/eller fallkum.  </w:t>
      </w:r>
    </w:p>
    <w:p w14:paraId="20768476" w14:textId="77777777" w:rsidR="00AD28B2" w:rsidRPr="00A265F8" w:rsidRDefault="00AD28B2" w:rsidP="00AD28B2"/>
    <w:p w14:paraId="7DC45896" w14:textId="77777777" w:rsidR="00AD28B2" w:rsidRPr="00A265F8" w:rsidRDefault="00AD28B2" w:rsidP="00AD28B2">
      <w:r w:rsidRPr="00A265F8">
        <w:t xml:space="preserve">Ved fare for stor grunnvass-straum i grøfta skal det lagast grunnvass-sperre av </w:t>
      </w:r>
    </w:p>
    <w:p w14:paraId="70877BC2" w14:textId="77777777" w:rsidR="00AD28B2" w:rsidRPr="00A265F8" w:rsidRDefault="00AD28B2" w:rsidP="00AD28B2">
      <w:r w:rsidRPr="00A265F8">
        <w:t xml:space="preserve">betong eller leire. </w:t>
      </w:r>
    </w:p>
    <w:p w14:paraId="18A3B8B1" w14:textId="77777777" w:rsidR="00AD28B2" w:rsidRPr="00A265F8" w:rsidRDefault="00AD28B2" w:rsidP="00AD28B2"/>
    <w:p w14:paraId="5BF1117A" w14:textId="77777777" w:rsidR="00AD28B2" w:rsidRPr="00A265F8" w:rsidRDefault="00AD28B2" w:rsidP="00AD28B2">
      <w:r w:rsidRPr="00A265F8">
        <w:t xml:space="preserve">Røyrgjennomføring gjennom betong skal utførast som vist i VA/Miljø-blad nr. </w:t>
      </w:r>
    </w:p>
    <w:p w14:paraId="4A38517B" w14:textId="77777777" w:rsidR="00AD28B2" w:rsidRPr="00A265F8" w:rsidRDefault="00AD28B2" w:rsidP="00AD28B2">
      <w:r w:rsidRPr="00A265F8">
        <w:t xml:space="preserve">9, </w:t>
      </w:r>
      <w:r w:rsidRPr="00A265F8">
        <w:rPr>
          <w:i/>
        </w:rPr>
        <w:t xml:space="preserve">UTV </w:t>
      </w:r>
      <w:proofErr w:type="spellStart"/>
      <w:r w:rsidRPr="00A265F8">
        <w:rPr>
          <w:i/>
        </w:rPr>
        <w:t>Rørgjennomføring</w:t>
      </w:r>
      <w:proofErr w:type="spellEnd"/>
      <w:r w:rsidRPr="00A265F8">
        <w:rPr>
          <w:i/>
        </w:rPr>
        <w:t xml:space="preserve"> i betongkum</w:t>
      </w:r>
      <w:r w:rsidRPr="00A265F8">
        <w:t xml:space="preserve">. Ved fare for ras i gjenfyllingsmassane langs </w:t>
      </w:r>
    </w:p>
    <w:p w14:paraId="6D9AC58E" w14:textId="77777777" w:rsidR="00AD28B2" w:rsidRPr="00A265F8" w:rsidRDefault="00AD28B2" w:rsidP="00AD28B2">
      <w:r w:rsidRPr="00A265F8">
        <w:t xml:space="preserve">traseen må sperra lagast i betong og forankrast i faste massar.  </w:t>
      </w:r>
    </w:p>
    <w:p w14:paraId="6599CBAC" w14:textId="77777777" w:rsidR="00AD28B2" w:rsidRPr="00A265F8" w:rsidRDefault="00AD28B2" w:rsidP="00AD28B2"/>
    <w:p w14:paraId="582785AF" w14:textId="77777777" w:rsidR="00AD28B2" w:rsidRPr="00A265F8" w:rsidRDefault="00AD28B2" w:rsidP="00AD28B2">
      <w:r w:rsidRPr="00A265F8">
        <w:t>Endel</w:t>
      </w:r>
      <w:r w:rsidR="004F085E" w:rsidRPr="00A265F8">
        <w:t>e</w:t>
      </w:r>
      <w:r w:rsidRPr="00A265F8">
        <w:t>g løysing skal avtalast med VA-ansvarl</w:t>
      </w:r>
      <w:r w:rsidR="004F085E" w:rsidRPr="00A265F8">
        <w:t>e</w:t>
      </w:r>
      <w:r w:rsidRPr="00A265F8">
        <w:t>g i kommunen.</w:t>
      </w:r>
    </w:p>
    <w:p w14:paraId="7F40829B"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12BD10A7"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5F74581C" w14:textId="77777777" w:rsidTr="007F5781">
              <w:trPr>
                <w:tblCellSpacing w:w="7" w:type="dxa"/>
                <w:jc w:val="center"/>
              </w:trPr>
              <w:tc>
                <w:tcPr>
                  <w:tcW w:w="4985" w:type="pct"/>
                  <w:vAlign w:val="center"/>
                </w:tcPr>
                <w:p w14:paraId="68DF740F" w14:textId="77777777" w:rsidR="007F5781" w:rsidRPr="00A265F8" w:rsidRDefault="007F5781" w:rsidP="007F5781">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3FDFF08E"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57B9174D"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52ECA589"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6C66C59C" w14:textId="77777777" w:rsidTr="007F5781">
                                <w:trPr>
                                  <w:tblCellSpacing w:w="7" w:type="dxa"/>
                                  <w:jc w:val="center"/>
                                </w:trPr>
                                <w:tc>
                                  <w:tcPr>
                                    <w:tcW w:w="4985" w:type="pct"/>
                                    <w:vAlign w:val="center"/>
                                  </w:tcPr>
                                  <w:p w14:paraId="1C0A66A3" w14:textId="39599DC2" w:rsidR="00075F49" w:rsidRPr="00A265F8" w:rsidRDefault="00075F49" w:rsidP="0055536C">
                                    <w:pPr>
                                      <w:ind w:left="724" w:right="107"/>
                                    </w:pPr>
                                    <w:r w:rsidRPr="00A265F8">
                                      <w:t>Trongen for bruk av grøftestengsel er avhengig av grunnforholda.</w:t>
                                    </w:r>
                                    <w:r w:rsidR="001A1E6A" w:rsidRPr="00A265F8">
                                      <w:t xml:space="preserve"> </w:t>
                                    </w:r>
                                  </w:p>
                                  <w:p w14:paraId="53EAC7F4" w14:textId="21B76A13" w:rsidR="00A265F8" w:rsidRPr="00A265F8" w:rsidRDefault="00A265F8" w:rsidP="0055536C">
                                    <w:pPr>
                                      <w:ind w:left="724" w:right="107"/>
                                    </w:pPr>
                                    <w:r w:rsidRPr="00A265F8">
                                      <w:t>Sjå teikning A3 Grøftestengsel betong og A4 Grøftestengsel leire. Val av løysing avklaras</w:t>
                                    </w:r>
                                    <w:r>
                                      <w:t>t</w:t>
                                    </w:r>
                                    <w:r w:rsidRPr="00A265F8">
                                      <w:t xml:space="preserve"> med VA ansvarleg.</w:t>
                                    </w:r>
                                  </w:p>
                                  <w:p w14:paraId="4A4E5AC2" w14:textId="4FC03347" w:rsidR="00075F49" w:rsidRPr="00A265F8" w:rsidRDefault="00075F49" w:rsidP="00104DBD">
                                    <w:pPr>
                                      <w:ind w:left="724" w:right="107"/>
                                    </w:pPr>
                                    <w:r w:rsidRPr="00A265F8">
                                      <w:lastRenderedPageBreak/>
                                      <w:t>Ved gode grunnforhold må leidningsanlegga ha strekkfaste skøyter ved helling meir enn 250 ‰ promille.</w:t>
                                    </w:r>
                                  </w:p>
                                  <w:p w14:paraId="0AE77D5B" w14:textId="6F821075" w:rsidR="00075F49" w:rsidRPr="00A265F8" w:rsidRDefault="00075F49" w:rsidP="00104DBD">
                                    <w:pPr>
                                      <w:ind w:left="724" w:right="107"/>
                                    </w:pPr>
                                    <w:r w:rsidRPr="00A265F8">
                                      <w:t>Ved dårleg grunnforhold går grensa for strekkfaste skøyter ved 150 ‰.</w:t>
                                    </w:r>
                                  </w:p>
                                  <w:p w14:paraId="181EA9D2" w14:textId="79599DFA" w:rsidR="00075F49" w:rsidRPr="00A265F8" w:rsidRDefault="00075F49" w:rsidP="00104DBD">
                                    <w:pPr>
                                      <w:ind w:left="724" w:right="107"/>
                                    </w:pPr>
                                    <w:r w:rsidRPr="00A265F8">
                                      <w:t>VA ansvarleg i kommunen avgjer kva som er gode og dårleg grunnforhold.</w:t>
                                    </w:r>
                                  </w:p>
                                  <w:p w14:paraId="6B65A4D8" w14:textId="77777777" w:rsidR="0055536C" w:rsidRPr="00A265F8" w:rsidRDefault="0055536C" w:rsidP="0055536C">
                                    <w:pPr>
                                      <w:ind w:left="724"/>
                                    </w:pPr>
                                    <w:r w:rsidRPr="00A265F8">
                                      <w:t xml:space="preserve">Det blir elles vist til </w:t>
                                    </w:r>
                                    <w:proofErr w:type="spellStart"/>
                                    <w:r w:rsidRPr="00A265F8">
                                      <w:t>kap</w:t>
                                    </w:r>
                                    <w:proofErr w:type="spellEnd"/>
                                    <w:r w:rsidRPr="00A265F8">
                                      <w:t xml:space="preserve"> 4.1 </w:t>
                                    </w:r>
                                    <w:r w:rsidR="004D07B4" w:rsidRPr="00A265F8">
                                      <w:t>og 4.2</w:t>
                                    </w:r>
                                  </w:p>
                                  <w:p w14:paraId="3571DE37" w14:textId="77777777" w:rsidR="008C3030" w:rsidRPr="00A265F8" w:rsidRDefault="008C3030" w:rsidP="00A265F8">
                                    <w:pPr>
                                      <w:ind w:left="724"/>
                                      <w:rPr>
                                        <w:rFonts w:eastAsia="MS Mincho"/>
                                      </w:rPr>
                                    </w:pPr>
                                  </w:p>
                                </w:tc>
                              </w:tr>
                            </w:tbl>
                            <w:p w14:paraId="3DB7E583" w14:textId="77777777" w:rsidR="007F5781" w:rsidRPr="00A265F8" w:rsidRDefault="007F5781" w:rsidP="007F5781">
                              <w:pPr>
                                <w:ind w:left="768" w:right="1792"/>
                                <w:rPr>
                                  <w:rFonts w:eastAsia="MS Mincho"/>
                                  <w:iCs/>
                                </w:rPr>
                              </w:pPr>
                            </w:p>
                          </w:tc>
                        </w:tr>
                      </w:tbl>
                      <w:p w14:paraId="5B975588" w14:textId="77777777" w:rsidR="007F5781" w:rsidRPr="00A265F8" w:rsidRDefault="007F5781" w:rsidP="007F5781">
                        <w:pPr>
                          <w:ind w:left="812" w:right="1792"/>
                          <w:rPr>
                            <w:rFonts w:ascii="Arial Unicode MS" w:eastAsia="Arial Unicode MS" w:hAnsi="Arial Unicode MS" w:cs="Arial Unicode MS"/>
                          </w:rPr>
                        </w:pPr>
                      </w:p>
                    </w:tc>
                  </w:tr>
                </w:tbl>
                <w:p w14:paraId="72BFB717" w14:textId="77777777" w:rsidR="007F5781" w:rsidRPr="00A265F8" w:rsidRDefault="007F5781" w:rsidP="007F5781">
                  <w:pPr>
                    <w:ind w:left="856" w:right="1612"/>
                    <w:rPr>
                      <w:rFonts w:eastAsia="MS Mincho"/>
                      <w:iCs/>
                    </w:rPr>
                  </w:pPr>
                </w:p>
              </w:tc>
            </w:tr>
          </w:tbl>
          <w:p w14:paraId="0D1C5387" w14:textId="77777777" w:rsidR="007F5781" w:rsidRPr="00A265F8" w:rsidRDefault="007F5781" w:rsidP="007F5781">
            <w:pPr>
              <w:ind w:left="893"/>
              <w:rPr>
                <w:rFonts w:ascii="Arial Unicode MS" w:eastAsia="Arial Unicode MS" w:hAnsi="Arial Unicode MS" w:cs="Arial Unicode MS"/>
              </w:rPr>
            </w:pPr>
          </w:p>
        </w:tc>
      </w:tr>
    </w:tbl>
    <w:p w14:paraId="7A348964" w14:textId="77777777" w:rsidR="007F5781" w:rsidRPr="00A265F8" w:rsidRDefault="007F5781" w:rsidP="007F5781">
      <w:r w:rsidRPr="00A265F8">
        <w:lastRenderedPageBreak/>
        <w:t xml:space="preserve">       </w:t>
      </w:r>
    </w:p>
    <w:p w14:paraId="4C87C068" w14:textId="77777777" w:rsidR="007F5781" w:rsidRPr="00A265F8" w:rsidRDefault="007F5781" w:rsidP="007F5781"/>
    <w:p w14:paraId="0EED3205" w14:textId="77777777" w:rsidR="007F5781" w:rsidRPr="00A265F8" w:rsidRDefault="007F5781" w:rsidP="00AA108C">
      <w:pPr>
        <w:pStyle w:val="Overskrift3"/>
      </w:pPr>
      <w:bookmarkStart w:id="159" w:name="_Toc379981300"/>
      <w:bookmarkStart w:id="160" w:name="_Toc211949863"/>
      <w:r w:rsidRPr="00A265F8">
        <w:t>6.13 Avløpskumm</w:t>
      </w:r>
      <w:r w:rsidR="00AD28B2" w:rsidRPr="00A265F8">
        <w:t>a</w:t>
      </w:r>
      <w:r w:rsidRPr="00A265F8">
        <w:t>r</w:t>
      </w:r>
      <w:bookmarkEnd w:id="159"/>
      <w:bookmarkEnd w:id="160"/>
    </w:p>
    <w:p w14:paraId="3CA4B44C" w14:textId="77777777" w:rsidR="007F5781" w:rsidRPr="00A265F8" w:rsidRDefault="007F5781" w:rsidP="007F5781"/>
    <w:p w14:paraId="15A59038" w14:textId="77777777" w:rsidR="00AD28B2" w:rsidRPr="00A265F8" w:rsidRDefault="00AD28B2" w:rsidP="00AD28B2">
      <w:r w:rsidRPr="00A265F8">
        <w:t xml:space="preserve">Nedstigningskummar skal ikkje ha mindre diameter enn </w:t>
      </w:r>
      <w:smartTag w:uri="urn:schemas-microsoft-com:office:smarttags" w:element="metricconverter">
        <w:smartTagPr>
          <w:attr w:name="ProductID" w:val="1000 mm"/>
        </w:smartTagPr>
        <w:r w:rsidRPr="00A265F8">
          <w:t>1000 mm</w:t>
        </w:r>
      </w:smartTag>
      <w:r w:rsidRPr="00A265F8">
        <w:t xml:space="preserve">. For dei minste </w:t>
      </w:r>
    </w:p>
    <w:p w14:paraId="0B9A6833" w14:textId="77777777" w:rsidR="00AD28B2" w:rsidRPr="00A265F8" w:rsidRDefault="00AD28B2" w:rsidP="00AD28B2">
      <w:r w:rsidRPr="00A265F8">
        <w:t xml:space="preserve">røyrdimensjonane bør renner utførast i same materiale som røyrleidningen (ved bruk </w:t>
      </w:r>
    </w:p>
    <w:p w14:paraId="3D9C1451" w14:textId="77777777" w:rsidR="00AD28B2" w:rsidRPr="00A265F8" w:rsidRDefault="00AD28B2" w:rsidP="00AD28B2">
      <w:r w:rsidRPr="00A265F8">
        <w:t xml:space="preserve">av PVC-røyr kan renner i PP aksepterast).   </w:t>
      </w:r>
    </w:p>
    <w:p w14:paraId="27C42C36" w14:textId="77777777" w:rsidR="00AD28B2" w:rsidRPr="00A265F8" w:rsidRDefault="00AD28B2" w:rsidP="00AD28B2"/>
    <w:p w14:paraId="2BE0E3B8" w14:textId="77777777" w:rsidR="00AD28B2" w:rsidRPr="00A265F8" w:rsidRDefault="00AD28B2" w:rsidP="00AD28B2">
      <w:r w:rsidRPr="00A265F8">
        <w:t xml:space="preserve">Montering av </w:t>
      </w:r>
      <w:proofErr w:type="spellStart"/>
      <w:r w:rsidRPr="00A265F8">
        <w:t>kumramme</w:t>
      </w:r>
      <w:proofErr w:type="spellEnd"/>
      <w:r w:rsidRPr="00A265F8">
        <w:t xml:space="preserve"> og kumlok skal utførast i samsvar med VA/Miljø-blad nr. </w:t>
      </w:r>
    </w:p>
    <w:p w14:paraId="6D8CC3FC" w14:textId="77777777" w:rsidR="00AD28B2" w:rsidRPr="00A265F8" w:rsidRDefault="00AD28B2" w:rsidP="00AD28B2">
      <w:r w:rsidRPr="00A265F8">
        <w:t xml:space="preserve">32, </w:t>
      </w:r>
      <w:r w:rsidRPr="00A265F8">
        <w:rPr>
          <w:i/>
        </w:rPr>
        <w:t xml:space="preserve">UT. Montering av </w:t>
      </w:r>
      <w:proofErr w:type="spellStart"/>
      <w:r w:rsidRPr="00A265F8">
        <w:rPr>
          <w:i/>
        </w:rPr>
        <w:t>kumramme</w:t>
      </w:r>
      <w:proofErr w:type="spellEnd"/>
      <w:r w:rsidRPr="00A265F8">
        <w:rPr>
          <w:i/>
        </w:rPr>
        <w:t xml:space="preserve"> og kumlokk</w:t>
      </w:r>
      <w:r w:rsidRPr="00A265F8">
        <w:t>. Kummen skal ver</w:t>
      </w:r>
      <w:r w:rsidR="00B23052" w:rsidRPr="00A265F8">
        <w:t>e</w:t>
      </w:r>
      <w:r w:rsidRPr="00A265F8">
        <w:t xml:space="preserve"> tett.   </w:t>
      </w:r>
    </w:p>
    <w:p w14:paraId="4C4798F3" w14:textId="77777777" w:rsidR="00AD28B2" w:rsidRPr="00A265F8" w:rsidRDefault="00AD28B2" w:rsidP="00AD28B2"/>
    <w:p w14:paraId="71C38C99" w14:textId="77777777" w:rsidR="00527AB6" w:rsidRPr="00A265F8" w:rsidRDefault="00AD28B2" w:rsidP="00AD28B2">
      <w:r w:rsidRPr="00A265F8">
        <w:t>Bruk av minikummar skal avtalast med VA-ansvarl</w:t>
      </w:r>
      <w:r w:rsidR="004B5290" w:rsidRPr="00A265F8">
        <w:t>e</w:t>
      </w:r>
      <w:r w:rsidRPr="00A265F8">
        <w:t>g i kommunen</w:t>
      </w:r>
      <w:r w:rsidR="00D634AE" w:rsidRPr="00A265F8">
        <w:t>.</w:t>
      </w:r>
    </w:p>
    <w:p w14:paraId="75F5C01E" w14:textId="77777777" w:rsidR="00D634AE" w:rsidRPr="00A265F8" w:rsidRDefault="00D634AE" w:rsidP="00AD28B2"/>
    <w:p w14:paraId="6FD82686" w14:textId="77777777" w:rsidR="00C217C6" w:rsidRPr="00A265F8" w:rsidRDefault="007F5781" w:rsidP="00AD28B2">
      <w:r w:rsidRPr="00A265F8">
        <w:t xml:space="preserve">        </w:t>
      </w:r>
      <w:bookmarkStart w:id="161" w:name="_Hlk73437720"/>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78402B4D"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19657E19" w14:textId="77777777" w:rsidTr="007F5781">
              <w:trPr>
                <w:tblCellSpacing w:w="7" w:type="dxa"/>
                <w:jc w:val="center"/>
              </w:trPr>
              <w:tc>
                <w:tcPr>
                  <w:tcW w:w="4985" w:type="pct"/>
                  <w:vAlign w:val="center"/>
                </w:tcPr>
                <w:p w14:paraId="524AC49C" w14:textId="77777777" w:rsidR="007F5781" w:rsidRPr="00A265F8" w:rsidRDefault="007F5781" w:rsidP="007F5781">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5788EB15"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0DEBC95B"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4DAD2418"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1D92FC4D" w14:textId="77777777" w:rsidTr="007F5781">
                                <w:trPr>
                                  <w:tblCellSpacing w:w="7" w:type="dxa"/>
                                  <w:jc w:val="center"/>
                                </w:trPr>
                                <w:tc>
                                  <w:tcPr>
                                    <w:tcW w:w="4985" w:type="pct"/>
                                    <w:vAlign w:val="center"/>
                                  </w:tcPr>
                                  <w:p w14:paraId="1F481144" w14:textId="292251C4" w:rsidR="00813CD2" w:rsidRPr="00A265F8" w:rsidRDefault="00813CD2" w:rsidP="008378DF">
                                    <w:pPr>
                                      <w:ind w:left="724" w:right="1972"/>
                                    </w:pPr>
                                    <w:r w:rsidRPr="00A265F8">
                                      <w:t>Nedstigningskum med diameter 1200 mm, skal brukast i</w:t>
                                    </w:r>
                                    <w:r w:rsidR="00F85A55" w:rsidRPr="00A265F8">
                                      <w:t xml:space="preserve"> større </w:t>
                                    </w:r>
                                    <w:r w:rsidRPr="00A265F8">
                                      <w:t>forgreiningspunkt.</w:t>
                                    </w:r>
                                    <w:r w:rsidR="00F85A55" w:rsidRPr="00A265F8">
                                      <w:t xml:space="preserve"> </w:t>
                                    </w:r>
                                    <w:r w:rsidR="00051535" w:rsidRPr="00A265F8">
                                      <w:t>Plassering</w:t>
                                    </w:r>
                                    <w:r w:rsidR="00F85A55" w:rsidRPr="00A265F8">
                                      <w:t xml:space="preserve"> avklarast med VA ansvarleg.</w:t>
                                    </w:r>
                                  </w:p>
                                  <w:p w14:paraId="7B78E655" w14:textId="422EFA60" w:rsidR="00BE1D76" w:rsidRPr="00A265F8" w:rsidRDefault="00BE1D76" w:rsidP="008378DF">
                                    <w:pPr>
                                      <w:ind w:left="724" w:right="1972"/>
                                    </w:pPr>
                                    <w:r w:rsidRPr="00A265F8">
                                      <w:t xml:space="preserve">Pakninga på kumloket (650 </w:t>
                                    </w:r>
                                    <w:r w:rsidR="00B23052" w:rsidRPr="00A265F8">
                                      <w:t xml:space="preserve">mm </w:t>
                                    </w:r>
                                    <w:r w:rsidRPr="00A265F8">
                                      <w:t xml:space="preserve">kummar) skal ha grønfarga pakning. </w:t>
                                    </w:r>
                                  </w:p>
                                  <w:p w14:paraId="32701A0D" w14:textId="37BB727D" w:rsidR="00247161" w:rsidRPr="00A265F8" w:rsidRDefault="00247161" w:rsidP="008378DF">
                                    <w:pPr>
                                      <w:ind w:left="724" w:right="1972"/>
                                    </w:pPr>
                                    <w:r w:rsidRPr="00A265F8">
                                      <w:lastRenderedPageBreak/>
                                      <w:t>Det visast til Vedlegg A10: Prinsippskisse SP og OV</w:t>
                                    </w:r>
                                  </w:p>
                                  <w:p w14:paraId="108BD4E6" w14:textId="7331FEBE" w:rsidR="008C3030" w:rsidRPr="00A265F8" w:rsidRDefault="008C3030" w:rsidP="008378DF">
                                    <w:pPr>
                                      <w:ind w:left="724" w:right="1972"/>
                                      <w:rPr>
                                        <w:i/>
                                      </w:rPr>
                                    </w:pPr>
                                    <w:r w:rsidRPr="00A265F8">
                                      <w:rPr>
                                        <w:i/>
                                      </w:rPr>
                                      <w:t xml:space="preserve">For </w:t>
                                    </w:r>
                                    <w:r w:rsidR="00A81A0F" w:rsidRPr="00A265F8">
                                      <w:rPr>
                                        <w:i/>
                                      </w:rPr>
                                      <w:t xml:space="preserve">Askvoll, </w:t>
                                    </w:r>
                                    <w:r w:rsidR="007D618B" w:rsidRPr="00A265F8">
                                      <w:rPr>
                                        <w:i/>
                                      </w:rPr>
                                      <w:t>Bremanger,</w:t>
                                    </w:r>
                                    <w:r w:rsidR="005B5F67" w:rsidRPr="00A265F8">
                                      <w:rPr>
                                        <w:i/>
                                      </w:rPr>
                                      <w:t xml:space="preserve"> Fjaler</w:t>
                                    </w:r>
                                    <w:r w:rsidR="0036375A" w:rsidRPr="00A265F8">
                                      <w:rPr>
                                        <w:i/>
                                      </w:rPr>
                                      <w:t>,</w:t>
                                    </w:r>
                                    <w:r w:rsidR="00522F0B" w:rsidRPr="00A265F8">
                                      <w:rPr>
                                        <w:i/>
                                      </w:rPr>
                                      <w:t xml:space="preserve"> </w:t>
                                    </w:r>
                                    <w:r w:rsidR="000C6BE8" w:rsidRPr="00A265F8">
                                      <w:rPr>
                                        <w:i/>
                                      </w:rPr>
                                      <w:t>Gloppen,</w:t>
                                    </w:r>
                                    <w:r w:rsidR="00FA3D5C" w:rsidRPr="00A265F8">
                                      <w:rPr>
                                        <w:i/>
                                      </w:rPr>
                                      <w:t xml:space="preserve"> </w:t>
                                    </w:r>
                                    <w:r w:rsidR="00A81A0F" w:rsidRPr="00A265F8">
                                      <w:rPr>
                                        <w:i/>
                                      </w:rPr>
                                      <w:t xml:space="preserve">Hyllestad, </w:t>
                                    </w:r>
                                    <w:r w:rsidR="00FA3D5C" w:rsidRPr="00A265F8">
                                      <w:rPr>
                                        <w:i/>
                                      </w:rPr>
                                      <w:t xml:space="preserve">Solund, </w:t>
                                    </w:r>
                                    <w:r w:rsidR="000C6BE8" w:rsidRPr="00A265F8">
                                      <w:rPr>
                                        <w:i/>
                                      </w:rPr>
                                      <w:t xml:space="preserve"> </w:t>
                                    </w:r>
                                    <w:r w:rsidR="005B5F67" w:rsidRPr="00A265F8">
                                      <w:rPr>
                                        <w:i/>
                                      </w:rPr>
                                      <w:t xml:space="preserve">Stad </w:t>
                                    </w:r>
                                    <w:r w:rsidR="00522F0B" w:rsidRPr="00A265F8">
                                      <w:rPr>
                                        <w:i/>
                                      </w:rPr>
                                      <w:t xml:space="preserve">og </w:t>
                                    </w:r>
                                    <w:r w:rsidR="00151636" w:rsidRPr="00A265F8">
                                      <w:rPr>
                                        <w:i/>
                                      </w:rPr>
                                      <w:t>Stryn</w:t>
                                    </w:r>
                                    <w:r w:rsidR="003F4F4F" w:rsidRPr="00A265F8">
                                      <w:rPr>
                                        <w:i/>
                                      </w:rPr>
                                      <w:t xml:space="preserve"> gjeld følgjande</w:t>
                                    </w:r>
                                    <w:r w:rsidR="00522F0B" w:rsidRPr="00A265F8">
                                      <w:rPr>
                                        <w:i/>
                                      </w:rPr>
                                      <w:t>:</w:t>
                                    </w:r>
                                  </w:p>
                                  <w:p w14:paraId="42158958" w14:textId="2D6829D0" w:rsidR="00FA3D5C" w:rsidRPr="00A265F8" w:rsidRDefault="00FA3D5C" w:rsidP="00CA4CC3">
                                    <w:pPr>
                                      <w:ind w:left="724" w:right="1972"/>
                                      <w:rPr>
                                        <w:i/>
                                        <w:iCs/>
                                        <w:u w:val="single"/>
                                      </w:rPr>
                                    </w:pPr>
                                    <w:r w:rsidRPr="00A265F8">
                                      <w:rPr>
                                        <w:i/>
                                        <w:iCs/>
                                        <w:u w:val="single"/>
                                      </w:rPr>
                                      <w:t xml:space="preserve">For Sunnfjord </w:t>
                                    </w:r>
                                    <w:r w:rsidR="00DD7629" w:rsidRPr="00A265F8">
                                      <w:rPr>
                                        <w:i/>
                                        <w:iCs/>
                                        <w:u w:val="single"/>
                                      </w:rPr>
                                      <w:t>kommune</w:t>
                                    </w:r>
                                    <w:r w:rsidR="003F4F4F" w:rsidRPr="00A265F8">
                                      <w:rPr>
                                        <w:i/>
                                        <w:iCs/>
                                        <w:u w:val="single"/>
                                      </w:rPr>
                                      <w:t xml:space="preserve"> gjeld følgjande;</w:t>
                                    </w:r>
                                  </w:p>
                                  <w:p w14:paraId="4E1C2E5E" w14:textId="5CEE5BAB" w:rsidR="009D378C" w:rsidRPr="00A265F8" w:rsidRDefault="009D378C" w:rsidP="00CA4CC3">
                                    <w:pPr>
                                      <w:ind w:left="724" w:right="107"/>
                                    </w:pPr>
                                    <w:r w:rsidRPr="00A265F8">
                                      <w:t xml:space="preserve">Det skal brukast minikummar med diameter minimum på DN 400/425 mm for leidningsdimensjon inntil 250 mm leidningar. </w:t>
                                    </w:r>
                                  </w:p>
                                  <w:p w14:paraId="6674D920" w14:textId="0B2333F2" w:rsidR="009D378C" w:rsidRPr="00A265F8" w:rsidRDefault="009D378C" w:rsidP="00CA4CC3">
                                    <w:pPr>
                                      <w:ind w:left="724" w:right="107"/>
                                    </w:pPr>
                                    <w:r w:rsidRPr="00A265F8">
                                      <w:t xml:space="preserve">For leidningsanlegg med større dimensjon enn dette, skal minikummen ha dimensjon på DN 600/630 mm. </w:t>
                                    </w:r>
                                  </w:p>
                                  <w:p w14:paraId="2E51BDE0" w14:textId="74C8A7DF" w:rsidR="009D378C" w:rsidRPr="00A265F8" w:rsidRDefault="009D378C" w:rsidP="00CA4CC3">
                                    <w:pPr>
                                      <w:ind w:left="724" w:right="107"/>
                                    </w:pPr>
                                    <w:r w:rsidRPr="00A265F8">
                                      <w:t>Ubrukte renneløp skal blendast innvendig.</w:t>
                                    </w:r>
                                  </w:p>
                                  <w:p w14:paraId="7687FEF8" w14:textId="1994D96B" w:rsidR="009D378C" w:rsidRPr="00A265F8" w:rsidRDefault="009D378C" w:rsidP="00D56B92">
                                    <w:pPr>
                                      <w:ind w:left="724" w:right="107"/>
                                    </w:pPr>
                                    <w:r w:rsidRPr="00A265F8">
                                      <w:t>Pumpeleidningar skal avsluttast med 6 meter sjølvfall før avløpskum.</w:t>
                                    </w:r>
                                  </w:p>
                                  <w:p w14:paraId="644D8E39" w14:textId="6981116C" w:rsidR="00FA3D5C" w:rsidRPr="007C2A6E" w:rsidRDefault="00BE1D76" w:rsidP="00CA4CC3">
                                    <w:pPr>
                                      <w:ind w:left="724" w:right="1972"/>
                                      <w:rPr>
                                        <w:i/>
                                        <w:iCs/>
                                        <w:u w:val="single"/>
                                      </w:rPr>
                                    </w:pPr>
                                    <w:r w:rsidRPr="007C2A6E">
                                      <w:rPr>
                                        <w:i/>
                                        <w:iCs/>
                                        <w:u w:val="single"/>
                                      </w:rPr>
                                      <w:t>For Solund kommune gjeld i tillegg</w:t>
                                    </w:r>
                                  </w:p>
                                  <w:p w14:paraId="0E55FEF8" w14:textId="77777777" w:rsidR="00FA3D5C" w:rsidRPr="00A265F8" w:rsidRDefault="00BE1D76" w:rsidP="00FA3D5C">
                                    <w:pPr>
                                      <w:ind w:left="724" w:right="1972"/>
                                    </w:pPr>
                                    <w:r w:rsidRPr="00A265F8">
                                      <w:t>Kravet til grønfarga pakning på kumloka går ut.</w:t>
                                    </w:r>
                                    <w:r w:rsidR="00FA3D5C" w:rsidRPr="00A265F8">
                                      <w:t xml:space="preserve"> </w:t>
                                    </w:r>
                                  </w:p>
                                  <w:p w14:paraId="142336E7" w14:textId="77777777" w:rsidR="00A81A0F" w:rsidRPr="00A265F8" w:rsidRDefault="00A81A0F" w:rsidP="00FA3D5C">
                                    <w:pPr>
                                      <w:ind w:left="724" w:right="1972"/>
                                      <w:rPr>
                                        <w:iCs/>
                                        <w:highlight w:val="yellow"/>
                                      </w:rPr>
                                    </w:pPr>
                                  </w:p>
                                  <w:p w14:paraId="25FE0859" w14:textId="77777777" w:rsidR="00FA3D5C" w:rsidRPr="00A265F8" w:rsidRDefault="00FA3D5C" w:rsidP="00BE1D76">
                                    <w:pPr>
                                      <w:ind w:left="724" w:right="1972"/>
                                    </w:pPr>
                                  </w:p>
                                </w:tc>
                              </w:tr>
                            </w:tbl>
                            <w:p w14:paraId="2AE5D1C4" w14:textId="77777777" w:rsidR="007F5781" w:rsidRPr="00A265F8" w:rsidRDefault="007F5781" w:rsidP="007F5781">
                              <w:pPr>
                                <w:ind w:left="768" w:right="1792"/>
                                <w:rPr>
                                  <w:rFonts w:eastAsia="MS Mincho"/>
                                  <w:iCs/>
                                </w:rPr>
                              </w:pPr>
                            </w:p>
                          </w:tc>
                        </w:tr>
                      </w:tbl>
                      <w:p w14:paraId="064E8909" w14:textId="77777777" w:rsidR="007F5781" w:rsidRPr="00A265F8" w:rsidRDefault="007F5781" w:rsidP="007F5781">
                        <w:pPr>
                          <w:ind w:left="812" w:right="1792"/>
                          <w:rPr>
                            <w:rFonts w:ascii="Arial Unicode MS" w:eastAsia="Arial Unicode MS" w:hAnsi="Arial Unicode MS" w:cs="Arial Unicode MS"/>
                          </w:rPr>
                        </w:pPr>
                      </w:p>
                    </w:tc>
                  </w:tr>
                </w:tbl>
                <w:p w14:paraId="29986C8B" w14:textId="77777777" w:rsidR="007F5781" w:rsidRPr="00A265F8" w:rsidRDefault="007F5781" w:rsidP="007F5781">
                  <w:pPr>
                    <w:ind w:left="856" w:right="1612"/>
                    <w:rPr>
                      <w:rFonts w:eastAsia="MS Mincho"/>
                      <w:iCs/>
                    </w:rPr>
                  </w:pPr>
                </w:p>
              </w:tc>
            </w:tr>
          </w:tbl>
          <w:p w14:paraId="3AAF759F" w14:textId="77777777" w:rsidR="007F5781" w:rsidRPr="00A265F8" w:rsidRDefault="007F5781" w:rsidP="007F5781">
            <w:pPr>
              <w:ind w:left="893"/>
              <w:rPr>
                <w:rFonts w:ascii="Arial Unicode MS" w:eastAsia="Arial Unicode MS" w:hAnsi="Arial Unicode MS" w:cs="Arial Unicode MS"/>
              </w:rPr>
            </w:pPr>
          </w:p>
        </w:tc>
      </w:tr>
    </w:tbl>
    <w:bookmarkEnd w:id="161"/>
    <w:p w14:paraId="50CA214F" w14:textId="77777777" w:rsidR="005B6B05" w:rsidRPr="00A265F8" w:rsidRDefault="007F5781" w:rsidP="007F5781">
      <w:r w:rsidRPr="00A265F8">
        <w:lastRenderedPageBreak/>
        <w:t xml:space="preserve">      </w:t>
      </w:r>
    </w:p>
    <w:p w14:paraId="756CA2BF" w14:textId="77777777" w:rsidR="007F5781" w:rsidRPr="00A265F8" w:rsidRDefault="007F5781" w:rsidP="007F5781"/>
    <w:p w14:paraId="63AC6B6D" w14:textId="77777777" w:rsidR="007F5781" w:rsidRPr="00A265F8" w:rsidRDefault="007F5781" w:rsidP="00AA108C">
      <w:pPr>
        <w:pStyle w:val="Overskrift3"/>
      </w:pPr>
      <w:bookmarkStart w:id="162" w:name="_Toc379981301"/>
      <w:bookmarkStart w:id="163" w:name="_Toc211949864"/>
      <w:r w:rsidRPr="00A265F8">
        <w:t>6.14 Avstand mellom kumm</w:t>
      </w:r>
      <w:r w:rsidR="00AD28B2" w:rsidRPr="00A265F8">
        <w:t>a</w:t>
      </w:r>
      <w:r w:rsidRPr="00A265F8">
        <w:t>r</w:t>
      </w:r>
      <w:bookmarkEnd w:id="162"/>
      <w:bookmarkEnd w:id="163"/>
    </w:p>
    <w:p w14:paraId="68A2201E" w14:textId="77777777" w:rsidR="007F5781" w:rsidRPr="00A265F8" w:rsidRDefault="007F5781" w:rsidP="007F5781"/>
    <w:p w14:paraId="2EB711D7" w14:textId="77777777" w:rsidR="006D3A8C" w:rsidRPr="00A265F8" w:rsidRDefault="007F5781" w:rsidP="006D3A8C">
      <w:r w:rsidRPr="00A265F8">
        <w:t>Max. avstand mellom avløpskumm</w:t>
      </w:r>
      <w:r w:rsidR="00AD28B2" w:rsidRPr="00A265F8">
        <w:t>a</w:t>
      </w:r>
      <w:r w:rsidRPr="00A265F8">
        <w:t>r er 80 m</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522F0B" w:rsidRPr="00A265F8" w14:paraId="6A27FC11" w14:textId="77777777" w:rsidTr="00B84C13">
        <w:trPr>
          <w:tblCellSpacing w:w="7" w:type="dxa"/>
          <w:jc w:val="center"/>
        </w:trPr>
        <w:tc>
          <w:tcPr>
            <w:tcW w:w="4985"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522F0B" w:rsidRPr="00A265F8" w14:paraId="2D48F3A4" w14:textId="77777777" w:rsidTr="0064087D">
              <w:trPr>
                <w:tblCellSpacing w:w="7" w:type="dxa"/>
                <w:jc w:val="center"/>
              </w:trPr>
              <w:tc>
                <w:tcPr>
                  <w:tcW w:w="4985" w:type="pct"/>
                  <w:vAlign w:val="center"/>
                </w:tcPr>
                <w:p w14:paraId="40343102" w14:textId="77777777" w:rsidR="00522F0B" w:rsidRPr="00A265F8" w:rsidRDefault="00522F0B" w:rsidP="0064087D">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522F0B" w:rsidRPr="00A265F8" w14:paraId="581479E0" w14:textId="77777777" w:rsidTr="0064087D">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522F0B" w:rsidRPr="00A265F8" w14:paraId="2FA49F40" w14:textId="77777777" w:rsidTr="0064087D">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522F0B" w:rsidRPr="00A265F8" w14:paraId="60A59439" w14:textId="77777777" w:rsidTr="0064087D">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522F0B" w:rsidRPr="00A265F8" w14:paraId="02B83127" w14:textId="77777777" w:rsidTr="0064087D">
                                <w:trPr>
                                  <w:tblCellSpacing w:w="7" w:type="dxa"/>
                                  <w:jc w:val="center"/>
                                </w:trPr>
                                <w:tc>
                                  <w:tcPr>
                                    <w:tcW w:w="4985" w:type="pct"/>
                                    <w:vAlign w:val="center"/>
                                  </w:tcPr>
                                  <w:p w14:paraId="58663506" w14:textId="77777777" w:rsidR="00522F0B" w:rsidRDefault="00D739A3" w:rsidP="0055536C">
                                    <w:pPr>
                                      <w:ind w:left="724" w:right="1972"/>
                                    </w:pPr>
                                    <w:r w:rsidRPr="00A265F8">
                                      <w:t>Normalt skal maksimal avstand mellom kummar ikkje overstige 60 meter.</w:t>
                                    </w:r>
                                  </w:p>
                                  <w:p w14:paraId="4C235672" w14:textId="3365B12A" w:rsidR="007E2DB2" w:rsidRPr="00A265F8" w:rsidRDefault="007E2DB2" w:rsidP="0055536C">
                                    <w:pPr>
                                      <w:ind w:left="724" w:right="1972"/>
                                    </w:pPr>
                                    <w:r w:rsidRPr="007E2DB2">
                                      <w:t xml:space="preserve">Ved etablering av </w:t>
                                    </w:r>
                                    <w:proofErr w:type="spellStart"/>
                                    <w:r w:rsidRPr="007E2DB2">
                                      <w:t>kumgrupper</w:t>
                                    </w:r>
                                    <w:proofErr w:type="spellEnd"/>
                                    <w:r w:rsidRPr="007E2DB2">
                                      <w:t xml:space="preserve"> skal det vere tilstrekkeleg avstand mellom kummar for komprimering av massar.</w:t>
                                    </w:r>
                                  </w:p>
                                </w:tc>
                              </w:tr>
                            </w:tbl>
                            <w:p w14:paraId="6F42618F" w14:textId="77777777" w:rsidR="00522F0B" w:rsidRPr="00A265F8" w:rsidRDefault="00522F0B" w:rsidP="0064087D">
                              <w:pPr>
                                <w:ind w:left="768" w:right="1792"/>
                                <w:rPr>
                                  <w:rFonts w:eastAsia="MS Mincho"/>
                                  <w:iCs/>
                                </w:rPr>
                              </w:pPr>
                            </w:p>
                          </w:tc>
                        </w:tr>
                      </w:tbl>
                      <w:p w14:paraId="4B34476B" w14:textId="77777777" w:rsidR="00522F0B" w:rsidRPr="00A265F8" w:rsidRDefault="00522F0B" w:rsidP="0064087D">
                        <w:pPr>
                          <w:ind w:left="812" w:right="1792"/>
                          <w:rPr>
                            <w:rFonts w:ascii="Arial Unicode MS" w:eastAsia="Arial Unicode MS" w:hAnsi="Arial Unicode MS" w:cs="Arial Unicode MS"/>
                          </w:rPr>
                        </w:pPr>
                      </w:p>
                    </w:tc>
                  </w:tr>
                </w:tbl>
                <w:p w14:paraId="597E29BF" w14:textId="77777777" w:rsidR="00522F0B" w:rsidRPr="00A265F8" w:rsidRDefault="00522F0B" w:rsidP="0064087D">
                  <w:pPr>
                    <w:ind w:left="856" w:right="1612"/>
                    <w:rPr>
                      <w:rFonts w:eastAsia="MS Mincho"/>
                      <w:iCs/>
                    </w:rPr>
                  </w:pPr>
                </w:p>
              </w:tc>
            </w:tr>
          </w:tbl>
          <w:p w14:paraId="24945906" w14:textId="77777777" w:rsidR="00522F0B" w:rsidRPr="00A265F8" w:rsidRDefault="00522F0B" w:rsidP="0064087D">
            <w:pPr>
              <w:ind w:left="893"/>
              <w:rPr>
                <w:rFonts w:ascii="Arial Unicode MS" w:eastAsia="Arial Unicode MS" w:hAnsi="Arial Unicode MS" w:cs="Arial Unicode MS"/>
              </w:rPr>
            </w:pPr>
          </w:p>
        </w:tc>
      </w:tr>
    </w:tbl>
    <w:p w14:paraId="1AFDFD8E" w14:textId="77777777" w:rsidR="00522F0B" w:rsidRPr="00A265F8" w:rsidRDefault="00522F0B" w:rsidP="00522F0B">
      <w:r w:rsidRPr="00A265F8">
        <w:t xml:space="preserve">       </w:t>
      </w:r>
    </w:p>
    <w:p w14:paraId="1CF50136" w14:textId="77777777" w:rsidR="00A443CB" w:rsidRPr="00A265F8" w:rsidRDefault="007F5781" w:rsidP="00A443CB">
      <w:r w:rsidRPr="00A265F8">
        <w:t xml:space="preserve">  </w:t>
      </w:r>
    </w:p>
    <w:p w14:paraId="7E3C392C" w14:textId="77777777" w:rsidR="00FA1644" w:rsidRPr="00A265F8" w:rsidRDefault="00FA1644" w:rsidP="00A443CB"/>
    <w:p w14:paraId="676A54E7" w14:textId="77777777" w:rsidR="007F5781" w:rsidRPr="00A265F8" w:rsidRDefault="007F5781" w:rsidP="00AA108C">
      <w:pPr>
        <w:pStyle w:val="Overskrift3"/>
      </w:pPr>
      <w:bookmarkStart w:id="164" w:name="_Toc379981302"/>
      <w:bookmarkStart w:id="165" w:name="_Toc211949865"/>
      <w:r w:rsidRPr="00A265F8">
        <w:lastRenderedPageBreak/>
        <w:t>6.15 Rø</w:t>
      </w:r>
      <w:r w:rsidR="00AD28B2" w:rsidRPr="00A265F8">
        <w:t>y</w:t>
      </w:r>
      <w:r w:rsidRPr="00A265F8">
        <w:t>rgjennomføring</w:t>
      </w:r>
      <w:r w:rsidR="00AD28B2" w:rsidRPr="00A265F8">
        <w:t>a</w:t>
      </w:r>
      <w:r w:rsidRPr="00A265F8">
        <w:t>r i betongkum</w:t>
      </w:r>
      <w:bookmarkEnd w:id="164"/>
      <w:bookmarkEnd w:id="165"/>
    </w:p>
    <w:p w14:paraId="75480EF0" w14:textId="77777777" w:rsidR="007F5781" w:rsidRPr="00A265F8" w:rsidRDefault="007F5781" w:rsidP="007F5781"/>
    <w:p w14:paraId="6871F20A" w14:textId="77777777" w:rsidR="007F5781" w:rsidRPr="00A265F8" w:rsidRDefault="007F5781" w:rsidP="007F5781">
      <w:proofErr w:type="spellStart"/>
      <w:r w:rsidRPr="00A265F8">
        <w:t>Rørgjennomføring</w:t>
      </w:r>
      <w:proofErr w:type="spellEnd"/>
      <w:r w:rsidRPr="00A265F8">
        <w:t xml:space="preserve"> i betongkum </w:t>
      </w:r>
      <w:r w:rsidR="00AD28B2" w:rsidRPr="00A265F8">
        <w:t>skal gjerast</w:t>
      </w:r>
      <w:r w:rsidRPr="00A265F8">
        <w:t xml:space="preserve"> i </w:t>
      </w:r>
      <w:r w:rsidR="00AD28B2" w:rsidRPr="00A265F8">
        <w:t xml:space="preserve">samsvar med </w:t>
      </w:r>
      <w:r w:rsidRPr="00A265F8">
        <w:t xml:space="preserve">til VA/Miljø-blad nr. 9, </w:t>
      </w:r>
      <w:r w:rsidR="00780E2B" w:rsidRPr="00A265F8">
        <w:t xml:space="preserve">UTV </w:t>
      </w:r>
      <w:proofErr w:type="spellStart"/>
      <w:r w:rsidRPr="00A265F8">
        <w:t>Rørgjennomføring</w:t>
      </w:r>
      <w:proofErr w:type="spellEnd"/>
      <w:r w:rsidRPr="00A265F8">
        <w:t xml:space="preserve"> i betongkum.</w:t>
      </w:r>
    </w:p>
    <w:p w14:paraId="765F565A" w14:textId="77777777" w:rsidR="00CC6754" w:rsidRPr="00A265F8" w:rsidRDefault="00CC6754" w:rsidP="007F5781"/>
    <w:p w14:paraId="4280AA0A" w14:textId="77777777" w:rsidR="00527AB6" w:rsidRPr="00A265F8" w:rsidRDefault="00527AB6" w:rsidP="007F5781"/>
    <w:p w14:paraId="5D081879" w14:textId="77777777" w:rsidR="007F5781" w:rsidRPr="00A265F8" w:rsidRDefault="007F5781" w:rsidP="00AA108C">
      <w:pPr>
        <w:pStyle w:val="Overskrift3"/>
      </w:pPr>
      <w:bookmarkStart w:id="166" w:name="_Toc379981303"/>
      <w:bookmarkStart w:id="167" w:name="_Toc211949866"/>
      <w:r w:rsidRPr="00A265F8">
        <w:t>6.16 Renovering av avløpskumm</w:t>
      </w:r>
      <w:r w:rsidR="00AD28B2" w:rsidRPr="00A265F8">
        <w:t>a</w:t>
      </w:r>
      <w:r w:rsidR="004879C4" w:rsidRPr="00A265F8">
        <w:t>r</w:t>
      </w:r>
      <w:bookmarkEnd w:id="166"/>
      <w:bookmarkEnd w:id="167"/>
    </w:p>
    <w:p w14:paraId="1A9FC7CE" w14:textId="77777777" w:rsidR="007F5781" w:rsidRPr="00A265F8" w:rsidRDefault="007F5781" w:rsidP="007F5781"/>
    <w:p w14:paraId="7EC0E83F" w14:textId="77777777" w:rsidR="007F5781" w:rsidRPr="00A265F8" w:rsidRDefault="00AD28B2" w:rsidP="007F5781">
      <w:r w:rsidRPr="00A265F8">
        <w:t>Renovering av avløpskumma</w:t>
      </w:r>
      <w:r w:rsidR="007F5781" w:rsidRPr="00A265F8">
        <w:t xml:space="preserve">r </w:t>
      </w:r>
      <w:r w:rsidRPr="00A265F8">
        <w:t>skal gjerast</w:t>
      </w:r>
      <w:r w:rsidR="007F5781" w:rsidRPr="00A265F8">
        <w:t xml:space="preserve"> i </w:t>
      </w:r>
      <w:r w:rsidRPr="00A265F8">
        <w:t>samsvar med</w:t>
      </w:r>
      <w:r w:rsidR="007F5781" w:rsidRPr="00A265F8">
        <w:t xml:space="preserve"> VA/Miljø-blad nr. 2, </w:t>
      </w:r>
      <w:r w:rsidR="00780E2B" w:rsidRPr="00A265F8">
        <w:t xml:space="preserve">UTA. </w:t>
      </w:r>
      <w:r w:rsidR="007F5781" w:rsidRPr="00A265F8">
        <w:t>Renovering av kum.</w:t>
      </w:r>
    </w:p>
    <w:p w14:paraId="517EC4B9" w14:textId="77777777" w:rsidR="007F5781" w:rsidRPr="00A265F8" w:rsidRDefault="007F5781" w:rsidP="007F5781"/>
    <w:p w14:paraId="074DCBC5" w14:textId="77777777" w:rsidR="007F5781" w:rsidRPr="00A265F8" w:rsidRDefault="00AD28B2" w:rsidP="00AA108C">
      <w:pPr>
        <w:pStyle w:val="Overskrift3"/>
      </w:pPr>
      <w:bookmarkStart w:id="168" w:name="_Toc379981304"/>
      <w:bookmarkStart w:id="169" w:name="_Toc211949867"/>
      <w:r w:rsidRPr="00A265F8">
        <w:t xml:space="preserve">6.17 </w:t>
      </w:r>
      <w:proofErr w:type="spellStart"/>
      <w:r w:rsidRPr="00A265F8">
        <w:t>Tett</w:t>
      </w:r>
      <w:r w:rsidR="000C6BE8" w:rsidRPr="00A265F8">
        <w:t>heits</w:t>
      </w:r>
      <w:r w:rsidRPr="00A265F8">
        <w:t>prøving</w:t>
      </w:r>
      <w:bookmarkEnd w:id="168"/>
      <w:bookmarkEnd w:id="169"/>
      <w:proofErr w:type="spellEnd"/>
    </w:p>
    <w:p w14:paraId="4E8F00E2" w14:textId="77777777" w:rsidR="007F5781" w:rsidRPr="00A265F8" w:rsidRDefault="007F5781" w:rsidP="007F5781">
      <w:pPr>
        <w:rPr>
          <w:b/>
        </w:rPr>
      </w:pPr>
    </w:p>
    <w:p w14:paraId="5F21C068" w14:textId="77777777" w:rsidR="00AD28B2" w:rsidRPr="00A265F8" w:rsidRDefault="00AD28B2" w:rsidP="00AD28B2">
      <w:pPr>
        <w:rPr>
          <w:szCs w:val="24"/>
        </w:rPr>
      </w:pPr>
      <w:proofErr w:type="spellStart"/>
      <w:r w:rsidRPr="00A265F8">
        <w:rPr>
          <w:szCs w:val="24"/>
        </w:rPr>
        <w:t>Tett</w:t>
      </w:r>
      <w:r w:rsidR="000C6BE8" w:rsidRPr="00A265F8">
        <w:rPr>
          <w:szCs w:val="24"/>
        </w:rPr>
        <w:t>heits</w:t>
      </w:r>
      <w:r w:rsidRPr="00A265F8">
        <w:rPr>
          <w:szCs w:val="24"/>
        </w:rPr>
        <w:t>prøving</w:t>
      </w:r>
      <w:proofErr w:type="spellEnd"/>
      <w:r w:rsidRPr="00A265F8">
        <w:rPr>
          <w:szCs w:val="24"/>
        </w:rPr>
        <w:t xml:space="preserve"> av leidning</w:t>
      </w:r>
      <w:r w:rsidR="00AE0D2D" w:rsidRPr="00A265F8">
        <w:rPr>
          <w:szCs w:val="24"/>
        </w:rPr>
        <w:t>a</w:t>
      </w:r>
      <w:r w:rsidRPr="00A265F8">
        <w:rPr>
          <w:szCs w:val="24"/>
        </w:rPr>
        <w:t xml:space="preserve">r skal gjerast i samsvar med NS-EN 1610. Metoden for utføring av tettleiksprøving av </w:t>
      </w:r>
      <w:proofErr w:type="spellStart"/>
      <w:r w:rsidRPr="00A265F8">
        <w:rPr>
          <w:szCs w:val="24"/>
        </w:rPr>
        <w:t>sjølvfallsleidningar</w:t>
      </w:r>
      <w:proofErr w:type="spellEnd"/>
      <w:r w:rsidRPr="00A265F8">
        <w:rPr>
          <w:szCs w:val="24"/>
        </w:rPr>
        <w:t xml:space="preserve"> etter NS-EN 1610, er nærare forklart i VA-Miljø-blad nr 24</w:t>
      </w:r>
      <w:r w:rsidRPr="00A265F8">
        <w:rPr>
          <w:i/>
          <w:szCs w:val="24"/>
        </w:rPr>
        <w:t xml:space="preserve">, </w:t>
      </w:r>
      <w:proofErr w:type="spellStart"/>
      <w:r w:rsidRPr="00A265F8">
        <w:rPr>
          <w:i/>
          <w:szCs w:val="24"/>
        </w:rPr>
        <w:t>Tetthetsprøving</w:t>
      </w:r>
      <w:proofErr w:type="spellEnd"/>
      <w:r w:rsidRPr="00A265F8">
        <w:rPr>
          <w:i/>
          <w:szCs w:val="24"/>
        </w:rPr>
        <w:t xml:space="preserve"> av </w:t>
      </w:r>
      <w:proofErr w:type="spellStart"/>
      <w:r w:rsidRPr="00A265F8">
        <w:rPr>
          <w:i/>
          <w:szCs w:val="24"/>
        </w:rPr>
        <w:t>selvfallsledninger</w:t>
      </w:r>
      <w:proofErr w:type="spellEnd"/>
      <w:r w:rsidRPr="00A265F8">
        <w:rPr>
          <w:szCs w:val="24"/>
        </w:rPr>
        <w:t xml:space="preserve">. </w:t>
      </w:r>
    </w:p>
    <w:p w14:paraId="2CDF3B9C" w14:textId="77777777" w:rsidR="00AD28B2" w:rsidRPr="00A265F8" w:rsidRDefault="00AD28B2" w:rsidP="00AD28B2">
      <w:pPr>
        <w:rPr>
          <w:szCs w:val="24"/>
        </w:rPr>
      </w:pPr>
    </w:p>
    <w:p w14:paraId="0AFEA3BF" w14:textId="77777777" w:rsidR="00AD28B2" w:rsidRPr="00A265F8" w:rsidRDefault="00AD28B2" w:rsidP="00AD28B2">
      <w:pPr>
        <w:rPr>
          <w:i/>
          <w:szCs w:val="24"/>
        </w:rPr>
      </w:pPr>
      <w:proofErr w:type="spellStart"/>
      <w:r w:rsidRPr="00A265F8">
        <w:rPr>
          <w:szCs w:val="24"/>
        </w:rPr>
        <w:t>Tett</w:t>
      </w:r>
      <w:r w:rsidR="000F283F" w:rsidRPr="00A265F8">
        <w:rPr>
          <w:szCs w:val="24"/>
        </w:rPr>
        <w:t>hets</w:t>
      </w:r>
      <w:r w:rsidRPr="00A265F8">
        <w:rPr>
          <w:szCs w:val="24"/>
        </w:rPr>
        <w:t>prøving</w:t>
      </w:r>
      <w:proofErr w:type="spellEnd"/>
      <w:r w:rsidRPr="00A265F8">
        <w:rPr>
          <w:szCs w:val="24"/>
        </w:rPr>
        <w:t xml:space="preserve"> av kummar skal utførast i samsvar med VA/Miljø-blad nr. 63</w:t>
      </w:r>
      <w:r w:rsidRPr="00A265F8">
        <w:rPr>
          <w:i/>
          <w:szCs w:val="24"/>
        </w:rPr>
        <w:t xml:space="preserve">, </w:t>
      </w:r>
      <w:proofErr w:type="spellStart"/>
      <w:r w:rsidRPr="00A265F8">
        <w:rPr>
          <w:i/>
          <w:szCs w:val="24"/>
        </w:rPr>
        <w:t>Tetthetsprøving</w:t>
      </w:r>
      <w:proofErr w:type="spellEnd"/>
      <w:r w:rsidRPr="00A265F8">
        <w:rPr>
          <w:i/>
          <w:szCs w:val="24"/>
        </w:rPr>
        <w:t xml:space="preserve"> av kum. </w:t>
      </w:r>
    </w:p>
    <w:p w14:paraId="65DC8238" w14:textId="77777777" w:rsidR="00953045" w:rsidRPr="00A265F8" w:rsidRDefault="00953045" w:rsidP="00953045">
      <w:pPr>
        <w:rPr>
          <w:szCs w:val="24"/>
        </w:rPr>
      </w:pPr>
    </w:p>
    <w:p w14:paraId="577C8226" w14:textId="77777777" w:rsidR="002D7EE8" w:rsidRPr="00A265F8" w:rsidRDefault="002D7EE8" w:rsidP="002D7EE8"/>
    <w:p w14:paraId="5E99C38B" w14:textId="77777777" w:rsidR="002D7EE8" w:rsidRPr="00A265F8" w:rsidRDefault="002D7EE8" w:rsidP="002D7EE8"/>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2D7EE8" w:rsidRPr="00A265F8" w14:paraId="1B8EE10E" w14:textId="77777777" w:rsidTr="00262ED5">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2D7EE8" w:rsidRPr="00A265F8" w14:paraId="42E2F77C" w14:textId="77777777" w:rsidTr="00F23964">
              <w:trPr>
                <w:tblCellSpacing w:w="7" w:type="dxa"/>
                <w:jc w:val="center"/>
              </w:trPr>
              <w:tc>
                <w:tcPr>
                  <w:tcW w:w="4984" w:type="pct"/>
                  <w:vAlign w:val="center"/>
                </w:tcPr>
                <w:p w14:paraId="7CEB94DF" w14:textId="77777777" w:rsidR="002D7EE8" w:rsidRPr="00A265F8" w:rsidRDefault="002D7EE8" w:rsidP="00262ED5">
                  <w:pPr>
                    <w:ind w:left="893"/>
                    <w:rPr>
                      <w:b/>
                      <w:bCs/>
                    </w:rPr>
                  </w:pPr>
                  <w:r w:rsidRPr="00A265F8">
                    <w:rPr>
                      <w:b/>
                      <w:bCs/>
                    </w:rPr>
                    <w:t xml:space="preserve">Lokale </w:t>
                  </w:r>
                  <w:r w:rsidR="0069356F" w:rsidRPr="00A265F8">
                    <w:rPr>
                      <w:b/>
                      <w:bCs/>
                    </w:rPr>
                    <w:t>vilkår</w:t>
                  </w:r>
                </w:p>
                <w:p w14:paraId="74BB2492" w14:textId="77777777" w:rsidR="00F23964" w:rsidRPr="00A265F8" w:rsidRDefault="00F23964" w:rsidP="00F23964">
                  <w:pPr>
                    <w:ind w:left="724"/>
                  </w:pPr>
                  <w:r w:rsidRPr="00A265F8">
                    <w:t xml:space="preserve">Alle nye leidningar skal kontrollerast med videokamera. Ekstra røyrinspeksjon av leidningar kan krevjast før overtaking der anleggseigar har hatt merknader. Kontroll skal utførast i samsvar med VA/Miljø-blad 51 “ </w:t>
                  </w:r>
                  <w:proofErr w:type="spellStart"/>
                  <w:r w:rsidRPr="00A265F8">
                    <w:t>Rørinspeksjon</w:t>
                  </w:r>
                  <w:proofErr w:type="spellEnd"/>
                  <w:r w:rsidRPr="00A265F8">
                    <w:t xml:space="preserve"> med videokamera av </w:t>
                  </w:r>
                  <w:proofErr w:type="spellStart"/>
                  <w:r w:rsidRPr="00A265F8">
                    <w:t>avløpsledninger</w:t>
                  </w:r>
                  <w:proofErr w:type="spellEnd"/>
                  <w:r w:rsidRPr="00A265F8">
                    <w:t>”.</w:t>
                  </w:r>
                </w:p>
                <w:p w14:paraId="4A76F517" w14:textId="77777777" w:rsidR="00F23964" w:rsidRPr="00A265F8" w:rsidRDefault="00F23964" w:rsidP="00F23964">
                  <w:pPr>
                    <w:ind w:left="724" w:right="1792"/>
                  </w:pPr>
                  <w:r w:rsidRPr="00A265F8">
                    <w:t xml:space="preserve">Det skal vere ein ekstern og uavhengig aktør som utfører ei </w:t>
                  </w:r>
                  <w:proofErr w:type="spellStart"/>
                  <w:r w:rsidRPr="00A265F8">
                    <w:t>tettheitsprøving</w:t>
                  </w:r>
                  <w:proofErr w:type="spellEnd"/>
                  <w:r w:rsidRPr="00A265F8">
                    <w:t xml:space="preserve"> som ein del av overtakingsforretninga </w:t>
                  </w:r>
                  <w:proofErr w:type="spellStart"/>
                  <w:r w:rsidRPr="00A265F8">
                    <w:t>jf</w:t>
                  </w:r>
                  <w:proofErr w:type="spellEnd"/>
                  <w:r w:rsidRPr="00A265F8">
                    <w:t xml:space="preserve"> vedlegg B2 Krav til sluttdokumentasjon. </w:t>
                  </w:r>
                </w:p>
                <w:p w14:paraId="50A55D87" w14:textId="77777777" w:rsidR="00F23964" w:rsidRPr="00A265F8" w:rsidRDefault="00F23964" w:rsidP="00F23964">
                  <w:pPr>
                    <w:ind w:left="724" w:right="1792"/>
                  </w:pPr>
                  <w:r w:rsidRPr="00A265F8">
                    <w:lastRenderedPageBreak/>
                    <w:t xml:space="preserve">I slike tilfelle skal anleggseigar varslast (minimum 3 vyrkedagar før) og ha høve til å vere til stades når </w:t>
                  </w:r>
                  <w:proofErr w:type="spellStart"/>
                  <w:r w:rsidRPr="00A265F8">
                    <w:t>tettheitsprøvinga</w:t>
                  </w:r>
                  <w:proofErr w:type="spellEnd"/>
                  <w:r w:rsidRPr="00A265F8">
                    <w:t xml:space="preserve"> skal utførast.  Prøvinga skal gjennomførast etter gjenfylling, men før sluttdekke er lagt.</w:t>
                  </w:r>
                </w:p>
                <w:p w14:paraId="7301ECA4" w14:textId="77777777" w:rsidR="00F23964" w:rsidRPr="00A265F8" w:rsidRDefault="00F23964" w:rsidP="00F23964">
                  <w:pPr>
                    <w:ind w:left="724" w:right="1792"/>
                  </w:pPr>
                  <w:r w:rsidRPr="00A265F8">
                    <w:t xml:space="preserve">Etter avtale med VA ansvarleg kan kravet for mindre og mellomstore anlegg til uavhengig tredjepartskontroll, gå ut. VA ansvarleg avgjer kva anlegg dette gjeld. </w:t>
                  </w:r>
                </w:p>
                <w:p w14:paraId="4BEFA03C" w14:textId="77777777" w:rsidR="00F23964" w:rsidRPr="00A265F8" w:rsidRDefault="00F23964" w:rsidP="00262ED5">
                  <w:pPr>
                    <w:ind w:left="893"/>
                    <w:rPr>
                      <w:rFonts w:ascii="Arial Unicode MS" w:eastAsia="Arial Unicode MS" w:hAnsi="Arial Unicode MS" w:cs="Arial Unicode MS"/>
                    </w:rPr>
                  </w:pPr>
                </w:p>
              </w:tc>
            </w:tr>
          </w:tbl>
          <w:p w14:paraId="054DFA7B" w14:textId="77777777" w:rsidR="002D7EE8" w:rsidRPr="00A265F8" w:rsidRDefault="002D7EE8" w:rsidP="00262ED5">
            <w:pPr>
              <w:ind w:left="893"/>
              <w:rPr>
                <w:rFonts w:ascii="Arial Unicode MS" w:eastAsia="Arial Unicode MS" w:hAnsi="Arial Unicode MS" w:cs="Arial Unicode MS"/>
              </w:rPr>
            </w:pPr>
          </w:p>
        </w:tc>
      </w:tr>
    </w:tbl>
    <w:p w14:paraId="535C9B8B" w14:textId="77777777" w:rsidR="002D7EE8" w:rsidRPr="00A265F8" w:rsidRDefault="002D7EE8" w:rsidP="002D7EE8">
      <w:r w:rsidRPr="00A265F8">
        <w:lastRenderedPageBreak/>
        <w:t xml:space="preserve">       </w:t>
      </w:r>
    </w:p>
    <w:p w14:paraId="22C80BF3" w14:textId="77777777" w:rsidR="00953045" w:rsidRPr="00A265F8" w:rsidRDefault="002D7EE8" w:rsidP="00527AB6">
      <w:r w:rsidRPr="00A265F8">
        <w:t xml:space="preserve">  </w:t>
      </w:r>
    </w:p>
    <w:p w14:paraId="6F7F24B1" w14:textId="77777777" w:rsidR="007F5781" w:rsidRPr="00A265F8" w:rsidRDefault="007F5781" w:rsidP="00AA108C">
      <w:pPr>
        <w:pStyle w:val="Overskrift3"/>
      </w:pPr>
      <w:bookmarkStart w:id="170" w:name="_Toc379981305"/>
      <w:bookmarkStart w:id="171" w:name="_Toc211949868"/>
      <w:r w:rsidRPr="00A265F8">
        <w:t>6.18 Pumpestasjon</w:t>
      </w:r>
      <w:r w:rsidR="00AD28B2" w:rsidRPr="00A265F8">
        <w:t>a</w:t>
      </w:r>
      <w:r w:rsidRPr="00A265F8">
        <w:t>r spillva</w:t>
      </w:r>
      <w:r w:rsidR="00AD28B2" w:rsidRPr="00A265F8">
        <w:t>t</w:t>
      </w:r>
      <w:r w:rsidRPr="00A265F8">
        <w:t>n</w:t>
      </w:r>
      <w:bookmarkEnd w:id="170"/>
      <w:bookmarkEnd w:id="171"/>
    </w:p>
    <w:p w14:paraId="67D4D6D8" w14:textId="4605E93C" w:rsidR="00F23964" w:rsidRPr="00A265F8" w:rsidRDefault="00F23964" w:rsidP="00F23964">
      <w:r w:rsidRPr="00A265F8">
        <w:t>Kontakt VA-ansvarleg i kommunen  for nærare informasjon.</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F23964" w:rsidRPr="00A265F8" w14:paraId="538A61BA" w14:textId="77777777" w:rsidTr="001A659D">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F23964" w:rsidRPr="00A265F8" w14:paraId="7BA391B0" w14:textId="77777777" w:rsidTr="001A659D">
              <w:trPr>
                <w:tblCellSpacing w:w="7" w:type="dxa"/>
                <w:jc w:val="center"/>
              </w:trPr>
              <w:tc>
                <w:tcPr>
                  <w:tcW w:w="4984" w:type="pct"/>
                  <w:vAlign w:val="center"/>
                </w:tcPr>
                <w:p w14:paraId="6B430FB5" w14:textId="77777777" w:rsidR="00F23964" w:rsidRPr="00A265F8" w:rsidRDefault="00F23964" w:rsidP="001A659D">
                  <w:pPr>
                    <w:ind w:left="893"/>
                    <w:rPr>
                      <w:b/>
                      <w:bCs/>
                    </w:rPr>
                  </w:pPr>
                  <w:r w:rsidRPr="00A265F8">
                    <w:rPr>
                      <w:b/>
                      <w:bCs/>
                    </w:rPr>
                    <w:t>Lokale vilkår</w:t>
                  </w:r>
                </w:p>
                <w:p w14:paraId="32A4E9A1" w14:textId="2D94D500" w:rsidR="00F23964" w:rsidRPr="00A265F8" w:rsidRDefault="001A78E2" w:rsidP="00F23964">
                  <w:pPr>
                    <w:ind w:left="724" w:right="1792"/>
                    <w:rPr>
                      <w:rFonts w:ascii="Arial Unicode MS" w:eastAsia="Arial Unicode MS" w:hAnsi="Arial Unicode MS" w:cs="Arial Unicode MS"/>
                    </w:rPr>
                  </w:pPr>
                  <w:r w:rsidRPr="00A265F8">
                    <w:t>Avløpspumpestasjonar skal utførast i samsvar med Vedlegg B</w:t>
                  </w:r>
                  <w:r w:rsidR="000A5245" w:rsidRPr="00A265F8">
                    <w:t>8</w:t>
                  </w:r>
                  <w:r w:rsidRPr="00A265F8">
                    <w:t xml:space="preserve"> </w:t>
                  </w:r>
                  <w:r w:rsidR="000A5245" w:rsidRPr="00A265F8">
                    <w:t>Retningslinjer</w:t>
                  </w:r>
                  <w:r w:rsidRPr="00A265F8">
                    <w:t xml:space="preserve"> avløpspumpestasjonar. Endeleg utforming skal godkjennast av VA-ansvarleg.</w:t>
                  </w:r>
                </w:p>
              </w:tc>
            </w:tr>
          </w:tbl>
          <w:p w14:paraId="4D1902B9" w14:textId="77777777" w:rsidR="00F23964" w:rsidRPr="00A265F8" w:rsidRDefault="00F23964" w:rsidP="001A659D">
            <w:pPr>
              <w:ind w:left="893"/>
              <w:rPr>
                <w:rFonts w:ascii="Arial Unicode MS" w:eastAsia="Arial Unicode MS" w:hAnsi="Arial Unicode MS" w:cs="Arial Unicode MS"/>
              </w:rPr>
            </w:pPr>
          </w:p>
        </w:tc>
      </w:tr>
    </w:tbl>
    <w:p w14:paraId="1AE87C40" w14:textId="44441A55" w:rsidR="007F5781" w:rsidRPr="00A265F8" w:rsidRDefault="007F5781" w:rsidP="00C217C6"/>
    <w:p w14:paraId="63F36DCD" w14:textId="77777777" w:rsidR="00AE0D2D" w:rsidRPr="00A265F8" w:rsidRDefault="00AE0D2D" w:rsidP="00C217C6"/>
    <w:p w14:paraId="0CC8476A" w14:textId="77777777" w:rsidR="007F5781" w:rsidRPr="00A265F8" w:rsidRDefault="007F5781" w:rsidP="00AA108C">
      <w:pPr>
        <w:pStyle w:val="Overskrift3"/>
      </w:pPr>
      <w:bookmarkStart w:id="172" w:name="_Toc379981306"/>
      <w:bookmarkStart w:id="173" w:name="_Toc211949869"/>
      <w:r w:rsidRPr="00A265F8">
        <w:t>6.19 Le</w:t>
      </w:r>
      <w:r w:rsidR="00AD28B2" w:rsidRPr="00A265F8">
        <w:t>i</w:t>
      </w:r>
      <w:r w:rsidRPr="00A265F8">
        <w:t>dning</w:t>
      </w:r>
      <w:r w:rsidR="00AD28B2" w:rsidRPr="00A265F8">
        <w:t>a</w:t>
      </w:r>
      <w:r w:rsidRPr="00A265F8">
        <w:t>r under va</w:t>
      </w:r>
      <w:r w:rsidR="00AD28B2" w:rsidRPr="00A265F8">
        <w:t>t</w:t>
      </w:r>
      <w:r w:rsidRPr="00A265F8">
        <w:t>n</w:t>
      </w:r>
      <w:bookmarkEnd w:id="172"/>
      <w:bookmarkEnd w:id="173"/>
    </w:p>
    <w:p w14:paraId="7A685D3C" w14:textId="77777777" w:rsidR="00FC2C96" w:rsidRPr="00A265F8" w:rsidRDefault="00FC2C96" w:rsidP="00FC2C96"/>
    <w:p w14:paraId="10CDBBB0" w14:textId="77777777" w:rsidR="00FC2C96" w:rsidRPr="00A265F8" w:rsidRDefault="00FC2C96" w:rsidP="00FC2C96">
      <w:r w:rsidRPr="00A265F8">
        <w:t>Spillvassleidningar under vatn skal ha spesiell godkjenning  av VA-</w:t>
      </w:r>
      <w:proofErr w:type="spellStart"/>
      <w:r w:rsidRPr="00A265F8">
        <w:t>ansvarlig</w:t>
      </w:r>
      <w:proofErr w:type="spellEnd"/>
      <w:r w:rsidRPr="00A265F8">
        <w:t xml:space="preserve"> i kommunen. </w:t>
      </w:r>
    </w:p>
    <w:p w14:paraId="3FA61033" w14:textId="77777777" w:rsidR="00FC2C96" w:rsidRPr="00A265F8" w:rsidRDefault="00FC2C96" w:rsidP="00FC2C96">
      <w:pPr>
        <w:rPr>
          <w:i/>
        </w:rPr>
      </w:pPr>
      <w:r w:rsidRPr="00A265F8">
        <w:br/>
        <w:t xml:space="preserve">Leidningar under vatn skal leggast og utførast i samsvar med VA/Miljø-blad nr. 44, </w:t>
      </w:r>
      <w:r w:rsidRPr="00A265F8">
        <w:rPr>
          <w:i/>
        </w:rPr>
        <w:t>UT</w:t>
      </w:r>
    </w:p>
    <w:p w14:paraId="60C85662" w14:textId="77777777" w:rsidR="00FC2C96" w:rsidRPr="00A265F8" w:rsidRDefault="00FC2C96" w:rsidP="00FC2C96">
      <w:r w:rsidRPr="00A265F8">
        <w:rPr>
          <w:i/>
        </w:rPr>
        <w:t xml:space="preserve">Legging av </w:t>
      </w:r>
      <w:proofErr w:type="spellStart"/>
      <w:r w:rsidRPr="00A265F8">
        <w:rPr>
          <w:i/>
        </w:rPr>
        <w:t>undervannsledning</w:t>
      </w:r>
      <w:proofErr w:type="spellEnd"/>
      <w:r w:rsidRPr="00A265F8">
        <w:t xml:space="preserve">, og VA/Miljø-blad nr. 45, </w:t>
      </w:r>
      <w:r w:rsidRPr="00A265F8">
        <w:rPr>
          <w:i/>
        </w:rPr>
        <w:t>UT. Inntak under vann</w:t>
      </w:r>
      <w:r w:rsidRPr="00A265F8">
        <w:t xml:space="preserve">.  </w:t>
      </w:r>
    </w:p>
    <w:p w14:paraId="00A6CFFD" w14:textId="77777777" w:rsidR="00FC2C96" w:rsidRPr="00A265F8" w:rsidRDefault="00FC2C96" w:rsidP="00FC2C96"/>
    <w:p w14:paraId="1A85BCFB" w14:textId="77777777" w:rsidR="00FC2C96" w:rsidRPr="00A265F8" w:rsidRDefault="00FC2C96" w:rsidP="00FC2C96">
      <w:r w:rsidRPr="00A265F8">
        <w:t>For søknad om løyve til legging av undervassleidning, sjå VA/Miljø-</w:t>
      </w:r>
    </w:p>
    <w:p w14:paraId="17AFB923" w14:textId="77777777" w:rsidR="00527AB6" w:rsidRPr="00A265F8" w:rsidRDefault="00FC2C96" w:rsidP="00FC2C96">
      <w:r w:rsidRPr="00A265F8">
        <w:t xml:space="preserve">blad nr. 41 PT, </w:t>
      </w:r>
      <w:r w:rsidRPr="00A265F8">
        <w:rPr>
          <w:i/>
        </w:rPr>
        <w:t>VA-</w:t>
      </w:r>
      <w:proofErr w:type="spellStart"/>
      <w:r w:rsidRPr="00A265F8">
        <w:rPr>
          <w:i/>
        </w:rPr>
        <w:t>ledninger</w:t>
      </w:r>
      <w:proofErr w:type="spellEnd"/>
      <w:r w:rsidRPr="00A265F8">
        <w:rPr>
          <w:i/>
        </w:rPr>
        <w:t xml:space="preserve"> under vann. Søknadsprosedyre</w:t>
      </w:r>
      <w:r w:rsidRPr="00A265F8">
        <w:t>.</w:t>
      </w:r>
    </w:p>
    <w:p w14:paraId="4B5E2B6C"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77C8E60F"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18F56C26" w14:textId="77777777" w:rsidTr="007F5781">
              <w:trPr>
                <w:tblCellSpacing w:w="7" w:type="dxa"/>
                <w:jc w:val="center"/>
              </w:trPr>
              <w:tc>
                <w:tcPr>
                  <w:tcW w:w="4985" w:type="pct"/>
                  <w:vAlign w:val="center"/>
                </w:tcPr>
                <w:p w14:paraId="76B4BD2A" w14:textId="77777777" w:rsidR="007F5781" w:rsidRPr="00A265F8" w:rsidRDefault="007F5781" w:rsidP="007F5781">
                  <w:pPr>
                    <w:ind w:left="893"/>
                    <w:rPr>
                      <w:b/>
                      <w:bCs/>
                    </w:rPr>
                  </w:pPr>
                  <w:r w:rsidRPr="00A265F8">
                    <w:rPr>
                      <w:b/>
                      <w:bCs/>
                    </w:rPr>
                    <w:lastRenderedPageBreak/>
                    <w:t xml:space="preserve">Lokale </w:t>
                  </w:r>
                  <w:r w:rsidR="0069356F" w:rsidRPr="00A265F8">
                    <w:rPr>
                      <w:b/>
                      <w:bCs/>
                    </w:rPr>
                    <w:t>vilkår</w:t>
                  </w:r>
                </w:p>
                <w:p w14:paraId="715E6B19" w14:textId="77777777" w:rsidR="00A142DF" w:rsidRPr="00A265F8" w:rsidRDefault="00A142DF" w:rsidP="001349B1">
                  <w:pPr>
                    <w:rPr>
                      <w:highlight w:val="yellow"/>
                    </w:rPr>
                  </w:pPr>
                </w:p>
                <w:p w14:paraId="7560F99D" w14:textId="431CDEA9" w:rsidR="00A142DF" w:rsidRPr="00A265F8" w:rsidRDefault="00A142DF" w:rsidP="001349B1">
                  <w:pPr>
                    <w:ind w:left="913" w:right="1792"/>
                  </w:pPr>
                  <w:r w:rsidRPr="00A265F8">
                    <w:t xml:space="preserve">Det skal normalt brukast </w:t>
                  </w:r>
                  <w:proofErr w:type="spellStart"/>
                  <w:r w:rsidRPr="00A265F8">
                    <w:t>speilsveisa</w:t>
                  </w:r>
                  <w:proofErr w:type="spellEnd"/>
                  <w:r w:rsidRPr="00A265F8">
                    <w:t xml:space="preserve"> PE leidning under vatn. Andre løysingar t.d. elektromuffer, skal godkjennast av VA ansvarleg. Teknisk løysing ved </w:t>
                  </w:r>
                  <w:proofErr w:type="spellStart"/>
                  <w:r w:rsidRPr="00A265F8">
                    <w:t>avgreiningar</w:t>
                  </w:r>
                  <w:proofErr w:type="spellEnd"/>
                  <w:r w:rsidRPr="00A265F8">
                    <w:t xml:space="preserve">, skal godkjennast av VA ansvarleg. </w:t>
                  </w:r>
                </w:p>
                <w:p w14:paraId="6738D1B3" w14:textId="2749EC13" w:rsidR="00414C3C" w:rsidRPr="00A265F8" w:rsidRDefault="00A142DF" w:rsidP="00EE3B42">
                  <w:pPr>
                    <w:ind w:left="913" w:right="1792"/>
                  </w:pPr>
                  <w:r w:rsidRPr="00A265F8">
                    <w:t xml:space="preserve">Leidningen skal vere </w:t>
                  </w:r>
                  <w:proofErr w:type="spellStart"/>
                  <w:r w:rsidRPr="00A265F8">
                    <w:t>nedgravd</w:t>
                  </w:r>
                  <w:proofErr w:type="spellEnd"/>
                  <w:r w:rsidRPr="00A265F8">
                    <w:t xml:space="preserve"> i strandsona ned til 2 meter under sjøkart null (lågaste astronomiske tidevatn LAT)</w:t>
                  </w:r>
                  <w:r w:rsidR="00255E9D" w:rsidRPr="00A265F8">
                    <w:t xml:space="preserve">. </w:t>
                  </w:r>
                  <w:r w:rsidRPr="00A265F8">
                    <w:t xml:space="preserve"> Leidningen må vere nødvendig sikra mot utvasking frå bølgjer (nedgraven/fastbolta). </w:t>
                  </w:r>
                </w:p>
                <w:p w14:paraId="4EBA09C0" w14:textId="49AF7526" w:rsidR="00414C3C" w:rsidRPr="00A265F8" w:rsidRDefault="00414C3C" w:rsidP="00EE3B42">
                  <w:pPr>
                    <w:ind w:left="893"/>
                  </w:pPr>
                  <w:r w:rsidRPr="00A265F8">
                    <w:t xml:space="preserve">Avløpsleidningar skal ha </w:t>
                  </w:r>
                  <w:proofErr w:type="spellStart"/>
                  <w:r w:rsidR="00EE3B42" w:rsidRPr="00A265F8">
                    <w:t>vekt</w:t>
                  </w:r>
                  <w:r w:rsidRPr="00A265F8">
                    <w:t>belastning</w:t>
                  </w:r>
                  <w:proofErr w:type="spellEnd"/>
                  <w:r w:rsidRPr="00A265F8">
                    <w:t xml:space="preserve"> som </w:t>
                  </w:r>
                  <w:r w:rsidR="001349B1" w:rsidRPr="00A265F8">
                    <w:t>er dimensjonert etter lokale forhold.</w:t>
                  </w:r>
                </w:p>
                <w:p w14:paraId="099783BE" w14:textId="4FD95F4B" w:rsidR="00414C3C" w:rsidRPr="00A265F8" w:rsidRDefault="00414C3C" w:rsidP="00EE3B42">
                  <w:pPr>
                    <w:ind w:left="893"/>
                  </w:pPr>
                  <w:r w:rsidRPr="00A265F8">
                    <w:t xml:space="preserve">Avløpsleidningar med lokale høgdebrekk bør unngåast. For slike strekningar skal det vere minst 100 % </w:t>
                  </w:r>
                  <w:proofErr w:type="spellStart"/>
                  <w:r w:rsidRPr="00A265F8">
                    <w:t>vektbelastning</w:t>
                  </w:r>
                  <w:proofErr w:type="spellEnd"/>
                  <w:r w:rsidRPr="00A265F8">
                    <w:t xml:space="preserve"> i høgdebrekket.  Val av teknisk løysing skal avklarast med VA ansvarleg</w:t>
                  </w:r>
                </w:p>
                <w:p w14:paraId="36D0F118" w14:textId="6B8D4BEB" w:rsidR="00414C3C" w:rsidRPr="00A265F8" w:rsidRDefault="00414C3C" w:rsidP="00EE3B42">
                  <w:pPr>
                    <w:ind w:left="893"/>
                  </w:pPr>
                  <w:r w:rsidRPr="00A265F8">
                    <w:t xml:space="preserve">I område med sterk straum, utsette område, elvekryssingar </w:t>
                  </w:r>
                  <w:proofErr w:type="spellStart"/>
                  <w:r w:rsidRPr="00A265F8">
                    <w:t>m.v</w:t>
                  </w:r>
                  <w:proofErr w:type="spellEnd"/>
                  <w:r w:rsidRPr="00A265F8">
                    <w:t xml:space="preserve">. vil nødvendig </w:t>
                  </w:r>
                  <w:proofErr w:type="spellStart"/>
                  <w:r w:rsidRPr="00A265F8">
                    <w:t>vektbelastning</w:t>
                  </w:r>
                  <w:proofErr w:type="spellEnd"/>
                  <w:r w:rsidRPr="00A265F8">
                    <w:t xml:space="preserve"> vere høgare. I slike tilfelle vil også styrt boring vere eit alternativ. Val av teknisk løysing må avklarast med VA ansvarleg.</w:t>
                  </w:r>
                </w:p>
                <w:p w14:paraId="7BA8C6A0" w14:textId="3B7351D3" w:rsidR="00A142DF" w:rsidRPr="00A265F8" w:rsidRDefault="00414C3C" w:rsidP="001349B1">
                  <w:pPr>
                    <w:ind w:left="893"/>
                  </w:pPr>
                  <w:r w:rsidRPr="00A265F8">
                    <w:t>Kummar i tilknyting til leidningar under vatn skal vere tilrettelagt for pluggkøyring. Minimumsdimensjon kum 1600 mm.</w:t>
                  </w:r>
                </w:p>
                <w:p w14:paraId="622A3B41" w14:textId="71BA1EB2" w:rsidR="00A142DF" w:rsidRPr="00A265F8" w:rsidRDefault="00A142DF" w:rsidP="001349B1">
                  <w:pPr>
                    <w:ind w:left="913" w:right="1792"/>
                  </w:pPr>
                  <w:r w:rsidRPr="00A265F8">
                    <w:t>VA- ansvarleg i kommunen kan krevja at hovudleidningar skal vere dublerte (vere reserveleidning ).</w:t>
                  </w:r>
                </w:p>
                <w:p w14:paraId="093026C0" w14:textId="77777777" w:rsidR="00A142DF" w:rsidRPr="00A265F8" w:rsidRDefault="00A142DF" w:rsidP="005E27F9">
                  <w:pPr>
                    <w:ind w:left="913" w:right="1792"/>
                  </w:pPr>
                  <w:r w:rsidRPr="00A265F8">
                    <w:t xml:space="preserve">Som grunnlag for legging av  undervassleidning(hovudleidningar) skal heile traseen vere </w:t>
                  </w:r>
                  <w:proofErr w:type="spellStart"/>
                  <w:r w:rsidRPr="00A265F8">
                    <w:t>scanna</w:t>
                  </w:r>
                  <w:proofErr w:type="spellEnd"/>
                  <w:r w:rsidRPr="00A265F8">
                    <w:t xml:space="preserve"> og 3 dimensjonalt kart vere utarbeidd. Vidare skal dokumentasjonen på ferdig lagt leidning vere dokumentert med bilde. Ein mogleg  måte å gjere det på, er synt på bildet under.  </w:t>
                  </w:r>
                </w:p>
                <w:p w14:paraId="174B4A13" w14:textId="77777777" w:rsidR="00A142DF" w:rsidRPr="00A265F8" w:rsidRDefault="00A142DF" w:rsidP="005E27F9">
                  <w:pPr>
                    <w:ind w:left="913" w:right="1792"/>
                  </w:pPr>
                </w:p>
                <w:p w14:paraId="3E6588D4" w14:textId="77777777" w:rsidR="00A142DF" w:rsidRPr="00A265F8" w:rsidRDefault="00A142DF" w:rsidP="005E27F9">
                  <w:pPr>
                    <w:ind w:left="913" w:right="1792"/>
                  </w:pPr>
                  <w:r w:rsidRPr="00A265F8">
                    <w:t>Det blir og vist til VA-miljøblad nr 80. Senking av undervassleidning</w:t>
                  </w:r>
                </w:p>
                <w:p w14:paraId="583F0342" w14:textId="77777777" w:rsidR="00A142DF" w:rsidRPr="00A265F8" w:rsidRDefault="00A142DF" w:rsidP="00810E01">
                  <w:pPr>
                    <w:ind w:left="893"/>
                    <w:rPr>
                      <w:highlight w:val="yellow"/>
                    </w:rPr>
                  </w:pPr>
                </w:p>
                <w:p w14:paraId="046CD771" w14:textId="2EE4AA03" w:rsidR="00A142DF" w:rsidRPr="00A265F8" w:rsidRDefault="007169E6" w:rsidP="00810E01">
                  <w:pPr>
                    <w:ind w:left="893"/>
                    <w:rPr>
                      <w:highlight w:val="yellow"/>
                    </w:rPr>
                  </w:pPr>
                  <w:r w:rsidRPr="00A265F8">
                    <w:rPr>
                      <w:noProof/>
                    </w:rPr>
                    <w:lastRenderedPageBreak/>
                    <w:drawing>
                      <wp:inline distT="0" distB="0" distL="0" distR="0" wp14:anchorId="69001CA2" wp14:editId="1DB47477">
                        <wp:extent cx="5452110" cy="2531745"/>
                        <wp:effectExtent l="0" t="0" r="0" b="0"/>
                        <wp:docPr id="1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52110" cy="2531745"/>
                                </a:xfrm>
                                <a:prstGeom prst="rect">
                                  <a:avLst/>
                                </a:prstGeom>
                                <a:noFill/>
                                <a:ln>
                                  <a:noFill/>
                                </a:ln>
                              </pic:spPr>
                            </pic:pic>
                          </a:graphicData>
                        </a:graphic>
                      </wp:inline>
                    </w:drawing>
                  </w:r>
                </w:p>
                <w:p w14:paraId="5E91C312" w14:textId="77777777" w:rsidR="004455E6" w:rsidRPr="00A265F8" w:rsidRDefault="004455E6" w:rsidP="00414C3C">
                  <w:pPr>
                    <w:rPr>
                      <w:szCs w:val="24"/>
                      <w:highlight w:val="yellow"/>
                    </w:rPr>
                  </w:pPr>
                </w:p>
              </w:tc>
            </w:tr>
            <w:tr w:rsidR="007F5781" w:rsidRPr="00A265F8" w14:paraId="096B963F" w14:textId="77777777" w:rsidTr="007F5781">
              <w:trPr>
                <w:tblCellSpacing w:w="7" w:type="dxa"/>
                <w:jc w:val="center"/>
              </w:trPr>
              <w:tc>
                <w:tcPr>
                  <w:tcW w:w="4985" w:type="pct"/>
                  <w:vAlign w:val="center"/>
                </w:tcPr>
                <w:p w14:paraId="1A42A2C8" w14:textId="77777777" w:rsidR="007F5781" w:rsidRPr="00A265F8" w:rsidRDefault="007F5781" w:rsidP="007F5781">
                  <w:pPr>
                    <w:ind w:left="856" w:right="1612"/>
                    <w:rPr>
                      <w:rFonts w:eastAsia="MS Mincho"/>
                      <w:iCs/>
                    </w:rPr>
                  </w:pPr>
                </w:p>
              </w:tc>
            </w:tr>
          </w:tbl>
          <w:p w14:paraId="7F6F9C37" w14:textId="77777777" w:rsidR="007F5781" w:rsidRPr="00A265F8" w:rsidRDefault="007F5781" w:rsidP="007F5781">
            <w:pPr>
              <w:ind w:left="893"/>
              <w:rPr>
                <w:rFonts w:ascii="Arial Unicode MS" w:eastAsia="Arial Unicode MS" w:hAnsi="Arial Unicode MS" w:cs="Arial Unicode MS"/>
              </w:rPr>
            </w:pPr>
          </w:p>
        </w:tc>
      </w:tr>
    </w:tbl>
    <w:p w14:paraId="712EC5DB" w14:textId="77777777" w:rsidR="007F5781" w:rsidRPr="00A265F8" w:rsidRDefault="007F5781" w:rsidP="007F5781">
      <w:r w:rsidRPr="00A265F8">
        <w:lastRenderedPageBreak/>
        <w:t xml:space="preserve">       </w:t>
      </w:r>
    </w:p>
    <w:p w14:paraId="2A695EDE" w14:textId="77777777" w:rsidR="007F5781" w:rsidRPr="00A265F8" w:rsidRDefault="007F5781" w:rsidP="007F5781"/>
    <w:p w14:paraId="27692B50" w14:textId="77777777" w:rsidR="007F5781" w:rsidRPr="00A265F8" w:rsidRDefault="007F5781" w:rsidP="00AA108C">
      <w:pPr>
        <w:pStyle w:val="Overskrift3"/>
      </w:pPr>
      <w:bookmarkStart w:id="174" w:name="_Toc379981307"/>
      <w:bookmarkStart w:id="175" w:name="_Toc211949870"/>
      <w:r w:rsidRPr="00A265F8">
        <w:t>6.20 Sand- og steinfang</w:t>
      </w:r>
      <w:bookmarkEnd w:id="174"/>
      <w:bookmarkEnd w:id="175"/>
    </w:p>
    <w:p w14:paraId="08AF6C8A" w14:textId="77777777" w:rsidR="00FB0D54" w:rsidRPr="00A265F8" w:rsidRDefault="00FB0D54" w:rsidP="00FB0D54"/>
    <w:p w14:paraId="4CE3A0C1" w14:textId="77777777" w:rsidR="00FB0D54" w:rsidRPr="00A265F8" w:rsidRDefault="00FB0D54" w:rsidP="00FB0D54">
      <w:r w:rsidRPr="00A265F8">
        <w:t xml:space="preserve">Sand- og steinfang skal etablerast for oppsamling av sand og grus i leidningsnettet. </w:t>
      </w:r>
    </w:p>
    <w:p w14:paraId="539AF5E9" w14:textId="77777777" w:rsidR="00FB0D54" w:rsidRPr="00A265F8" w:rsidRDefault="00FB0D54" w:rsidP="00FB0D54">
      <w:r w:rsidRPr="00A265F8">
        <w:t xml:space="preserve">Dette er </w:t>
      </w:r>
      <w:proofErr w:type="spellStart"/>
      <w:r w:rsidRPr="00A265F8">
        <w:t>påkrevd</w:t>
      </w:r>
      <w:proofErr w:type="spellEnd"/>
      <w:r w:rsidRPr="00A265F8">
        <w:t xml:space="preserve"> der avløp går inn på pumpestasjon/trykk-kummar. I nye </w:t>
      </w:r>
    </w:p>
    <w:p w14:paraId="7AD8D7C3" w14:textId="77777777" w:rsidR="00FB0D54" w:rsidRPr="00A265F8" w:rsidRDefault="00FB0D54" w:rsidP="00FB0D54">
      <w:r w:rsidRPr="00A265F8">
        <w:t xml:space="preserve">utbyggingsområde bør midlertidig steinfangskum etablerast der det nye </w:t>
      </w:r>
    </w:p>
    <w:p w14:paraId="6BDA5829" w14:textId="77777777" w:rsidR="00FB0D54" w:rsidRPr="00A265F8" w:rsidRDefault="00FB0D54" w:rsidP="00FB0D54">
      <w:r w:rsidRPr="00A265F8">
        <w:t>leidningsnettet blir knytt til det eksisterande.</w:t>
      </w:r>
    </w:p>
    <w:p w14:paraId="327514B5" w14:textId="77777777" w:rsidR="00D726D3" w:rsidRPr="00A265F8" w:rsidRDefault="00D726D3" w:rsidP="00D726D3"/>
    <w:p w14:paraId="50A82850" w14:textId="77777777" w:rsidR="00D726D3" w:rsidRPr="00A265F8" w:rsidRDefault="00D726D3" w:rsidP="00D726D3">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D726D3" w:rsidRPr="00A265F8" w14:paraId="4A004AD4" w14:textId="77777777" w:rsidTr="0064087D">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D726D3" w:rsidRPr="00A265F8" w14:paraId="75B0A844" w14:textId="77777777" w:rsidTr="0064087D">
              <w:trPr>
                <w:tblCellSpacing w:w="7" w:type="dxa"/>
                <w:jc w:val="center"/>
              </w:trPr>
              <w:tc>
                <w:tcPr>
                  <w:tcW w:w="4985" w:type="pct"/>
                  <w:vAlign w:val="center"/>
                </w:tcPr>
                <w:p w14:paraId="5E1F669E" w14:textId="77777777" w:rsidR="00D726D3" w:rsidRPr="00A265F8" w:rsidRDefault="00D726D3" w:rsidP="0064087D">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D726D3" w:rsidRPr="00A265F8" w14:paraId="7E674C36" w14:textId="77777777" w:rsidTr="0064087D">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D726D3" w:rsidRPr="00A265F8" w14:paraId="5C87D0E0" w14:textId="77777777" w:rsidTr="0064087D">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D726D3" w:rsidRPr="00A265F8" w14:paraId="415B4CB7" w14:textId="77777777" w:rsidTr="0064087D">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D726D3" w:rsidRPr="00A265F8" w14:paraId="3A36614B" w14:textId="77777777" w:rsidTr="0064087D">
                                <w:trPr>
                                  <w:tblCellSpacing w:w="7" w:type="dxa"/>
                                  <w:jc w:val="center"/>
                                </w:trPr>
                                <w:tc>
                                  <w:tcPr>
                                    <w:tcW w:w="4984" w:type="pct"/>
                                    <w:vAlign w:val="center"/>
                                  </w:tcPr>
                                  <w:p w14:paraId="467C9421" w14:textId="0973FB79" w:rsidR="00356BD2" w:rsidRPr="00A265F8" w:rsidRDefault="00D726D3" w:rsidP="007E5F2C">
                                    <w:pPr>
                                      <w:ind w:left="724" w:right="1792"/>
                                      <w:rPr>
                                        <w:rFonts w:eastAsia="MS Mincho"/>
                                      </w:rPr>
                                    </w:pPr>
                                    <w:r w:rsidRPr="00A265F8">
                                      <w:rPr>
                                        <w:rFonts w:eastAsia="MS Mincho"/>
                                      </w:rPr>
                                      <w:t>I område med berre separatleidningar, går kravet til sandfangkummar  ut.</w:t>
                                    </w:r>
                                  </w:p>
                                  <w:p w14:paraId="64C0E416" w14:textId="77777777" w:rsidR="00D726D3" w:rsidRPr="00A265F8" w:rsidRDefault="00356BD2" w:rsidP="00EE3B42">
                                    <w:pPr>
                                      <w:ind w:left="724"/>
                                      <w:rPr>
                                        <w:szCs w:val="24"/>
                                      </w:rPr>
                                    </w:pPr>
                                    <w:r w:rsidRPr="00A265F8">
                                      <w:rPr>
                                        <w:szCs w:val="24"/>
                                      </w:rPr>
                                      <w:lastRenderedPageBreak/>
                                      <w:t xml:space="preserve">Utførande entreprenør er ansvarleg for å hindre at stein, grus, sand eller andre </w:t>
                                    </w:r>
                                    <w:proofErr w:type="spellStart"/>
                                    <w:r w:rsidRPr="00A265F8">
                                      <w:rPr>
                                        <w:szCs w:val="24"/>
                                      </w:rPr>
                                      <w:t>uønska</w:t>
                                    </w:r>
                                    <w:proofErr w:type="spellEnd"/>
                                    <w:r w:rsidRPr="00A265F8">
                                      <w:rPr>
                                        <w:szCs w:val="24"/>
                                      </w:rPr>
                                      <w:t xml:space="preserve"> element kjem inn i nytt og eksisterande avløpsnett.</w:t>
                                    </w:r>
                                  </w:p>
                                  <w:p w14:paraId="4B2CEACA" w14:textId="0A05CCC1" w:rsidR="009E25C8" w:rsidRPr="00A265F8" w:rsidRDefault="009E25C8" w:rsidP="00EE3B42">
                                    <w:pPr>
                                      <w:ind w:left="724"/>
                                      <w:rPr>
                                        <w:szCs w:val="24"/>
                                        <w:u w:val="single"/>
                                      </w:rPr>
                                    </w:pPr>
                                    <w:r w:rsidRPr="00A265F8">
                                      <w:rPr>
                                        <w:szCs w:val="24"/>
                                        <w:u w:val="single"/>
                                      </w:rPr>
                                      <w:t>Stad kommune:</w:t>
                                    </w:r>
                                  </w:p>
                                  <w:p w14:paraId="0F07D300" w14:textId="19D51536" w:rsidR="00D46C15" w:rsidRPr="00A265F8" w:rsidRDefault="00D46C15" w:rsidP="00EE3B42">
                                    <w:pPr>
                                      <w:ind w:left="724"/>
                                      <w:rPr>
                                        <w:rFonts w:eastAsia="MS Mincho"/>
                                      </w:rPr>
                                    </w:pPr>
                                    <w:r w:rsidRPr="00A265F8">
                                      <w:rPr>
                                        <w:rFonts w:eastAsia="MS Mincho"/>
                                      </w:rPr>
                                      <w:t xml:space="preserve">Permeable sandfangskummer som </w:t>
                                    </w:r>
                                    <w:proofErr w:type="spellStart"/>
                                    <w:r w:rsidR="00D640A1" w:rsidRPr="00A265F8">
                                      <w:rPr>
                                        <w:rFonts w:eastAsia="MS Mincho"/>
                                      </w:rPr>
                                      <w:t>tillate</w:t>
                                    </w:r>
                                    <w:r w:rsidR="00171871" w:rsidRPr="00A265F8">
                                      <w:rPr>
                                        <w:rFonts w:eastAsia="MS Mincho"/>
                                      </w:rPr>
                                      <w:t>r</w:t>
                                    </w:r>
                                    <w:proofErr w:type="spellEnd"/>
                                    <w:r w:rsidR="00171871" w:rsidRPr="00A265F8">
                                      <w:rPr>
                                        <w:rFonts w:eastAsia="MS Mincho"/>
                                      </w:rPr>
                                      <w:t xml:space="preserve"> infiltrasjon kan vere eit aktuelt alternativ der forhold </w:t>
                                    </w:r>
                                    <w:r w:rsidR="00FB5595" w:rsidRPr="00A265F8">
                                      <w:rPr>
                                        <w:rFonts w:eastAsia="MS Mincho"/>
                                      </w:rPr>
                                      <w:t>er eigna for det. Dette skal avklarast med VA ansvarleg.</w:t>
                                    </w:r>
                                  </w:p>
                                </w:tc>
                              </w:tr>
                            </w:tbl>
                            <w:p w14:paraId="533F6039" w14:textId="77777777" w:rsidR="00D726D3" w:rsidRPr="00A265F8" w:rsidRDefault="00D726D3" w:rsidP="0064087D">
                              <w:pPr>
                                <w:ind w:left="768" w:right="1792"/>
                                <w:rPr>
                                  <w:rFonts w:eastAsia="MS Mincho"/>
                                  <w:iCs/>
                                </w:rPr>
                              </w:pPr>
                            </w:p>
                          </w:tc>
                        </w:tr>
                      </w:tbl>
                      <w:p w14:paraId="669AD26F" w14:textId="77777777" w:rsidR="00D726D3" w:rsidRPr="00A265F8" w:rsidRDefault="00D726D3" w:rsidP="0064087D">
                        <w:pPr>
                          <w:ind w:left="812" w:right="1792"/>
                          <w:rPr>
                            <w:rFonts w:ascii="Arial Unicode MS" w:eastAsia="Arial Unicode MS" w:hAnsi="Arial Unicode MS" w:cs="Arial Unicode MS"/>
                          </w:rPr>
                        </w:pPr>
                      </w:p>
                    </w:tc>
                  </w:tr>
                </w:tbl>
                <w:p w14:paraId="6165186F" w14:textId="77777777" w:rsidR="00D726D3" w:rsidRPr="00A265F8" w:rsidRDefault="00D726D3" w:rsidP="0064087D">
                  <w:pPr>
                    <w:ind w:left="856" w:right="1612"/>
                    <w:rPr>
                      <w:rFonts w:eastAsia="MS Mincho"/>
                      <w:iCs/>
                    </w:rPr>
                  </w:pPr>
                </w:p>
              </w:tc>
            </w:tr>
          </w:tbl>
          <w:p w14:paraId="5BE3B76A" w14:textId="77777777" w:rsidR="00D726D3" w:rsidRPr="00A265F8" w:rsidRDefault="00D726D3" w:rsidP="0064087D">
            <w:pPr>
              <w:ind w:left="893"/>
              <w:rPr>
                <w:rFonts w:ascii="Arial Unicode MS" w:eastAsia="Arial Unicode MS" w:hAnsi="Arial Unicode MS" w:cs="Arial Unicode MS"/>
              </w:rPr>
            </w:pPr>
          </w:p>
        </w:tc>
      </w:tr>
    </w:tbl>
    <w:p w14:paraId="08438162" w14:textId="77777777" w:rsidR="00D726D3" w:rsidRPr="00A265F8" w:rsidRDefault="00D726D3" w:rsidP="00D726D3"/>
    <w:p w14:paraId="20C74254" w14:textId="77777777" w:rsidR="00780E2B" w:rsidRPr="00A265F8" w:rsidRDefault="007F5781" w:rsidP="007F5781">
      <w:r w:rsidRPr="00A265F8">
        <w:t xml:space="preserve">    </w:t>
      </w:r>
    </w:p>
    <w:p w14:paraId="17484D0F" w14:textId="77777777" w:rsidR="007F5781" w:rsidRPr="00A265F8" w:rsidRDefault="00780E2B" w:rsidP="00780E2B">
      <w:pPr>
        <w:pStyle w:val="Overskrift3"/>
        <w:rPr>
          <w:b/>
        </w:rPr>
      </w:pPr>
      <w:bookmarkStart w:id="176" w:name="_Toc379981308"/>
      <w:bookmarkStart w:id="177" w:name="_Toc211949871"/>
      <w:r w:rsidRPr="00A265F8">
        <w:t>6.21 Trykkavløp</w:t>
      </w:r>
      <w:bookmarkEnd w:id="176"/>
      <w:bookmarkEnd w:id="177"/>
    </w:p>
    <w:p w14:paraId="4BC1094C" w14:textId="77777777" w:rsidR="00780E2B" w:rsidRPr="00A265F8" w:rsidRDefault="00780E2B" w:rsidP="007F5781">
      <w:pPr>
        <w:rPr>
          <w:b/>
        </w:rPr>
      </w:pPr>
    </w:p>
    <w:p w14:paraId="2674CEB7" w14:textId="1DAF08E1" w:rsidR="00E70E51" w:rsidRPr="00A265F8" w:rsidRDefault="00780E2B" w:rsidP="00E70E51">
      <w:r w:rsidRPr="00A265F8">
        <w:rPr>
          <w:szCs w:val="24"/>
        </w:rPr>
        <w:t>Trykkavløpssystem basert på kvernpumper skal dimensjoner</w:t>
      </w:r>
      <w:r w:rsidR="00FB0D54" w:rsidRPr="00A265F8">
        <w:rPr>
          <w:szCs w:val="24"/>
        </w:rPr>
        <w:t>ast</w:t>
      </w:r>
      <w:r w:rsidRPr="00A265F8">
        <w:rPr>
          <w:szCs w:val="24"/>
        </w:rPr>
        <w:t xml:space="preserve"> og utfør</w:t>
      </w:r>
      <w:r w:rsidR="00FB0D54" w:rsidRPr="00A265F8">
        <w:rPr>
          <w:szCs w:val="24"/>
        </w:rPr>
        <w:t>ast</w:t>
      </w:r>
      <w:r w:rsidRPr="00A265F8">
        <w:rPr>
          <w:szCs w:val="24"/>
        </w:rPr>
        <w:t xml:space="preserve"> i </w:t>
      </w:r>
      <w:r w:rsidR="00FB0D54" w:rsidRPr="00A265F8">
        <w:rPr>
          <w:szCs w:val="24"/>
        </w:rPr>
        <w:t>samsvar med</w:t>
      </w:r>
      <w:r w:rsidRPr="00A265F8">
        <w:rPr>
          <w:szCs w:val="24"/>
        </w:rPr>
        <w:t xml:space="preserve"> VA/Miljø-blad nr. 66.</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4A0" w:firstRow="1" w:lastRow="0" w:firstColumn="1" w:lastColumn="0" w:noHBand="0" w:noVBand="1"/>
      </w:tblPr>
      <w:tblGrid>
        <w:gridCol w:w="9055"/>
      </w:tblGrid>
      <w:tr w:rsidR="00E70E51" w:rsidRPr="00A265F8" w14:paraId="52EDD8C9" w14:textId="77777777" w:rsidTr="009223DF">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hideMark/>
          </w:tcPr>
          <w:tbl>
            <w:tblPr>
              <w:tblW w:w="5000" w:type="pct"/>
              <w:jc w:val="center"/>
              <w:tblCellSpacing w:w="7" w:type="dxa"/>
              <w:tblCellMar>
                <w:top w:w="30" w:type="dxa"/>
                <w:left w:w="30" w:type="dxa"/>
                <w:bottom w:w="30" w:type="dxa"/>
                <w:right w:w="30" w:type="dxa"/>
              </w:tblCellMar>
              <w:tblLook w:val="04A0" w:firstRow="1" w:lastRow="0" w:firstColumn="1" w:lastColumn="0" w:noHBand="0" w:noVBand="1"/>
            </w:tblPr>
            <w:tblGrid>
              <w:gridCol w:w="8937"/>
            </w:tblGrid>
            <w:tr w:rsidR="00E70E51" w:rsidRPr="00A265F8" w14:paraId="10E4DEBE" w14:textId="77777777" w:rsidTr="009223DF">
              <w:trPr>
                <w:tblCellSpacing w:w="7" w:type="dxa"/>
                <w:jc w:val="center"/>
              </w:trPr>
              <w:tc>
                <w:tcPr>
                  <w:tcW w:w="4985" w:type="pct"/>
                  <w:vAlign w:val="center"/>
                  <w:hideMark/>
                </w:tcPr>
                <w:p w14:paraId="6A2B0ED5" w14:textId="29876D1E" w:rsidR="00E70E51" w:rsidRPr="00A265F8" w:rsidRDefault="00E70E51" w:rsidP="009223DF">
                  <w:pPr>
                    <w:ind w:left="893"/>
                    <w:rPr>
                      <w:rFonts w:ascii="Arial Unicode MS" w:eastAsia="Arial Unicode MS" w:hAnsi="Arial Unicode MS" w:cs="Arial Unicode MS"/>
                    </w:rPr>
                  </w:pPr>
                  <w:r w:rsidRPr="00A265F8">
                    <w:rPr>
                      <w:b/>
                      <w:bCs/>
                    </w:rPr>
                    <w:t xml:space="preserve">Lokale </w:t>
                  </w:r>
                  <w:r w:rsidR="00EE3B42" w:rsidRPr="00A265F8">
                    <w:rPr>
                      <w:b/>
                      <w:bCs/>
                    </w:rPr>
                    <w:t>vilkår</w:t>
                  </w:r>
                  <w:r w:rsidRPr="00A265F8">
                    <w:rPr>
                      <w:b/>
                      <w:bCs/>
                    </w:rPr>
                    <w:t xml:space="preserve">  </w:t>
                  </w:r>
                </w:p>
              </w:tc>
            </w:tr>
            <w:tr w:rsidR="00E70E51" w:rsidRPr="00A265F8" w14:paraId="08268CD1" w14:textId="77777777" w:rsidTr="009223DF">
              <w:trPr>
                <w:tblCellSpacing w:w="7" w:type="dxa"/>
                <w:jc w:val="center"/>
              </w:trPr>
              <w:tc>
                <w:tcPr>
                  <w:tcW w:w="4985" w:type="pct"/>
                  <w:vAlign w:val="center"/>
                  <w:hideMark/>
                </w:tcPr>
                <w:tbl>
                  <w:tblPr>
                    <w:tblW w:w="5000" w:type="pct"/>
                    <w:jc w:val="center"/>
                    <w:tblCellSpacing w:w="7" w:type="dxa"/>
                    <w:tblCellMar>
                      <w:top w:w="30" w:type="dxa"/>
                      <w:left w:w="30" w:type="dxa"/>
                      <w:bottom w:w="30" w:type="dxa"/>
                      <w:right w:w="30" w:type="dxa"/>
                    </w:tblCellMar>
                    <w:tblLook w:val="04A0" w:firstRow="1" w:lastRow="0" w:firstColumn="1" w:lastColumn="0" w:noHBand="0" w:noVBand="1"/>
                  </w:tblPr>
                  <w:tblGrid>
                    <w:gridCol w:w="8849"/>
                  </w:tblGrid>
                  <w:tr w:rsidR="00E70E51" w:rsidRPr="00A265F8" w14:paraId="1B4B86F7" w14:textId="77777777" w:rsidTr="009223DF">
                    <w:trPr>
                      <w:tblCellSpacing w:w="7" w:type="dxa"/>
                      <w:jc w:val="center"/>
                    </w:trPr>
                    <w:tc>
                      <w:tcPr>
                        <w:tcW w:w="4985" w:type="pct"/>
                        <w:vAlign w:val="center"/>
                        <w:hideMark/>
                      </w:tcPr>
                      <w:tbl>
                        <w:tblPr>
                          <w:tblW w:w="5000" w:type="pct"/>
                          <w:jc w:val="center"/>
                          <w:tblCellSpacing w:w="7" w:type="dxa"/>
                          <w:tblCellMar>
                            <w:top w:w="30" w:type="dxa"/>
                            <w:left w:w="30" w:type="dxa"/>
                            <w:bottom w:w="30" w:type="dxa"/>
                            <w:right w:w="30" w:type="dxa"/>
                          </w:tblCellMar>
                          <w:tblLook w:val="04A0" w:firstRow="1" w:lastRow="0" w:firstColumn="1" w:lastColumn="0" w:noHBand="0" w:noVBand="1"/>
                        </w:tblPr>
                        <w:tblGrid>
                          <w:gridCol w:w="8761"/>
                        </w:tblGrid>
                        <w:tr w:rsidR="00E70E51" w:rsidRPr="00A265F8" w14:paraId="05AE8764" w14:textId="77777777" w:rsidTr="009223DF">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4A0" w:firstRow="1" w:lastRow="0" w:firstColumn="1" w:lastColumn="0" w:noHBand="0" w:noVBand="1"/>
                              </w:tblPr>
                              <w:tblGrid>
                                <w:gridCol w:w="8673"/>
                              </w:tblGrid>
                              <w:tr w:rsidR="00E70E51" w:rsidRPr="00A265F8" w14:paraId="666185E1" w14:textId="77777777" w:rsidTr="009223DF">
                                <w:trPr>
                                  <w:tblCellSpacing w:w="7" w:type="dxa"/>
                                  <w:jc w:val="center"/>
                                </w:trPr>
                                <w:tc>
                                  <w:tcPr>
                                    <w:tcW w:w="4984" w:type="pct"/>
                                    <w:vAlign w:val="center"/>
                                  </w:tcPr>
                                  <w:p w14:paraId="6013FD39" w14:textId="28005AEF" w:rsidR="00562B0B" w:rsidRPr="00A265F8" w:rsidRDefault="00E70E51" w:rsidP="0034507D">
                                    <w:pPr>
                                      <w:ind w:left="724" w:right="1792"/>
                                      <w:rPr>
                                        <w:rFonts w:eastAsia="MS Mincho"/>
                                      </w:rPr>
                                    </w:pPr>
                                    <w:r w:rsidRPr="00A265F8">
                                      <w:rPr>
                                        <w:rFonts w:eastAsia="MS Mincho"/>
                                      </w:rPr>
                                      <w:t>Trykkavløp basert på private kvernpumper eller pumper med tilsvarande kverneffekt</w:t>
                                    </w:r>
                                    <w:r w:rsidR="00B04C93" w:rsidRPr="00A265F8">
                                      <w:rPr>
                                        <w:rFonts w:eastAsia="MS Mincho"/>
                                      </w:rPr>
                                      <w:t xml:space="preserve"> </w:t>
                                    </w:r>
                                    <w:r w:rsidR="00562B0B" w:rsidRPr="00A265F8">
                                      <w:rPr>
                                        <w:rFonts w:eastAsia="MS Mincho"/>
                                      </w:rPr>
                                      <w:t>er aktuell løysing i sårbare område nær kysten med mykje fjell i dagen. Denne løysinga kan og vere aktuell i høgfjellsområde</w:t>
                                    </w:r>
                                    <w:r w:rsidR="0069356F" w:rsidRPr="00A265F8">
                                      <w:rPr>
                                        <w:rFonts w:eastAsia="MS Mincho"/>
                                      </w:rPr>
                                      <w:t>.</w:t>
                                    </w:r>
                                  </w:p>
                                  <w:p w14:paraId="15113053" w14:textId="75F9A6C4" w:rsidR="00E70E51" w:rsidRPr="00A265F8" w:rsidRDefault="00E70E51" w:rsidP="00EE3B42">
                                    <w:pPr>
                                      <w:ind w:left="724" w:right="1792"/>
                                      <w:rPr>
                                        <w:rFonts w:eastAsia="MS Mincho"/>
                                      </w:rPr>
                                    </w:pPr>
                                    <w:r w:rsidRPr="00A265F8">
                                      <w:rPr>
                                        <w:rFonts w:eastAsia="MS Mincho"/>
                                      </w:rPr>
                                      <w:t>Pumper og pumpeleidningar frå kvar hytte/hus blir ikkje overtatt til kommunal eige og drift.</w:t>
                                    </w:r>
                                  </w:p>
                                  <w:p w14:paraId="4F77A204" w14:textId="1AA48ECF" w:rsidR="00E70E51" w:rsidRPr="00A265F8" w:rsidRDefault="00E70E51" w:rsidP="009223DF">
                                    <w:pPr>
                                      <w:ind w:left="724" w:right="1792"/>
                                      <w:rPr>
                                        <w:rFonts w:eastAsia="MS Mincho"/>
                                      </w:rPr>
                                    </w:pPr>
                                    <w:r w:rsidRPr="00A265F8">
                                      <w:rPr>
                                        <w:rFonts w:eastAsia="MS Mincho"/>
                                      </w:rPr>
                                      <w:t>Det skal leggast ved dokumentasjon på berekning av heile trykkavløpsanlegget. Det blir elles vist til pkt. 4.1. Alle stikkleidningar frå trykkavløp skal koplast i eigen kum, sjå teikning A1</w:t>
                                    </w:r>
                                    <w:r w:rsidR="0055536C" w:rsidRPr="00A265F8">
                                      <w:rPr>
                                        <w:rFonts w:eastAsia="MS Mincho"/>
                                      </w:rPr>
                                      <w:t>1</w:t>
                                    </w:r>
                                    <w:r w:rsidRPr="00A265F8">
                                      <w:rPr>
                                        <w:rFonts w:eastAsia="MS Mincho"/>
                                      </w:rPr>
                                      <w:t xml:space="preserve"> «</w:t>
                                    </w:r>
                                    <w:proofErr w:type="spellStart"/>
                                    <w:r w:rsidRPr="00A265F8">
                                      <w:rPr>
                                        <w:rFonts w:eastAsia="MS Mincho"/>
                                      </w:rPr>
                                      <w:t>Påkoplingskum</w:t>
                                    </w:r>
                                    <w:proofErr w:type="spellEnd"/>
                                    <w:r w:rsidRPr="00A265F8">
                                      <w:rPr>
                                        <w:rFonts w:eastAsia="MS Mincho"/>
                                      </w:rPr>
                                      <w:t xml:space="preserve"> Trykkavløp»</w:t>
                                    </w:r>
                                    <w:r w:rsidR="00562B0B" w:rsidRPr="00A265F8">
                                      <w:rPr>
                                        <w:rFonts w:eastAsia="MS Mincho"/>
                                      </w:rPr>
                                      <w:t>.</w:t>
                                    </w:r>
                                  </w:p>
                                  <w:p w14:paraId="6AAE428E" w14:textId="71DB05D1" w:rsidR="00237D00" w:rsidRPr="00A265F8" w:rsidRDefault="00FB7792" w:rsidP="00237D00">
                                    <w:pPr>
                                      <w:ind w:left="724" w:right="1792"/>
                                      <w:rPr>
                                        <w:rFonts w:eastAsia="MS Mincho"/>
                                      </w:rPr>
                                    </w:pPr>
                                    <w:r w:rsidRPr="00A265F8">
                                      <w:rPr>
                                        <w:rFonts w:eastAsia="MS Mincho"/>
                                      </w:rPr>
                                      <w:t xml:space="preserve">Sjå Norsk </w:t>
                                    </w:r>
                                    <w:r w:rsidR="00237D00" w:rsidRPr="00A265F8">
                                      <w:rPr>
                                        <w:rFonts w:eastAsia="MS Mincho"/>
                                      </w:rPr>
                                      <w:t>V</w:t>
                                    </w:r>
                                    <w:r w:rsidRPr="00A265F8">
                                      <w:rPr>
                                        <w:rFonts w:eastAsia="MS Mincho"/>
                                      </w:rPr>
                                      <w:t>ann rapport</w:t>
                                    </w:r>
                                    <w:r w:rsidR="00237D00" w:rsidRPr="00A265F8">
                                      <w:rPr>
                                        <w:rFonts w:eastAsia="MS Mincho"/>
                                      </w:rPr>
                                      <w:t xml:space="preserve"> 225/2017 Trykkavløp i </w:t>
                                    </w:r>
                                    <w:proofErr w:type="spellStart"/>
                                    <w:r w:rsidR="00237D00" w:rsidRPr="00A265F8">
                                      <w:rPr>
                                        <w:rFonts w:eastAsia="MS Mincho"/>
                                      </w:rPr>
                                      <w:t>spredtbygde</w:t>
                                    </w:r>
                                    <w:proofErr w:type="spellEnd"/>
                                    <w:r w:rsidR="00237D00" w:rsidRPr="00A265F8">
                                      <w:rPr>
                                        <w:rFonts w:eastAsia="MS Mincho"/>
                                      </w:rPr>
                                      <w:t xml:space="preserve"> og urbane strøk.</w:t>
                                    </w:r>
                                  </w:p>
                                  <w:p w14:paraId="01A3BE4C" w14:textId="77777777" w:rsidR="00562B0B" w:rsidRPr="00A265F8" w:rsidRDefault="00562B0B" w:rsidP="009223DF">
                                    <w:pPr>
                                      <w:ind w:left="724" w:right="1792"/>
                                      <w:rPr>
                                        <w:rFonts w:eastAsia="MS Mincho"/>
                                      </w:rPr>
                                    </w:pPr>
                                    <w:r w:rsidRPr="00A265F8">
                                      <w:rPr>
                                        <w:rFonts w:eastAsia="MS Mincho"/>
                                      </w:rPr>
                                      <w:t>Avløpsløysingar basert på trykkavløp skal godkjennast særskilt av VA ansvarleg i kommunen.</w:t>
                                    </w:r>
                                  </w:p>
                                  <w:p w14:paraId="449A1697" w14:textId="77777777" w:rsidR="00E70E51" w:rsidRPr="00A265F8" w:rsidRDefault="00E70E51" w:rsidP="003E6713">
                                    <w:pPr>
                                      <w:ind w:right="1792"/>
                                      <w:rPr>
                                        <w:highlight w:val="yellow"/>
                                      </w:rPr>
                                    </w:pPr>
                                  </w:p>
                                </w:tc>
                              </w:tr>
                            </w:tbl>
                            <w:p w14:paraId="4659FF93" w14:textId="77777777" w:rsidR="00E70E51" w:rsidRPr="00A265F8" w:rsidRDefault="00E70E51" w:rsidP="009223DF">
                              <w:pPr>
                                <w:ind w:left="768" w:right="1792"/>
                                <w:rPr>
                                  <w:rFonts w:eastAsia="MS Mincho"/>
                                  <w:iCs/>
                                </w:rPr>
                              </w:pPr>
                            </w:p>
                          </w:tc>
                        </w:tr>
                      </w:tbl>
                      <w:p w14:paraId="138CCAC4" w14:textId="77777777" w:rsidR="00E70E51" w:rsidRPr="00A265F8" w:rsidRDefault="00E70E51" w:rsidP="009223DF">
                        <w:pPr>
                          <w:ind w:left="812" w:right="1792"/>
                          <w:rPr>
                            <w:rFonts w:ascii="Arial Unicode MS" w:eastAsia="Arial Unicode MS" w:hAnsi="Arial Unicode MS" w:cs="Arial Unicode MS"/>
                          </w:rPr>
                        </w:pPr>
                      </w:p>
                    </w:tc>
                  </w:tr>
                </w:tbl>
                <w:p w14:paraId="3B856954" w14:textId="77777777" w:rsidR="00E70E51" w:rsidRPr="00A265F8" w:rsidRDefault="00E70E51" w:rsidP="009223DF">
                  <w:pPr>
                    <w:ind w:left="856" w:right="1612"/>
                    <w:rPr>
                      <w:rFonts w:eastAsia="MS Mincho"/>
                      <w:iCs/>
                    </w:rPr>
                  </w:pPr>
                </w:p>
              </w:tc>
            </w:tr>
          </w:tbl>
          <w:p w14:paraId="49F4E479" w14:textId="77777777" w:rsidR="00E70E51" w:rsidRPr="00A265F8" w:rsidRDefault="00E70E51" w:rsidP="009223DF">
            <w:pPr>
              <w:ind w:left="893"/>
              <w:rPr>
                <w:rFonts w:ascii="Arial Unicode MS" w:eastAsia="Arial Unicode MS" w:hAnsi="Arial Unicode MS" w:cs="Arial Unicode MS"/>
              </w:rPr>
            </w:pPr>
          </w:p>
        </w:tc>
      </w:tr>
    </w:tbl>
    <w:p w14:paraId="09A28744" w14:textId="77777777" w:rsidR="00E70E51" w:rsidRPr="00A265F8" w:rsidRDefault="00E70E51" w:rsidP="00E70E51">
      <w:pPr>
        <w:tabs>
          <w:tab w:val="left" w:pos="708"/>
        </w:tabs>
        <w:rPr>
          <w:b/>
        </w:rPr>
      </w:pPr>
    </w:p>
    <w:p w14:paraId="201342EB" w14:textId="77777777" w:rsidR="007F5781" w:rsidRPr="00A265F8" w:rsidRDefault="007F5781" w:rsidP="001E171D">
      <w:pPr>
        <w:pStyle w:val="Overskrift3"/>
      </w:pPr>
      <w:bookmarkStart w:id="178" w:name="_Toc379981309"/>
      <w:bookmarkStart w:id="179" w:name="_Toc211949872"/>
      <w:r w:rsidRPr="00A265F8">
        <w:t>6.A Andre krav</w:t>
      </w:r>
      <w:bookmarkEnd w:id="178"/>
      <w:bookmarkEnd w:id="179"/>
      <w:r w:rsidRPr="00A265F8">
        <w:t xml:space="preserve">   </w:t>
      </w:r>
    </w:p>
    <w:p w14:paraId="1DFAFC87" w14:textId="77777777" w:rsidR="007F5781" w:rsidRPr="00A265F8" w:rsidRDefault="007F5781" w:rsidP="007F5781">
      <w:pPr>
        <w:pStyle w:val="Overskrift1"/>
      </w:pPr>
      <w:r w:rsidRPr="00A265F8">
        <w:br w:type="page"/>
      </w:r>
      <w:bookmarkStart w:id="180" w:name="_Toc379981310"/>
      <w:bookmarkStart w:id="181" w:name="_Toc211949873"/>
      <w:r w:rsidR="00FB0D54" w:rsidRPr="00A265F8">
        <w:lastRenderedPageBreak/>
        <w:t>7. Transportsystem - overvat</w:t>
      </w:r>
      <w:r w:rsidRPr="00A265F8">
        <w:t>n</w:t>
      </w:r>
      <w:bookmarkEnd w:id="180"/>
      <w:bookmarkEnd w:id="181"/>
    </w:p>
    <w:p w14:paraId="40B681A3" w14:textId="77777777" w:rsidR="007F5781" w:rsidRPr="00A265F8" w:rsidRDefault="007F5781" w:rsidP="007F5781">
      <w:r w:rsidRPr="00A265F8">
        <w:t xml:space="preserve"> </w:t>
      </w:r>
    </w:p>
    <w:p w14:paraId="349825B4" w14:textId="77777777" w:rsidR="007F5781" w:rsidRPr="00A265F8" w:rsidRDefault="007F5781" w:rsidP="00F47A9C">
      <w:pPr>
        <w:pStyle w:val="Overskrift3"/>
      </w:pPr>
      <w:bookmarkStart w:id="182" w:name="_Toc379981311"/>
      <w:bookmarkStart w:id="183" w:name="_Toc211949874"/>
      <w:r w:rsidRPr="00A265F8">
        <w:t xml:space="preserve">7.0 Generelle </w:t>
      </w:r>
      <w:r w:rsidR="00FB0D54" w:rsidRPr="00A265F8">
        <w:t>vilkår</w:t>
      </w:r>
      <w:bookmarkEnd w:id="182"/>
      <w:bookmarkEnd w:id="183"/>
    </w:p>
    <w:p w14:paraId="4BEB3BEA" w14:textId="77777777" w:rsidR="007F5781" w:rsidRPr="00A265F8" w:rsidRDefault="007F5781" w:rsidP="007F5781"/>
    <w:p w14:paraId="1A664B77" w14:textId="77777777" w:rsidR="00FB0D54" w:rsidRPr="00A265F8" w:rsidRDefault="00FB0D54" w:rsidP="00FB0D54">
      <w:pPr>
        <w:pStyle w:val="NormalWeb"/>
        <w:shd w:val="clear" w:color="auto" w:fill="FFFFFF"/>
        <w:spacing w:before="0" w:beforeAutospacing="0" w:after="0" w:afterAutospacing="0"/>
        <w:rPr>
          <w:color w:val="000000"/>
          <w:lang w:val="nn-NO"/>
        </w:rPr>
      </w:pPr>
      <w:r w:rsidRPr="00A265F8">
        <w:rPr>
          <w:color w:val="000000"/>
          <w:lang w:val="nn-NO"/>
        </w:rPr>
        <w:t xml:space="preserve">Overvatn skal som hovudregel handterast lokalt og med </w:t>
      </w:r>
      <w:proofErr w:type="spellStart"/>
      <w:r w:rsidRPr="00A265F8">
        <w:rPr>
          <w:color w:val="000000"/>
          <w:lang w:val="nn-NO"/>
        </w:rPr>
        <w:t>kun</w:t>
      </w:r>
      <w:proofErr w:type="spellEnd"/>
      <w:r w:rsidRPr="00A265F8">
        <w:rPr>
          <w:color w:val="000000"/>
          <w:lang w:val="nn-NO"/>
        </w:rPr>
        <w:t xml:space="preserve"> avgrensa tilførsle til overvass-system. Det vil seia at alternative transportsystem skal </w:t>
      </w:r>
      <w:proofErr w:type="spellStart"/>
      <w:r w:rsidRPr="00A265F8">
        <w:rPr>
          <w:color w:val="000000"/>
          <w:lang w:val="nn-NO"/>
        </w:rPr>
        <w:t>velgjast</w:t>
      </w:r>
      <w:proofErr w:type="spellEnd"/>
      <w:r w:rsidRPr="00A265F8">
        <w:rPr>
          <w:color w:val="000000"/>
          <w:lang w:val="nn-NO"/>
        </w:rPr>
        <w:t xml:space="preserve"> der det ligg til rette for det.</w:t>
      </w:r>
    </w:p>
    <w:p w14:paraId="6169C455" w14:textId="77777777" w:rsidR="00FB0D54" w:rsidRPr="00A265F8" w:rsidRDefault="00FB0D54" w:rsidP="00FB0D54">
      <w:pPr>
        <w:shd w:val="clear" w:color="auto" w:fill="FFFFFF"/>
        <w:tabs>
          <w:tab w:val="left" w:pos="708"/>
        </w:tabs>
        <w:rPr>
          <w:color w:val="000000"/>
          <w:szCs w:val="24"/>
        </w:rPr>
      </w:pPr>
      <w:r w:rsidRPr="00A265F8">
        <w:rPr>
          <w:color w:val="000000"/>
          <w:szCs w:val="24"/>
        </w:rPr>
        <w:t>Alternative transportsystem for overvatn som bør vurderast:</w:t>
      </w:r>
    </w:p>
    <w:p w14:paraId="319DE23F" w14:textId="77777777" w:rsidR="00FB0D54" w:rsidRPr="00A265F8" w:rsidRDefault="00FB0D54" w:rsidP="00FB0D54">
      <w:pPr>
        <w:numPr>
          <w:ilvl w:val="0"/>
          <w:numId w:val="29"/>
        </w:numPr>
        <w:shd w:val="clear" w:color="auto" w:fill="FFFFFF"/>
        <w:tabs>
          <w:tab w:val="left" w:pos="708"/>
        </w:tabs>
        <w:rPr>
          <w:color w:val="000000"/>
          <w:szCs w:val="24"/>
        </w:rPr>
      </w:pPr>
      <w:r w:rsidRPr="00A265F8">
        <w:rPr>
          <w:color w:val="000000"/>
          <w:szCs w:val="24"/>
        </w:rPr>
        <w:t>Infiltrasjon av overvatn. Sjå </w:t>
      </w:r>
      <w:hyperlink r:id="rId59" w:tgtFrame="_self" w:history="1">
        <w:r w:rsidRPr="00A265F8">
          <w:rPr>
            <w:rStyle w:val="Hyperkopling"/>
            <w:color w:val="00509C"/>
            <w:szCs w:val="24"/>
          </w:rPr>
          <w:t>VA/Miljøblad nr 92 - Overflateinfiltrasjon</w:t>
        </w:r>
      </w:hyperlink>
    </w:p>
    <w:p w14:paraId="10FD5DE9" w14:textId="77777777" w:rsidR="00FB0D54" w:rsidRPr="00A265F8" w:rsidRDefault="00FB0D54" w:rsidP="00FB0D54">
      <w:pPr>
        <w:numPr>
          <w:ilvl w:val="0"/>
          <w:numId w:val="29"/>
        </w:numPr>
        <w:shd w:val="clear" w:color="auto" w:fill="FFFFFF"/>
        <w:tabs>
          <w:tab w:val="left" w:pos="708"/>
        </w:tabs>
        <w:rPr>
          <w:color w:val="000000"/>
          <w:szCs w:val="24"/>
        </w:rPr>
      </w:pPr>
      <w:proofErr w:type="spellStart"/>
      <w:r w:rsidRPr="00A265F8">
        <w:rPr>
          <w:color w:val="000000"/>
          <w:szCs w:val="24"/>
        </w:rPr>
        <w:t>Flomvegar</w:t>
      </w:r>
      <w:proofErr w:type="spellEnd"/>
      <w:r w:rsidRPr="00A265F8">
        <w:rPr>
          <w:color w:val="000000"/>
          <w:szCs w:val="24"/>
        </w:rPr>
        <w:t>. Sjå </w:t>
      </w:r>
      <w:hyperlink r:id="rId60" w:tgtFrame="_self" w:history="1">
        <w:r w:rsidRPr="00A265F8">
          <w:rPr>
            <w:rStyle w:val="Hyperkopling"/>
            <w:color w:val="00509C"/>
            <w:szCs w:val="24"/>
          </w:rPr>
          <w:t xml:space="preserve">VA/Miljøblad nr 93 - </w:t>
        </w:r>
        <w:proofErr w:type="spellStart"/>
        <w:r w:rsidRPr="00A265F8">
          <w:rPr>
            <w:rStyle w:val="Hyperkopling"/>
            <w:color w:val="00509C"/>
            <w:szCs w:val="24"/>
          </w:rPr>
          <w:t>Åpne</w:t>
        </w:r>
        <w:proofErr w:type="spellEnd"/>
        <w:r w:rsidRPr="00A265F8">
          <w:rPr>
            <w:rStyle w:val="Hyperkopling"/>
            <w:color w:val="00509C"/>
            <w:szCs w:val="24"/>
          </w:rPr>
          <w:t xml:space="preserve"> </w:t>
        </w:r>
        <w:proofErr w:type="spellStart"/>
        <w:r w:rsidRPr="00A265F8">
          <w:rPr>
            <w:rStyle w:val="Hyperkopling"/>
            <w:color w:val="00509C"/>
            <w:szCs w:val="24"/>
          </w:rPr>
          <w:t>flomveier</w:t>
        </w:r>
        <w:proofErr w:type="spellEnd"/>
        <w:r w:rsidRPr="00A265F8">
          <w:rPr>
            <w:rStyle w:val="Hyperkopling"/>
            <w:color w:val="00509C"/>
            <w:szCs w:val="24"/>
          </w:rPr>
          <w:t>.</w:t>
        </w:r>
      </w:hyperlink>
    </w:p>
    <w:p w14:paraId="63087102" w14:textId="77777777" w:rsidR="00FB0D54" w:rsidRPr="00A265F8" w:rsidRDefault="00FB0D54" w:rsidP="00FB0D54">
      <w:pPr>
        <w:numPr>
          <w:ilvl w:val="0"/>
          <w:numId w:val="29"/>
        </w:numPr>
        <w:shd w:val="clear" w:color="auto" w:fill="FFFFFF"/>
        <w:tabs>
          <w:tab w:val="left" w:pos="708"/>
        </w:tabs>
        <w:rPr>
          <w:color w:val="000000"/>
          <w:szCs w:val="24"/>
        </w:rPr>
      </w:pPr>
      <w:r w:rsidRPr="00A265F8">
        <w:rPr>
          <w:color w:val="000000"/>
          <w:szCs w:val="24"/>
        </w:rPr>
        <w:t>Naturlig avrenning</w:t>
      </w:r>
    </w:p>
    <w:p w14:paraId="55E450DD" w14:textId="77777777" w:rsidR="00FB0D54" w:rsidRPr="00A265F8" w:rsidRDefault="00FB0D54" w:rsidP="00FB0D54">
      <w:pPr>
        <w:numPr>
          <w:ilvl w:val="0"/>
          <w:numId w:val="29"/>
        </w:numPr>
        <w:shd w:val="clear" w:color="auto" w:fill="FFFFFF"/>
        <w:tabs>
          <w:tab w:val="left" w:pos="708"/>
        </w:tabs>
        <w:rPr>
          <w:color w:val="000000"/>
          <w:szCs w:val="24"/>
        </w:rPr>
      </w:pPr>
      <w:r w:rsidRPr="00A265F8">
        <w:rPr>
          <w:color w:val="000000"/>
          <w:szCs w:val="24"/>
        </w:rPr>
        <w:t>Vassdrag/bekker</w:t>
      </w:r>
    </w:p>
    <w:p w14:paraId="32FF00C8" w14:textId="77777777" w:rsidR="00FB0D54" w:rsidRPr="00A265F8" w:rsidRDefault="00FB0D54" w:rsidP="00FB0D54">
      <w:pPr>
        <w:numPr>
          <w:ilvl w:val="0"/>
          <w:numId w:val="29"/>
        </w:numPr>
        <w:shd w:val="clear" w:color="auto" w:fill="FFFFFF"/>
        <w:tabs>
          <w:tab w:val="left" w:pos="708"/>
        </w:tabs>
        <w:rPr>
          <w:color w:val="000000"/>
          <w:szCs w:val="24"/>
        </w:rPr>
      </w:pPr>
      <w:r w:rsidRPr="00A265F8">
        <w:rPr>
          <w:color w:val="000000"/>
          <w:szCs w:val="24"/>
        </w:rPr>
        <w:t>Avleiing på bakken</w:t>
      </w:r>
    </w:p>
    <w:p w14:paraId="7BCDD1F8" w14:textId="77777777" w:rsidR="00FB0D54" w:rsidRPr="00A265F8" w:rsidRDefault="00FB0D54" w:rsidP="00FB0D54">
      <w:pPr>
        <w:shd w:val="clear" w:color="auto" w:fill="FFFFFF"/>
        <w:tabs>
          <w:tab w:val="left" w:pos="708"/>
        </w:tabs>
        <w:rPr>
          <w:color w:val="000000"/>
          <w:szCs w:val="24"/>
        </w:rPr>
      </w:pPr>
    </w:p>
    <w:p w14:paraId="21FD04B7" w14:textId="77777777" w:rsidR="00FB0D54" w:rsidRPr="00A265F8" w:rsidRDefault="00FB0D54" w:rsidP="00FB0D54">
      <w:pPr>
        <w:shd w:val="clear" w:color="auto" w:fill="FFFFFF"/>
        <w:tabs>
          <w:tab w:val="left" w:pos="708"/>
        </w:tabs>
        <w:rPr>
          <w:rFonts w:ascii="Verdana" w:hAnsi="Verdana"/>
          <w:color w:val="000000"/>
          <w:sz w:val="18"/>
          <w:szCs w:val="18"/>
        </w:rPr>
      </w:pPr>
      <w:r w:rsidRPr="00A265F8">
        <w:rPr>
          <w:color w:val="000000"/>
          <w:szCs w:val="24"/>
        </w:rPr>
        <w:t>På overvassleidningssystemet skal det normalt vera same røyrtype/røyrdimensjon mellom kummar. Ved reparasjon og utskifting av røyr skal dette utførast slik at den innvendige røyrdimensjonen ikkje blir endra</w:t>
      </w:r>
      <w:r w:rsidRPr="00A265F8">
        <w:rPr>
          <w:rFonts w:ascii="Verdana" w:hAnsi="Verdana"/>
          <w:color w:val="000000"/>
          <w:sz w:val="18"/>
          <w:szCs w:val="18"/>
        </w:rPr>
        <w:t>.</w:t>
      </w:r>
    </w:p>
    <w:p w14:paraId="02AAB06F"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67E452D4"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3A4EC7B1" w14:textId="77777777" w:rsidTr="007F5781">
              <w:trPr>
                <w:tblCellSpacing w:w="7" w:type="dxa"/>
                <w:jc w:val="center"/>
              </w:trPr>
              <w:tc>
                <w:tcPr>
                  <w:tcW w:w="4985" w:type="pct"/>
                  <w:vAlign w:val="center"/>
                </w:tcPr>
                <w:p w14:paraId="693F3E88" w14:textId="77777777" w:rsidR="007F5781" w:rsidRPr="00A265F8" w:rsidRDefault="007F5781" w:rsidP="007F5781">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53F05D51"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36AAD839"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66ACDD90"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04F0AE1F" w14:textId="77777777" w:rsidTr="007F5781">
                                <w:trPr>
                                  <w:tblCellSpacing w:w="7" w:type="dxa"/>
                                  <w:jc w:val="center"/>
                                </w:trPr>
                                <w:tc>
                                  <w:tcPr>
                                    <w:tcW w:w="4985" w:type="pct"/>
                                    <w:vAlign w:val="center"/>
                                  </w:tcPr>
                                  <w:p w14:paraId="7B4FAB70" w14:textId="77777777" w:rsidR="001E171D" w:rsidRPr="00A265F8" w:rsidRDefault="001E171D" w:rsidP="00D66A91">
                                    <w:pPr>
                                      <w:ind w:left="724" w:right="1792"/>
                                      <w:rPr>
                                        <w:rFonts w:eastAsia="MS Mincho"/>
                                      </w:rPr>
                                    </w:pPr>
                                  </w:p>
                                  <w:p w14:paraId="4852B3DB" w14:textId="20914597" w:rsidR="00B84C13" w:rsidRPr="00A265F8" w:rsidRDefault="00B84C13" w:rsidP="00FB7792">
                                    <w:pPr>
                                      <w:ind w:left="724" w:right="107"/>
                                      <w:rPr>
                                        <w:rFonts w:eastAsia="MS Mincho"/>
                                        <w:i/>
                                      </w:rPr>
                                    </w:pPr>
                                    <w:r w:rsidRPr="00A265F8">
                                      <w:rPr>
                                        <w:rFonts w:eastAsia="MS Mincho"/>
                                      </w:rPr>
                                      <w:t xml:space="preserve">Utforming av </w:t>
                                    </w:r>
                                    <w:proofErr w:type="spellStart"/>
                                    <w:r w:rsidRPr="00A265F8">
                                      <w:rPr>
                                        <w:rFonts w:eastAsia="MS Mincho"/>
                                      </w:rPr>
                                      <w:t>overvassystem</w:t>
                                    </w:r>
                                    <w:proofErr w:type="spellEnd"/>
                                    <w:r w:rsidRPr="00A265F8">
                                      <w:rPr>
                                        <w:rFonts w:eastAsia="MS Mincho"/>
                                      </w:rPr>
                                      <w:t xml:space="preserve"> inkludert </w:t>
                                    </w:r>
                                    <w:proofErr w:type="spellStart"/>
                                    <w:r w:rsidRPr="00A265F8">
                                      <w:rPr>
                                        <w:rFonts w:eastAsia="MS Mincho"/>
                                      </w:rPr>
                                      <w:t>fordrøying</w:t>
                                    </w:r>
                                    <w:proofErr w:type="spellEnd"/>
                                    <w:r w:rsidRPr="00A265F8">
                                      <w:rPr>
                                        <w:rFonts w:eastAsia="MS Mincho"/>
                                      </w:rPr>
                                      <w:t>, skal avklarast og godkjennast av VA ansvarleg</w:t>
                                    </w:r>
                                    <w:r w:rsidRPr="00A265F8">
                                      <w:rPr>
                                        <w:rFonts w:eastAsia="MS Mincho"/>
                                        <w:i/>
                                      </w:rPr>
                                      <w:t>.</w:t>
                                    </w:r>
                                  </w:p>
                                  <w:p w14:paraId="27CAB459" w14:textId="514D102B" w:rsidR="00B84C13" w:rsidRPr="00A265F8" w:rsidRDefault="00B84C13" w:rsidP="00B84C13">
                                    <w:pPr>
                                      <w:ind w:left="724" w:right="1792"/>
                                      <w:rPr>
                                        <w:rFonts w:eastAsia="MS Mincho"/>
                                      </w:rPr>
                                    </w:pPr>
                                    <w:r w:rsidRPr="00A265F8">
                                      <w:rPr>
                                        <w:rFonts w:eastAsia="MS Mincho"/>
                                        <w:i/>
                                      </w:rPr>
                                      <w:t>Retningslinjer for overvasshandtering</w:t>
                                    </w:r>
                                    <w:r w:rsidRPr="00A265F8">
                                      <w:rPr>
                                        <w:rFonts w:eastAsia="MS Mincho"/>
                                      </w:rPr>
                                      <w:t>, vedlegg B</w:t>
                                    </w:r>
                                    <w:r w:rsidR="004551A7" w:rsidRPr="00A265F8">
                                      <w:rPr>
                                        <w:rFonts w:eastAsia="MS Mincho"/>
                                      </w:rPr>
                                      <w:t>7</w:t>
                                    </w:r>
                                    <w:r w:rsidRPr="00A265F8">
                                      <w:rPr>
                                        <w:rFonts w:eastAsia="MS Mincho"/>
                                      </w:rPr>
                                      <w:t xml:space="preserve"> skal leggast til grunn for handtering av overvatn</w:t>
                                    </w:r>
                                    <w:r w:rsidR="00C37D42" w:rsidRPr="00A265F8">
                                      <w:rPr>
                                        <w:rFonts w:eastAsia="MS Mincho"/>
                                      </w:rPr>
                                      <w:t>.</w:t>
                                    </w:r>
                                  </w:p>
                                  <w:p w14:paraId="2675815E" w14:textId="77777777" w:rsidR="007F5781" w:rsidRPr="00A265F8" w:rsidRDefault="007F5781" w:rsidP="00ED5731">
                                    <w:pPr>
                                      <w:ind w:right="1792"/>
                                      <w:rPr>
                                        <w:i/>
                                      </w:rPr>
                                    </w:pPr>
                                  </w:p>
                                </w:tc>
                              </w:tr>
                            </w:tbl>
                            <w:p w14:paraId="20548CDE" w14:textId="77777777" w:rsidR="007F5781" w:rsidRPr="00A265F8" w:rsidRDefault="007F5781" w:rsidP="007F5781">
                              <w:pPr>
                                <w:ind w:left="768" w:right="1792"/>
                                <w:rPr>
                                  <w:rFonts w:eastAsia="MS Mincho"/>
                                  <w:iCs/>
                                </w:rPr>
                              </w:pPr>
                            </w:p>
                          </w:tc>
                        </w:tr>
                      </w:tbl>
                      <w:p w14:paraId="10BCD101" w14:textId="77777777" w:rsidR="007F5781" w:rsidRPr="00A265F8" w:rsidRDefault="007F5781" w:rsidP="007F5781">
                        <w:pPr>
                          <w:ind w:left="812" w:right="1792"/>
                          <w:rPr>
                            <w:rFonts w:ascii="Arial Unicode MS" w:eastAsia="Arial Unicode MS" w:hAnsi="Arial Unicode MS" w:cs="Arial Unicode MS"/>
                          </w:rPr>
                        </w:pPr>
                      </w:p>
                    </w:tc>
                  </w:tr>
                </w:tbl>
                <w:p w14:paraId="5335D9C6" w14:textId="77777777" w:rsidR="007F5781" w:rsidRPr="00A265F8" w:rsidRDefault="007F5781" w:rsidP="007F5781">
                  <w:pPr>
                    <w:ind w:left="856" w:right="1612"/>
                    <w:rPr>
                      <w:rFonts w:eastAsia="MS Mincho"/>
                      <w:iCs/>
                    </w:rPr>
                  </w:pPr>
                </w:p>
              </w:tc>
            </w:tr>
          </w:tbl>
          <w:p w14:paraId="4738C4D7" w14:textId="77777777" w:rsidR="007F5781" w:rsidRPr="00A265F8" w:rsidRDefault="007F5781" w:rsidP="007F5781">
            <w:pPr>
              <w:ind w:left="893"/>
              <w:rPr>
                <w:rFonts w:ascii="Arial Unicode MS" w:eastAsia="Arial Unicode MS" w:hAnsi="Arial Unicode MS" w:cs="Arial Unicode MS"/>
              </w:rPr>
            </w:pPr>
          </w:p>
        </w:tc>
      </w:tr>
    </w:tbl>
    <w:p w14:paraId="3D4A9058" w14:textId="77777777" w:rsidR="007F5781" w:rsidRPr="00A265F8" w:rsidRDefault="007F5781" w:rsidP="007F5781">
      <w:r w:rsidRPr="00A265F8">
        <w:t xml:space="preserve">       </w:t>
      </w:r>
    </w:p>
    <w:p w14:paraId="70904713" w14:textId="77777777" w:rsidR="007F5781" w:rsidRPr="00A265F8" w:rsidRDefault="007F5781" w:rsidP="007F5781"/>
    <w:p w14:paraId="6A038C33" w14:textId="77777777" w:rsidR="007F5781" w:rsidRPr="00A265F8" w:rsidRDefault="00FB0D54" w:rsidP="00F47A9C">
      <w:pPr>
        <w:pStyle w:val="Overskrift3"/>
      </w:pPr>
      <w:bookmarkStart w:id="184" w:name="_Toc379981312"/>
      <w:bookmarkStart w:id="185" w:name="_Toc211949875"/>
      <w:r w:rsidRPr="00A265F8">
        <w:lastRenderedPageBreak/>
        <w:t>7.1 Val</w:t>
      </w:r>
      <w:r w:rsidR="007F5781" w:rsidRPr="00A265F8">
        <w:t xml:space="preserve"> av le</w:t>
      </w:r>
      <w:r w:rsidRPr="00A265F8">
        <w:t>i</w:t>
      </w:r>
      <w:r w:rsidR="007F5781" w:rsidRPr="00A265F8">
        <w:t>dningsmateriale</w:t>
      </w:r>
      <w:bookmarkEnd w:id="184"/>
      <w:bookmarkEnd w:id="185"/>
    </w:p>
    <w:p w14:paraId="25267ABD" w14:textId="77777777" w:rsidR="007F5781" w:rsidRPr="00A265F8" w:rsidRDefault="007F5781" w:rsidP="007F5781"/>
    <w:p w14:paraId="503F61F3" w14:textId="77777777" w:rsidR="00FB0D54" w:rsidRPr="00A265F8" w:rsidRDefault="00FB0D54" w:rsidP="00FB0D54">
      <w:r w:rsidRPr="00A265F8">
        <w:t>VA/Miljø-blad nr. 30</w:t>
      </w:r>
      <w:r w:rsidRPr="00A265F8">
        <w:rPr>
          <w:i/>
        </w:rPr>
        <w:t xml:space="preserve">, </w:t>
      </w:r>
      <w:proofErr w:type="spellStart"/>
      <w:r w:rsidRPr="00A265F8">
        <w:rPr>
          <w:i/>
        </w:rPr>
        <w:t>Valg</w:t>
      </w:r>
      <w:proofErr w:type="spellEnd"/>
      <w:r w:rsidRPr="00A265F8">
        <w:rPr>
          <w:i/>
        </w:rPr>
        <w:t xml:space="preserve"> av </w:t>
      </w:r>
      <w:proofErr w:type="spellStart"/>
      <w:r w:rsidRPr="00A265F8">
        <w:rPr>
          <w:i/>
        </w:rPr>
        <w:t>rørmateriell</w:t>
      </w:r>
      <w:proofErr w:type="spellEnd"/>
      <w:r w:rsidRPr="00A265F8">
        <w:t xml:space="preserve">, skal være rettleiande. Eigna </w:t>
      </w:r>
    </w:p>
    <w:p w14:paraId="2A9D9772" w14:textId="77777777" w:rsidR="00FB0D54" w:rsidRPr="00A265F8" w:rsidRDefault="00FB0D54" w:rsidP="00FB0D54">
      <w:r w:rsidRPr="00A265F8">
        <w:t xml:space="preserve">dimensjonar, pris, omsyn til lagring og reparasjonsrutinar må og vurderast.  </w:t>
      </w:r>
    </w:p>
    <w:p w14:paraId="7AC7C707" w14:textId="77777777" w:rsidR="00FB0D54" w:rsidRPr="00A265F8" w:rsidRDefault="00FB0D54" w:rsidP="00FB0D54"/>
    <w:p w14:paraId="5D2B56D8" w14:textId="77777777" w:rsidR="007F5781" w:rsidRPr="00A265F8" w:rsidRDefault="00FB0D54" w:rsidP="007F5781">
      <w:r w:rsidRPr="00A265F8">
        <w:t xml:space="preserve">Kontakt VA-ansvarleg i kommunen for meir informasjon. </w:t>
      </w:r>
      <w:r w:rsidR="007F5781" w:rsidRPr="00A265F8">
        <w:t xml:space="preserve">      </w:t>
      </w:r>
    </w:p>
    <w:p w14:paraId="62AF8DAF"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6797B3B0" w14:textId="77777777" w:rsidTr="007F5781">
        <w:trPr>
          <w:trHeight w:val="1533"/>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1BC694C4" w14:textId="77777777" w:rsidTr="007F5781">
              <w:trPr>
                <w:tblCellSpacing w:w="7" w:type="dxa"/>
                <w:jc w:val="center"/>
              </w:trPr>
              <w:tc>
                <w:tcPr>
                  <w:tcW w:w="4985" w:type="pct"/>
                  <w:vAlign w:val="center"/>
                </w:tcPr>
                <w:p w14:paraId="03DB5E06" w14:textId="77777777" w:rsidR="007F5781" w:rsidRPr="00A265F8" w:rsidRDefault="007F5781" w:rsidP="007F5781">
                  <w:pPr>
                    <w:ind w:left="893"/>
                    <w:rPr>
                      <w:b/>
                      <w:bCs/>
                    </w:rPr>
                  </w:pPr>
                  <w:r w:rsidRPr="00A265F8">
                    <w:rPr>
                      <w:b/>
                      <w:bCs/>
                    </w:rPr>
                    <w:t xml:space="preserve">Lokale </w:t>
                  </w:r>
                  <w:r w:rsidR="0069356F" w:rsidRPr="00A265F8">
                    <w:rPr>
                      <w:b/>
                      <w:bCs/>
                    </w:rPr>
                    <w:t>vilkår</w:t>
                  </w:r>
                </w:p>
                <w:p w14:paraId="11B2D1CB" w14:textId="77777777" w:rsidR="00D612D6" w:rsidRPr="00A265F8" w:rsidRDefault="00D612D6" w:rsidP="00461DC8">
                  <w:pPr>
                    <w:ind w:left="364" w:right="1792"/>
                  </w:pPr>
                </w:p>
                <w:p w14:paraId="37942952" w14:textId="56ABEB6E" w:rsidR="00DC5389" w:rsidRPr="00A265F8" w:rsidRDefault="00C16FD3" w:rsidP="00356662">
                  <w:pPr>
                    <w:ind w:left="803" w:right="1792"/>
                  </w:pPr>
                  <w:r w:rsidRPr="00A265F8">
                    <w:t>Røyr og røyrdelar i plast skal ha svart farge. Gjeld også stigerøyr i minikummar</w:t>
                  </w:r>
                  <w:r w:rsidR="00080D07" w:rsidRPr="00A265F8">
                    <w:t>.</w:t>
                  </w:r>
                  <w:r w:rsidR="00C50896" w:rsidRPr="00A265F8">
                    <w:t xml:space="preserve"> </w:t>
                  </w:r>
                  <w:r w:rsidR="00D66A91" w:rsidRPr="00A265F8">
                    <w:rPr>
                      <w:szCs w:val="24"/>
                    </w:rPr>
                    <w:t>Normalt vil det bli stilt krav om bruk av betongrø</w:t>
                  </w:r>
                  <w:r w:rsidR="00DC5389" w:rsidRPr="00A265F8">
                    <w:rPr>
                      <w:szCs w:val="24"/>
                    </w:rPr>
                    <w:t>y</w:t>
                  </w:r>
                  <w:r w:rsidR="00D66A91" w:rsidRPr="00A265F8">
                    <w:rPr>
                      <w:szCs w:val="24"/>
                    </w:rPr>
                    <w:t xml:space="preserve">r, </w:t>
                  </w:r>
                  <w:r w:rsidR="00834A0C" w:rsidRPr="00A265F8">
                    <w:rPr>
                      <w:szCs w:val="24"/>
                    </w:rPr>
                    <w:t xml:space="preserve">PVC, </w:t>
                  </w:r>
                  <w:r w:rsidR="00DC5389" w:rsidRPr="00A265F8">
                    <w:rPr>
                      <w:szCs w:val="24"/>
                    </w:rPr>
                    <w:t>PP</w:t>
                  </w:r>
                  <w:r w:rsidR="00D66A91" w:rsidRPr="00A265F8">
                    <w:rPr>
                      <w:szCs w:val="24"/>
                    </w:rPr>
                    <w:t xml:space="preserve"> eller DV røyr (dobbelvegga) med pakningar. </w:t>
                  </w:r>
                  <w:r w:rsidR="00DC5389" w:rsidRPr="00A265F8">
                    <w:t xml:space="preserve">Plastrøyra skal ha ringstivheit SN8. </w:t>
                  </w:r>
                </w:p>
                <w:p w14:paraId="6CFE5E77" w14:textId="77777777" w:rsidR="00342CDC" w:rsidRPr="00A265F8" w:rsidRDefault="00DC5389" w:rsidP="00342CDC">
                  <w:pPr>
                    <w:ind w:left="803"/>
                    <w:rPr>
                      <w:szCs w:val="24"/>
                    </w:rPr>
                  </w:pPr>
                  <w:r w:rsidRPr="00A265F8">
                    <w:rPr>
                      <w:szCs w:val="24"/>
                    </w:rPr>
                    <w:t>VA ansvarleg avgjer kva for materiale som skal brukast.</w:t>
                  </w:r>
                </w:p>
                <w:p w14:paraId="13E74BED" w14:textId="7A7B0767" w:rsidR="00342CDC" w:rsidRPr="00A265F8" w:rsidRDefault="00DC5389" w:rsidP="00342CDC">
                  <w:pPr>
                    <w:ind w:left="803"/>
                    <w:rPr>
                      <w:strike/>
                      <w:szCs w:val="24"/>
                    </w:rPr>
                  </w:pPr>
                  <w:r w:rsidRPr="00A265F8">
                    <w:rPr>
                      <w:szCs w:val="24"/>
                    </w:rPr>
                    <w:t xml:space="preserve">Betongrøyra skal vere tilstrekkeleg dimensjonerte i høve til styrke. </w:t>
                  </w:r>
                </w:p>
                <w:p w14:paraId="6A7FFB1C" w14:textId="77777777" w:rsidR="00342CDC" w:rsidRPr="00A265F8" w:rsidRDefault="00DC5389" w:rsidP="00342CDC">
                  <w:pPr>
                    <w:ind w:left="803"/>
                    <w:rPr>
                      <w:szCs w:val="24"/>
                    </w:rPr>
                  </w:pPr>
                  <w:r w:rsidRPr="00A265F8">
                    <w:rPr>
                      <w:szCs w:val="24"/>
                    </w:rPr>
                    <w:t>Viktige faktorar her vil vere leggedjupne og trafikklast. VA ansvarleg skal godkjenne utrekningane.</w:t>
                  </w:r>
                </w:p>
                <w:p w14:paraId="4A87E1EF" w14:textId="6329D627" w:rsidR="00691749" w:rsidRPr="00A265F8" w:rsidRDefault="00691749" w:rsidP="00342CDC">
                  <w:pPr>
                    <w:ind w:left="803"/>
                    <w:rPr>
                      <w:szCs w:val="24"/>
                      <w:u w:val="single"/>
                    </w:rPr>
                  </w:pPr>
                  <w:r w:rsidRPr="00A265F8">
                    <w:rPr>
                      <w:szCs w:val="24"/>
                      <w:u w:val="single"/>
                    </w:rPr>
                    <w:t xml:space="preserve">For Gloppen kommune gjeld: </w:t>
                  </w:r>
                </w:p>
                <w:p w14:paraId="296B7DD1" w14:textId="6B097293" w:rsidR="00AE0D2D" w:rsidRPr="00A265F8" w:rsidRDefault="004F5D72" w:rsidP="00342CDC">
                  <w:pPr>
                    <w:ind w:left="803"/>
                    <w:rPr>
                      <w:szCs w:val="24"/>
                    </w:rPr>
                  </w:pPr>
                  <w:r w:rsidRPr="00A265F8">
                    <w:rPr>
                      <w:szCs w:val="24"/>
                    </w:rPr>
                    <w:t>Røyr</w:t>
                  </w:r>
                  <w:r w:rsidR="00DC2C90" w:rsidRPr="00A265F8">
                    <w:rPr>
                      <w:szCs w:val="24"/>
                    </w:rPr>
                    <w:t>a</w:t>
                  </w:r>
                  <w:r w:rsidRPr="00A265F8">
                    <w:rPr>
                      <w:szCs w:val="24"/>
                    </w:rPr>
                    <w:t xml:space="preserve"> i plast skal vere svarte. Det er ikkje sett krav til farge på delar og kummar</w:t>
                  </w:r>
                  <w:r w:rsidR="00DC2C90" w:rsidRPr="00A265F8">
                    <w:rPr>
                      <w:szCs w:val="24"/>
                    </w:rPr>
                    <w:t>.</w:t>
                  </w:r>
                </w:p>
              </w:tc>
            </w:tr>
            <w:tr w:rsidR="007F5781" w:rsidRPr="00A265F8" w14:paraId="34EACF63"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0DCE9EB8"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12D00EC4" w14:textId="77777777" w:rsidTr="007F5781">
                          <w:trPr>
                            <w:tblCellSpacing w:w="7" w:type="dxa"/>
                            <w:jc w:val="center"/>
                          </w:trPr>
                          <w:tc>
                            <w:tcPr>
                              <w:tcW w:w="4985" w:type="pct"/>
                              <w:vAlign w:val="center"/>
                            </w:tcPr>
                            <w:p w14:paraId="2C45F4E0" w14:textId="77777777" w:rsidR="007F5781" w:rsidRPr="00A265F8" w:rsidRDefault="007F5781" w:rsidP="00A54187">
                              <w:pPr>
                                <w:ind w:right="1792"/>
                                <w:rPr>
                                  <w:rFonts w:eastAsia="MS Mincho"/>
                                  <w:iCs/>
                                </w:rPr>
                              </w:pPr>
                            </w:p>
                          </w:tc>
                        </w:tr>
                      </w:tbl>
                      <w:p w14:paraId="52D3436D" w14:textId="77777777" w:rsidR="007F5781" w:rsidRPr="00A265F8" w:rsidRDefault="007F5781" w:rsidP="007F5781">
                        <w:pPr>
                          <w:ind w:left="812" w:right="1792"/>
                          <w:rPr>
                            <w:rFonts w:ascii="Arial Unicode MS" w:eastAsia="Arial Unicode MS" w:hAnsi="Arial Unicode MS" w:cs="Arial Unicode MS"/>
                          </w:rPr>
                        </w:pPr>
                      </w:p>
                    </w:tc>
                  </w:tr>
                </w:tbl>
                <w:p w14:paraId="4AAB9E75" w14:textId="77777777" w:rsidR="007F5781" w:rsidRPr="00A265F8" w:rsidRDefault="007F5781" w:rsidP="007F5781">
                  <w:pPr>
                    <w:ind w:left="856" w:right="1612"/>
                    <w:rPr>
                      <w:rFonts w:eastAsia="MS Mincho"/>
                      <w:iCs/>
                    </w:rPr>
                  </w:pPr>
                </w:p>
              </w:tc>
            </w:tr>
          </w:tbl>
          <w:p w14:paraId="2F22DD7C" w14:textId="77777777" w:rsidR="007F5781" w:rsidRPr="00A265F8" w:rsidRDefault="007F5781" w:rsidP="007F5781">
            <w:pPr>
              <w:ind w:left="893"/>
              <w:rPr>
                <w:rFonts w:ascii="Arial Unicode MS" w:eastAsia="Arial Unicode MS" w:hAnsi="Arial Unicode MS" w:cs="Arial Unicode MS"/>
              </w:rPr>
            </w:pPr>
          </w:p>
        </w:tc>
      </w:tr>
    </w:tbl>
    <w:p w14:paraId="41D55861" w14:textId="77777777" w:rsidR="007F5781" w:rsidRPr="00A265F8" w:rsidRDefault="007F5781" w:rsidP="007F5781"/>
    <w:p w14:paraId="30AC5B3A" w14:textId="77777777" w:rsidR="00A15593" w:rsidRPr="00A265F8" w:rsidRDefault="00A15593" w:rsidP="00F239A7"/>
    <w:p w14:paraId="5F349FAD" w14:textId="77777777" w:rsidR="007F5781" w:rsidRPr="00A265F8" w:rsidRDefault="007F5781" w:rsidP="00F47A9C">
      <w:pPr>
        <w:pStyle w:val="Overskrift3"/>
      </w:pPr>
      <w:bookmarkStart w:id="186" w:name="_Toc379981313"/>
      <w:bookmarkStart w:id="187" w:name="_Toc211949876"/>
      <w:r w:rsidRPr="00A265F8">
        <w:t xml:space="preserve">7.2 </w:t>
      </w:r>
      <w:r w:rsidR="00FB0D54" w:rsidRPr="00A265F8">
        <w:t>Ut</w:t>
      </w:r>
      <w:r w:rsidRPr="00A265F8">
        <w:t>re</w:t>
      </w:r>
      <w:r w:rsidR="00FB0D54" w:rsidRPr="00A265F8">
        <w:t>k</w:t>
      </w:r>
      <w:r w:rsidRPr="00A265F8">
        <w:t>ning av overva</w:t>
      </w:r>
      <w:r w:rsidR="00FB0D54" w:rsidRPr="00A265F8">
        <w:t>s</w:t>
      </w:r>
      <w:r w:rsidRPr="00A265F8">
        <w:t>smengder</w:t>
      </w:r>
      <w:bookmarkEnd w:id="186"/>
      <w:bookmarkEnd w:id="187"/>
    </w:p>
    <w:p w14:paraId="00DEA75D" w14:textId="77777777" w:rsidR="00FB0D54" w:rsidRPr="00A265F8" w:rsidRDefault="00FB0D54" w:rsidP="00B906EC"/>
    <w:p w14:paraId="78C74365" w14:textId="77777777" w:rsidR="00FB0D54" w:rsidRPr="00A265F8" w:rsidRDefault="00FB0D54" w:rsidP="00FB0D54">
      <w:pPr>
        <w:tabs>
          <w:tab w:val="left" w:pos="708"/>
        </w:tabs>
        <w:rPr>
          <w:szCs w:val="24"/>
        </w:rPr>
      </w:pPr>
      <w:r w:rsidRPr="00A265F8">
        <w:rPr>
          <w:szCs w:val="24"/>
        </w:rPr>
        <w:t>Overvassleidningar/overvassanlegg skal dimensjonerast etter nærare avtale med VA-</w:t>
      </w:r>
      <w:proofErr w:type="spellStart"/>
      <w:r w:rsidRPr="00A265F8">
        <w:rPr>
          <w:szCs w:val="24"/>
        </w:rPr>
        <w:t>ansvarlig</w:t>
      </w:r>
      <w:proofErr w:type="spellEnd"/>
      <w:r w:rsidRPr="00A265F8">
        <w:rPr>
          <w:szCs w:val="24"/>
        </w:rPr>
        <w:t xml:space="preserve"> i kommunen. </w:t>
      </w:r>
    </w:p>
    <w:p w14:paraId="0F7164C5" w14:textId="77777777" w:rsidR="00FB0D54" w:rsidRPr="00A265F8" w:rsidRDefault="00FB0D54" w:rsidP="00FB0D54">
      <w:pPr>
        <w:tabs>
          <w:tab w:val="left" w:pos="708"/>
        </w:tabs>
      </w:pPr>
      <w:r w:rsidRPr="00A265F8">
        <w:rPr>
          <w:szCs w:val="24"/>
        </w:rPr>
        <w:t xml:space="preserve">Innløps- og utløpsarrangement i overvassdammar berekna for </w:t>
      </w:r>
      <w:proofErr w:type="spellStart"/>
      <w:r w:rsidRPr="00A265F8">
        <w:rPr>
          <w:szCs w:val="24"/>
        </w:rPr>
        <w:t>fordrøyiing</w:t>
      </w:r>
      <w:proofErr w:type="spellEnd"/>
      <w:r w:rsidRPr="00A265F8">
        <w:rPr>
          <w:szCs w:val="24"/>
        </w:rPr>
        <w:t xml:space="preserve"> og flaumdemping, skal utførast i samsvar med VA/Miljø-blad nr. 70, </w:t>
      </w:r>
      <w:r w:rsidRPr="00A265F8">
        <w:rPr>
          <w:i/>
          <w:szCs w:val="24"/>
        </w:rPr>
        <w:t xml:space="preserve">Innløp- og utløpsarrangement ved </w:t>
      </w:r>
      <w:proofErr w:type="spellStart"/>
      <w:r w:rsidRPr="00A265F8">
        <w:rPr>
          <w:i/>
          <w:szCs w:val="24"/>
        </w:rPr>
        <w:lastRenderedPageBreak/>
        <w:t>overvannsdammer</w:t>
      </w:r>
      <w:proofErr w:type="spellEnd"/>
      <w:r w:rsidRPr="00A265F8">
        <w:rPr>
          <w:szCs w:val="24"/>
        </w:rPr>
        <w:t xml:space="preserve">. Metoden for utrekning av naudsynt  volum til overvassdammar berekna på flaumdemping er vist i VA/Miljø-blad nr. 69, </w:t>
      </w:r>
      <w:proofErr w:type="spellStart"/>
      <w:r w:rsidRPr="00A265F8">
        <w:rPr>
          <w:i/>
          <w:szCs w:val="24"/>
        </w:rPr>
        <w:t>Overvannsdammer</w:t>
      </w:r>
      <w:proofErr w:type="spellEnd"/>
      <w:r w:rsidRPr="00A265F8">
        <w:rPr>
          <w:i/>
          <w:szCs w:val="24"/>
        </w:rPr>
        <w:t xml:space="preserve">. </w:t>
      </w:r>
      <w:proofErr w:type="spellStart"/>
      <w:r w:rsidRPr="00A265F8">
        <w:rPr>
          <w:i/>
          <w:szCs w:val="24"/>
        </w:rPr>
        <w:t>Beregning</w:t>
      </w:r>
      <w:proofErr w:type="spellEnd"/>
      <w:r w:rsidRPr="00A265F8">
        <w:rPr>
          <w:i/>
          <w:szCs w:val="24"/>
        </w:rPr>
        <w:t xml:space="preserve"> av volum.</w:t>
      </w:r>
      <w:r w:rsidRPr="00A265F8">
        <w:rPr>
          <w:szCs w:val="24"/>
        </w:rPr>
        <w:t xml:space="preserve"> </w:t>
      </w:r>
      <w:r w:rsidRPr="00A265F8">
        <w:t xml:space="preserve">  </w:t>
      </w:r>
    </w:p>
    <w:p w14:paraId="0C3387F3" w14:textId="77777777" w:rsidR="00B906EC" w:rsidRPr="00A265F8" w:rsidRDefault="00B906EC" w:rsidP="00B906EC">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B906EC" w:rsidRPr="00A265F8" w14:paraId="6F419459" w14:textId="77777777" w:rsidTr="00A96C1E">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B906EC" w:rsidRPr="00A265F8" w14:paraId="20F048F3" w14:textId="77777777" w:rsidTr="00A96C1E">
              <w:trPr>
                <w:tblCellSpacing w:w="7" w:type="dxa"/>
                <w:jc w:val="center"/>
              </w:trPr>
              <w:tc>
                <w:tcPr>
                  <w:tcW w:w="4985" w:type="pct"/>
                  <w:vAlign w:val="center"/>
                </w:tcPr>
                <w:p w14:paraId="2FF33977" w14:textId="77777777" w:rsidR="00B906EC" w:rsidRPr="00A265F8" w:rsidRDefault="00B906EC" w:rsidP="00A96C1E">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B906EC" w:rsidRPr="00A265F8" w14:paraId="2D0474AF" w14:textId="77777777" w:rsidTr="00A96C1E">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B906EC" w:rsidRPr="00A265F8" w14:paraId="71A5D49B" w14:textId="77777777" w:rsidTr="00A96C1E">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B906EC" w:rsidRPr="00A265F8" w14:paraId="1B07359D" w14:textId="77777777" w:rsidTr="00A96C1E">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B906EC" w:rsidRPr="00A265F8" w14:paraId="71F9D68C" w14:textId="77777777" w:rsidTr="00A96C1E">
                                <w:trPr>
                                  <w:tblCellSpacing w:w="7" w:type="dxa"/>
                                  <w:jc w:val="center"/>
                                </w:trPr>
                                <w:tc>
                                  <w:tcPr>
                                    <w:tcW w:w="4985" w:type="pct"/>
                                    <w:vAlign w:val="center"/>
                                  </w:tcPr>
                                  <w:p w14:paraId="3D2B4707" w14:textId="77777777" w:rsidR="00B906EC" w:rsidRPr="00A265F8" w:rsidRDefault="00D66A91" w:rsidP="00A96C1E">
                                    <w:pPr>
                                      <w:ind w:left="724" w:right="1792"/>
                                    </w:pPr>
                                    <w:r w:rsidRPr="00A265F8">
                                      <w:t>Berekning av overvassmengder skal g</w:t>
                                    </w:r>
                                    <w:r w:rsidR="00004360" w:rsidRPr="00A265F8">
                                      <w:t>jerast i samsvar med vedlegg B.</w:t>
                                    </w:r>
                                    <w:r w:rsidR="004551A7" w:rsidRPr="00A265F8">
                                      <w:t>7</w:t>
                                    </w:r>
                                    <w:r w:rsidRPr="00A265F8">
                                      <w:t xml:space="preserve"> Retningslinjer for overvasshandtering.</w:t>
                                    </w:r>
                                  </w:p>
                                  <w:p w14:paraId="4050AC96" w14:textId="77777777" w:rsidR="00B906EC" w:rsidRPr="00A265F8" w:rsidRDefault="00B906EC" w:rsidP="00D66A91">
                                    <w:pPr>
                                      <w:rPr>
                                        <w:i/>
                                      </w:rPr>
                                    </w:pPr>
                                  </w:p>
                                </w:tc>
                              </w:tr>
                            </w:tbl>
                            <w:p w14:paraId="18A8B3D2" w14:textId="77777777" w:rsidR="00B906EC" w:rsidRPr="00A265F8" w:rsidRDefault="00B906EC" w:rsidP="00A96C1E">
                              <w:pPr>
                                <w:ind w:left="768" w:right="1792"/>
                                <w:rPr>
                                  <w:rFonts w:eastAsia="MS Mincho"/>
                                  <w:iCs/>
                                </w:rPr>
                              </w:pPr>
                            </w:p>
                          </w:tc>
                        </w:tr>
                      </w:tbl>
                      <w:p w14:paraId="7EA095F5" w14:textId="77777777" w:rsidR="00B906EC" w:rsidRPr="00A265F8" w:rsidRDefault="00B906EC" w:rsidP="00A96C1E">
                        <w:pPr>
                          <w:ind w:left="812" w:right="1792"/>
                          <w:rPr>
                            <w:rFonts w:ascii="Arial Unicode MS" w:eastAsia="Arial Unicode MS" w:hAnsi="Arial Unicode MS" w:cs="Arial Unicode MS"/>
                          </w:rPr>
                        </w:pPr>
                      </w:p>
                    </w:tc>
                  </w:tr>
                </w:tbl>
                <w:p w14:paraId="01DA4136" w14:textId="77777777" w:rsidR="00B906EC" w:rsidRPr="00A265F8" w:rsidRDefault="00B906EC" w:rsidP="00A96C1E">
                  <w:pPr>
                    <w:ind w:left="856" w:right="1612"/>
                    <w:rPr>
                      <w:rFonts w:eastAsia="MS Mincho"/>
                      <w:iCs/>
                    </w:rPr>
                  </w:pPr>
                </w:p>
              </w:tc>
            </w:tr>
          </w:tbl>
          <w:p w14:paraId="1EFD1CAB" w14:textId="77777777" w:rsidR="00B906EC" w:rsidRPr="00A265F8" w:rsidRDefault="00B906EC" w:rsidP="00A96C1E">
            <w:pPr>
              <w:ind w:left="893"/>
              <w:rPr>
                <w:rFonts w:ascii="Arial Unicode MS" w:eastAsia="Arial Unicode MS" w:hAnsi="Arial Unicode MS" w:cs="Arial Unicode MS"/>
              </w:rPr>
            </w:pPr>
          </w:p>
        </w:tc>
      </w:tr>
    </w:tbl>
    <w:p w14:paraId="41E51E6E" w14:textId="77777777" w:rsidR="00B906EC" w:rsidRPr="00A265F8" w:rsidRDefault="00B906EC" w:rsidP="00B906EC">
      <w:r w:rsidRPr="00A265F8">
        <w:t xml:space="preserve">       </w:t>
      </w:r>
    </w:p>
    <w:p w14:paraId="0DCD44CB" w14:textId="77777777" w:rsidR="007F5781" w:rsidRPr="00A265F8" w:rsidRDefault="007F5781" w:rsidP="007F5781"/>
    <w:p w14:paraId="16D4E9A1" w14:textId="77777777" w:rsidR="007F5781" w:rsidRPr="00A265F8" w:rsidRDefault="007F5781" w:rsidP="00F47A9C">
      <w:pPr>
        <w:pStyle w:val="Overskrift3"/>
      </w:pPr>
      <w:bookmarkStart w:id="188" w:name="_Toc379981314"/>
      <w:bookmarkStart w:id="189" w:name="_Toc211949877"/>
      <w:r w:rsidRPr="00A265F8">
        <w:t>7.3 Dimensjonering av overva</w:t>
      </w:r>
      <w:r w:rsidR="00FB0D54" w:rsidRPr="00A265F8">
        <w:t>ss</w:t>
      </w:r>
      <w:r w:rsidRPr="00A265F8">
        <w:t>le</w:t>
      </w:r>
      <w:r w:rsidR="00FB0D54" w:rsidRPr="00A265F8">
        <w:t>i</w:t>
      </w:r>
      <w:r w:rsidRPr="00A265F8">
        <w:t>dning</w:t>
      </w:r>
      <w:r w:rsidR="00FB0D54" w:rsidRPr="00A265F8">
        <w:t>a</w:t>
      </w:r>
      <w:r w:rsidRPr="00A265F8">
        <w:t>r</w:t>
      </w:r>
      <w:bookmarkEnd w:id="188"/>
      <w:bookmarkEnd w:id="189"/>
    </w:p>
    <w:p w14:paraId="01137CB7" w14:textId="77777777" w:rsidR="007F5781" w:rsidRPr="00A265F8" w:rsidRDefault="007F5781" w:rsidP="007F5781"/>
    <w:p w14:paraId="63A426EF" w14:textId="77777777" w:rsidR="00FB0D54" w:rsidRPr="00A265F8" w:rsidRDefault="00FB0D54" w:rsidP="00FB0D54">
      <w:r w:rsidRPr="00A265F8">
        <w:t xml:space="preserve">Kapasiteten til overvassleidningen/anlegget skal fastsetjast i samsvar med </w:t>
      </w:r>
      <w:proofErr w:type="spellStart"/>
      <w:r w:rsidRPr="00A265F8">
        <w:t>dimensjoneringskriteriar</w:t>
      </w:r>
      <w:proofErr w:type="spellEnd"/>
      <w:r w:rsidRPr="00A265F8">
        <w:t xml:space="preserve"> gitt av VA-ansvarl</w:t>
      </w:r>
      <w:r w:rsidR="00BD6C18" w:rsidRPr="00A265F8">
        <w:t>e</w:t>
      </w:r>
      <w:r w:rsidRPr="00A265F8">
        <w:t xml:space="preserve">g i kommunen. I tillegg må ein </w:t>
      </w:r>
    </w:p>
    <w:p w14:paraId="2B769058" w14:textId="77777777" w:rsidR="00FB0D54" w:rsidRPr="00A265F8" w:rsidRDefault="00FB0D54" w:rsidP="00FB0D54">
      <w:r w:rsidRPr="00A265F8">
        <w:t>kartlegg</w:t>
      </w:r>
      <w:r w:rsidR="00BD6C18" w:rsidRPr="00A265F8">
        <w:t>e</w:t>
      </w:r>
      <w:r w:rsidRPr="00A265F8">
        <w:t xml:space="preserve"> og sikra ein alternativ </w:t>
      </w:r>
      <w:proofErr w:type="spellStart"/>
      <w:r w:rsidRPr="00A265F8">
        <w:t>flomveg</w:t>
      </w:r>
      <w:proofErr w:type="spellEnd"/>
      <w:r w:rsidRPr="00A265F8">
        <w:t xml:space="preserve"> for overvatnet når </w:t>
      </w:r>
      <w:proofErr w:type="spellStart"/>
      <w:r w:rsidRPr="00A265F8">
        <w:t>leidningenskapasiteten</w:t>
      </w:r>
      <w:proofErr w:type="spellEnd"/>
      <w:r w:rsidRPr="00A265F8">
        <w:t xml:space="preserve"> </w:t>
      </w:r>
    </w:p>
    <w:p w14:paraId="7E8C4606" w14:textId="77777777" w:rsidR="00FB0D54" w:rsidRPr="00A265F8" w:rsidRDefault="00FB0D54" w:rsidP="00FB0D54">
      <w:r w:rsidRPr="00A265F8">
        <w:t>ikkje strekk til.</w:t>
      </w:r>
    </w:p>
    <w:p w14:paraId="66674E03"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3314AE80"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4804BEDB" w14:textId="77777777" w:rsidTr="00E50D9B">
              <w:trPr>
                <w:tblCellSpacing w:w="7" w:type="dxa"/>
                <w:jc w:val="center"/>
              </w:trPr>
              <w:tc>
                <w:tcPr>
                  <w:tcW w:w="4984" w:type="pct"/>
                  <w:vAlign w:val="center"/>
                </w:tcPr>
                <w:p w14:paraId="34930060" w14:textId="77777777" w:rsidR="007F5781" w:rsidRPr="00A265F8" w:rsidRDefault="007F5781" w:rsidP="007F5781">
                  <w:pPr>
                    <w:ind w:left="893"/>
                    <w:rPr>
                      <w:b/>
                      <w:bCs/>
                    </w:rPr>
                  </w:pPr>
                  <w:r w:rsidRPr="00A265F8">
                    <w:rPr>
                      <w:b/>
                      <w:bCs/>
                    </w:rPr>
                    <w:t xml:space="preserve">Lokale </w:t>
                  </w:r>
                  <w:r w:rsidR="0069356F" w:rsidRPr="00A265F8">
                    <w:rPr>
                      <w:b/>
                      <w:bCs/>
                    </w:rPr>
                    <w:t>vilkår</w:t>
                  </w:r>
                </w:p>
                <w:p w14:paraId="0682202C" w14:textId="77777777" w:rsidR="00E50D9B" w:rsidRPr="00A265F8" w:rsidRDefault="00E50D9B" w:rsidP="00E50D9B">
                  <w:pPr>
                    <w:ind w:left="709"/>
                  </w:pPr>
                  <w:r w:rsidRPr="00A265F8">
                    <w:t xml:space="preserve">Leidningsanlegg skal som hovudregel dimensjonerast for spissavrenning (maksimal vassføring), medan avskjerande leidningssystem, overløp, fordrøyningsanlegg, infiltrasjonsanlegg og tilsvarande løysingar skal dimensjonerast for </w:t>
                  </w:r>
                  <w:proofErr w:type="spellStart"/>
                  <w:r w:rsidRPr="00A265F8">
                    <w:t>volumsavrenning</w:t>
                  </w:r>
                  <w:proofErr w:type="spellEnd"/>
                  <w:r w:rsidRPr="00A265F8">
                    <w:t xml:space="preserve"> (total vassmengd over tid)</w:t>
                  </w:r>
                </w:p>
                <w:p w14:paraId="1FC72276" w14:textId="77777777" w:rsidR="00E50D9B" w:rsidRPr="00A265F8" w:rsidRDefault="00E50D9B" w:rsidP="00E50D9B">
                  <w:pPr>
                    <w:ind w:left="724" w:right="1792"/>
                    <w:rPr>
                      <w:szCs w:val="24"/>
                    </w:rPr>
                  </w:pPr>
                  <w:r w:rsidRPr="00A265F8">
                    <w:rPr>
                      <w:szCs w:val="24"/>
                    </w:rPr>
                    <w:t xml:space="preserve">For nærare omtale av </w:t>
                  </w:r>
                  <w:proofErr w:type="spellStart"/>
                  <w:r w:rsidRPr="00A265F8">
                    <w:rPr>
                      <w:szCs w:val="24"/>
                    </w:rPr>
                    <w:t>dimensjoneringsgrunnlag</w:t>
                  </w:r>
                  <w:proofErr w:type="spellEnd"/>
                  <w:r w:rsidRPr="00A265F8">
                    <w:rPr>
                      <w:szCs w:val="24"/>
                    </w:rPr>
                    <w:t xml:space="preserve"> blir det synt til vedlegg B - 7 Retningslinjer for overvasshandtering.</w:t>
                  </w:r>
                </w:p>
                <w:p w14:paraId="3581C7F5" w14:textId="77777777" w:rsidR="00E50D9B" w:rsidRPr="00A265F8" w:rsidRDefault="00E50D9B" w:rsidP="00E50D9B">
                  <w:pPr>
                    <w:ind w:left="675"/>
                    <w:rPr>
                      <w:szCs w:val="24"/>
                    </w:rPr>
                  </w:pPr>
                  <w:r w:rsidRPr="00A265F8">
                    <w:rPr>
                      <w:szCs w:val="24"/>
                    </w:rPr>
                    <w:t>Ved dimensjonering skal det takast spesielt omsyn til framtidig utnytting av areal og avrenningstilhøve i området. Dette skal ivaretakast ved at det blir utarbeidd ein overordna VAO plan for heile utbyggingsområdet jf. vedlegg B1. Sjekkliste for overordna VAO plan.</w:t>
                  </w:r>
                </w:p>
                <w:p w14:paraId="2428B06B" w14:textId="77777777" w:rsidR="00E50D9B" w:rsidRPr="00A265F8" w:rsidRDefault="00E50D9B" w:rsidP="007F5781">
                  <w:pPr>
                    <w:ind w:left="893"/>
                    <w:rPr>
                      <w:rFonts w:ascii="Arial Unicode MS" w:eastAsia="Arial Unicode MS" w:hAnsi="Arial Unicode MS" w:cs="Arial Unicode MS"/>
                    </w:rPr>
                  </w:pPr>
                </w:p>
              </w:tc>
            </w:tr>
          </w:tbl>
          <w:p w14:paraId="459CFFF8" w14:textId="77777777" w:rsidR="007F5781" w:rsidRPr="00A265F8" w:rsidRDefault="007F5781" w:rsidP="007F5781">
            <w:pPr>
              <w:ind w:left="893"/>
              <w:rPr>
                <w:rFonts w:ascii="Arial Unicode MS" w:eastAsia="Arial Unicode MS" w:hAnsi="Arial Unicode MS" w:cs="Arial Unicode MS"/>
              </w:rPr>
            </w:pPr>
          </w:p>
        </w:tc>
      </w:tr>
    </w:tbl>
    <w:p w14:paraId="3B77436F" w14:textId="77777777" w:rsidR="007F5781" w:rsidRPr="00A265F8" w:rsidRDefault="00FB0D54" w:rsidP="00F47A9C">
      <w:pPr>
        <w:pStyle w:val="Overskrift3"/>
      </w:pPr>
      <w:bookmarkStart w:id="190" w:name="_Toc379981315"/>
      <w:bookmarkStart w:id="191" w:name="_Toc211949878"/>
      <w:r w:rsidRPr="00A265F8">
        <w:lastRenderedPageBreak/>
        <w:t>7.4 Minstedimensjona</w:t>
      </w:r>
      <w:r w:rsidR="007F5781" w:rsidRPr="00A265F8">
        <w:t>r</w:t>
      </w:r>
      <w:bookmarkEnd w:id="190"/>
      <w:bookmarkEnd w:id="191"/>
    </w:p>
    <w:p w14:paraId="6962D87B" w14:textId="77777777" w:rsidR="00F47A9C" w:rsidRPr="00A265F8" w:rsidRDefault="00F47A9C" w:rsidP="00F47A9C"/>
    <w:p w14:paraId="1017DAC0" w14:textId="77777777" w:rsidR="007F5781" w:rsidRPr="00A265F8" w:rsidRDefault="007F5781" w:rsidP="007F5781">
      <w:r w:rsidRPr="00A265F8">
        <w:t>Minste dimensjon for offentl</w:t>
      </w:r>
      <w:r w:rsidR="00FB0D54" w:rsidRPr="00A265F8">
        <w:t>e</w:t>
      </w:r>
      <w:r w:rsidRPr="00A265F8">
        <w:t>g overva</w:t>
      </w:r>
      <w:r w:rsidR="00FB0D54" w:rsidRPr="00A265F8">
        <w:t>ss</w:t>
      </w:r>
      <w:r w:rsidRPr="00A265F8">
        <w:t>le</w:t>
      </w:r>
      <w:r w:rsidR="00FB0D54" w:rsidRPr="00A265F8">
        <w:t>i</w:t>
      </w:r>
      <w:r w:rsidRPr="00A265F8">
        <w:t>dning er normalt 150 mm.</w:t>
      </w:r>
    </w:p>
    <w:p w14:paraId="7E2FB916" w14:textId="77777777" w:rsidR="00080D07" w:rsidRPr="00A265F8" w:rsidRDefault="00080D07" w:rsidP="00080D07">
      <w:pPr>
        <w:tabs>
          <w:tab w:val="left" w:pos="708"/>
        </w:tabs>
      </w:pPr>
      <w:r w:rsidRPr="00A265F8">
        <w:rPr>
          <w:szCs w:val="24"/>
        </w:rPr>
        <w:t xml:space="preserve"> </w:t>
      </w:r>
      <w:r w:rsidRPr="00A265F8">
        <w:t xml:space="preserve">  </w:t>
      </w:r>
    </w:p>
    <w:p w14:paraId="07DC69D2" w14:textId="77777777" w:rsidR="00080D07" w:rsidRPr="00A265F8" w:rsidRDefault="00080D07" w:rsidP="00080D07">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080D07" w:rsidRPr="00A265F8" w14:paraId="285A8B2E" w14:textId="77777777" w:rsidTr="00EA624B">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080D07" w:rsidRPr="00A265F8" w14:paraId="45D7B91E" w14:textId="77777777" w:rsidTr="00EA624B">
              <w:trPr>
                <w:tblCellSpacing w:w="7" w:type="dxa"/>
                <w:jc w:val="center"/>
              </w:trPr>
              <w:tc>
                <w:tcPr>
                  <w:tcW w:w="4985" w:type="pct"/>
                  <w:vAlign w:val="center"/>
                </w:tcPr>
                <w:p w14:paraId="2DD45543" w14:textId="77777777" w:rsidR="00080D07" w:rsidRPr="00A265F8" w:rsidRDefault="00080D07" w:rsidP="00EA624B">
                  <w:pPr>
                    <w:ind w:left="893"/>
                    <w:rPr>
                      <w:rFonts w:ascii="Arial Unicode MS" w:eastAsia="Arial Unicode MS" w:hAnsi="Arial Unicode MS" w:cs="Arial Unicode MS"/>
                    </w:rPr>
                  </w:pPr>
                  <w:r w:rsidRPr="00A265F8">
                    <w:rPr>
                      <w:b/>
                      <w:bCs/>
                    </w:rPr>
                    <w:t>Lokale vilkår</w:t>
                  </w:r>
                </w:p>
              </w:tc>
            </w:tr>
            <w:tr w:rsidR="00080D07" w:rsidRPr="00A265F8" w14:paraId="28E9C933" w14:textId="77777777" w:rsidTr="00EA624B">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080D07" w:rsidRPr="00A265F8" w14:paraId="71CE3377" w14:textId="77777777" w:rsidTr="00EA624B">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080D07" w:rsidRPr="00A265F8" w14:paraId="6AA0CB8F" w14:textId="77777777" w:rsidTr="00EA624B">
                          <w:trPr>
                            <w:tblCellSpacing w:w="7" w:type="dxa"/>
                            <w:jc w:val="center"/>
                          </w:trPr>
                          <w:tc>
                            <w:tcPr>
                              <w:tcW w:w="4985" w:type="pct"/>
                              <w:vAlign w:val="center"/>
                            </w:tcPr>
                            <w:p w14:paraId="429ABE50" w14:textId="77777777" w:rsidR="00456DFB" w:rsidRPr="00A265F8" w:rsidRDefault="00456DFB"/>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080D07" w:rsidRPr="00A265F8" w14:paraId="25DF34A8" w14:textId="77777777" w:rsidTr="00EA624B">
                                <w:trPr>
                                  <w:tblCellSpacing w:w="7" w:type="dxa"/>
                                  <w:jc w:val="center"/>
                                </w:trPr>
                                <w:tc>
                                  <w:tcPr>
                                    <w:tcW w:w="4985" w:type="pct"/>
                                    <w:vAlign w:val="center"/>
                                  </w:tcPr>
                                  <w:p w14:paraId="576A58D8" w14:textId="52D59944" w:rsidR="00080D07" w:rsidRPr="00A265F8" w:rsidRDefault="00080D07" w:rsidP="00080D07">
                                    <w:pPr>
                                      <w:spacing w:line="252" w:lineRule="auto"/>
                                      <w:ind w:left="801"/>
                                    </w:pPr>
                                    <w:r w:rsidRPr="00A265F8">
                                      <w:t>Overvassleidningar skal ha utvendig diameter 160,200,250 eller 315mm, på større dimensjoner avklarast utvendig/innvendig</w:t>
                                    </w:r>
                                    <w:r w:rsidR="00142926" w:rsidRPr="00A265F8">
                                      <w:t xml:space="preserve"> diameter</w:t>
                                    </w:r>
                                    <w:r w:rsidRPr="00A265F8">
                                      <w:t xml:space="preserve"> med VA ansvarleg. </w:t>
                                    </w:r>
                                  </w:p>
                                </w:tc>
                              </w:tr>
                            </w:tbl>
                            <w:p w14:paraId="7EF3D0DE" w14:textId="77777777" w:rsidR="00080D07" w:rsidRPr="00A265F8" w:rsidRDefault="00080D07" w:rsidP="00EA624B">
                              <w:pPr>
                                <w:ind w:left="768" w:right="1792"/>
                                <w:rPr>
                                  <w:rFonts w:eastAsia="MS Mincho"/>
                                  <w:iCs/>
                                </w:rPr>
                              </w:pPr>
                            </w:p>
                          </w:tc>
                        </w:tr>
                      </w:tbl>
                      <w:p w14:paraId="35AE10FB" w14:textId="77777777" w:rsidR="00080D07" w:rsidRPr="00A265F8" w:rsidRDefault="00080D07" w:rsidP="00EA624B">
                        <w:pPr>
                          <w:ind w:left="812" w:right="1792"/>
                          <w:rPr>
                            <w:rFonts w:ascii="Arial Unicode MS" w:eastAsia="Arial Unicode MS" w:hAnsi="Arial Unicode MS" w:cs="Arial Unicode MS"/>
                          </w:rPr>
                        </w:pPr>
                      </w:p>
                    </w:tc>
                  </w:tr>
                </w:tbl>
                <w:p w14:paraId="0E99449C" w14:textId="77777777" w:rsidR="00080D07" w:rsidRPr="00A265F8" w:rsidRDefault="00080D07" w:rsidP="00EA624B">
                  <w:pPr>
                    <w:ind w:left="856" w:right="1612"/>
                    <w:rPr>
                      <w:rFonts w:eastAsia="MS Mincho"/>
                      <w:iCs/>
                    </w:rPr>
                  </w:pPr>
                </w:p>
              </w:tc>
            </w:tr>
          </w:tbl>
          <w:p w14:paraId="2BD869AB" w14:textId="77777777" w:rsidR="00080D07" w:rsidRPr="00A265F8" w:rsidRDefault="00080D07" w:rsidP="00EA624B">
            <w:pPr>
              <w:ind w:left="893"/>
              <w:rPr>
                <w:rFonts w:ascii="Arial Unicode MS" w:eastAsia="Arial Unicode MS" w:hAnsi="Arial Unicode MS" w:cs="Arial Unicode MS"/>
              </w:rPr>
            </w:pPr>
          </w:p>
        </w:tc>
      </w:tr>
    </w:tbl>
    <w:p w14:paraId="349A372F" w14:textId="77777777" w:rsidR="00080D07" w:rsidRPr="00A265F8" w:rsidRDefault="00080D07" w:rsidP="00080D07">
      <w:r w:rsidRPr="00A265F8">
        <w:t xml:space="preserve">       </w:t>
      </w:r>
    </w:p>
    <w:p w14:paraId="1B43C6E4" w14:textId="77777777" w:rsidR="00030EC2" w:rsidRPr="00A265F8" w:rsidRDefault="00030EC2" w:rsidP="004F5D72"/>
    <w:p w14:paraId="1231D0E1" w14:textId="77777777" w:rsidR="007F5781" w:rsidRPr="00A265F8" w:rsidRDefault="007F5781" w:rsidP="00F47A9C">
      <w:pPr>
        <w:pStyle w:val="Overskrift3"/>
      </w:pPr>
      <w:bookmarkStart w:id="192" w:name="_Toc379981316"/>
      <w:bookmarkStart w:id="193" w:name="_Toc211949879"/>
      <w:r w:rsidRPr="00A265F8">
        <w:t>7.5 Minimumsfall/s</w:t>
      </w:r>
      <w:r w:rsidR="00FB0D54" w:rsidRPr="00A265F8">
        <w:t>jølvreinsing</w:t>
      </w:r>
      <w:bookmarkEnd w:id="192"/>
      <w:bookmarkEnd w:id="193"/>
    </w:p>
    <w:p w14:paraId="1C26F61F" w14:textId="77777777" w:rsidR="00DD088F" w:rsidRPr="00A265F8" w:rsidRDefault="007F5781" w:rsidP="00DD088F">
      <w:r w:rsidRPr="00A265F8">
        <w:t xml:space="preserve"> </w:t>
      </w:r>
    </w:p>
    <w:p w14:paraId="1DBCC773" w14:textId="77777777" w:rsidR="00DD088F" w:rsidRPr="00A265F8" w:rsidRDefault="00DD088F" w:rsidP="00DD088F">
      <w:r w:rsidRPr="00A265F8">
        <w:t xml:space="preserve">Overvassleidningar har som regel same fall som spillvassleidningen i grøfta. </w:t>
      </w:r>
    </w:p>
    <w:p w14:paraId="6E3C457D" w14:textId="77777777" w:rsidR="00DD088F" w:rsidRPr="00A265F8" w:rsidRDefault="00DD088F" w:rsidP="00DD088F">
      <w:r w:rsidRPr="00A265F8">
        <w:t xml:space="preserve">Ved separat overvassleidning skal </w:t>
      </w:r>
      <w:proofErr w:type="spellStart"/>
      <w:r w:rsidRPr="00A265F8">
        <w:t>minimumfallet</w:t>
      </w:r>
      <w:proofErr w:type="spellEnd"/>
      <w:r w:rsidRPr="00A265F8">
        <w:t xml:space="preserve"> vurderast særskilt.</w:t>
      </w:r>
    </w:p>
    <w:p w14:paraId="1942CDE4" w14:textId="77777777" w:rsidR="00DD088F" w:rsidRPr="00A265F8" w:rsidRDefault="00DD088F" w:rsidP="00DD088F">
      <w:r w:rsidRPr="00A265F8">
        <w:t xml:space="preserve">Det er viktig at ein ikkje får </w:t>
      </w:r>
      <w:proofErr w:type="spellStart"/>
      <w:r w:rsidRPr="00A265F8">
        <w:t>motfall</w:t>
      </w:r>
      <w:proofErr w:type="spellEnd"/>
      <w:r w:rsidRPr="00A265F8">
        <w:t xml:space="preserve"> og </w:t>
      </w:r>
      <w:proofErr w:type="spellStart"/>
      <w:r w:rsidRPr="00A265F8">
        <w:t>svankar</w:t>
      </w:r>
      <w:proofErr w:type="spellEnd"/>
      <w:r w:rsidRPr="00A265F8">
        <w:t xml:space="preserve"> ved legging av overvassle</w:t>
      </w:r>
      <w:r w:rsidR="004F5D72" w:rsidRPr="00A265F8">
        <w:t>i</w:t>
      </w:r>
      <w:r w:rsidRPr="00A265F8">
        <w:t>dningar. Toleransekrav til legginga er difor viktig, sjå</w:t>
      </w:r>
      <w:r w:rsidR="00004360" w:rsidRPr="00A265F8">
        <w:t xml:space="preserve"> NS 3420.</w:t>
      </w:r>
      <w:r w:rsidRPr="00A265F8">
        <w:t xml:space="preserve"> </w:t>
      </w:r>
    </w:p>
    <w:p w14:paraId="32E15282" w14:textId="77777777" w:rsidR="00DD088F" w:rsidRPr="00A265F8" w:rsidRDefault="00DD088F" w:rsidP="00DD088F"/>
    <w:p w14:paraId="0927254A" w14:textId="77777777" w:rsidR="00DD088F" w:rsidRPr="00A265F8" w:rsidRDefault="00DD088F" w:rsidP="00DD088F">
      <w:r w:rsidRPr="00A265F8">
        <w:t>VA-ansvar</w:t>
      </w:r>
      <w:r w:rsidR="00AB7D31" w:rsidRPr="00A265F8">
        <w:t>l</w:t>
      </w:r>
      <w:r w:rsidRPr="00A265F8">
        <w:t xml:space="preserve">eg i kommunen skal godkjenne minimumsfall. </w:t>
      </w:r>
    </w:p>
    <w:p w14:paraId="3DCE361D"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5010C1F3"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0CF71FC4" w14:textId="77777777" w:rsidTr="007F5781">
              <w:trPr>
                <w:tblCellSpacing w:w="7" w:type="dxa"/>
                <w:jc w:val="center"/>
              </w:trPr>
              <w:tc>
                <w:tcPr>
                  <w:tcW w:w="4985" w:type="pct"/>
                  <w:vAlign w:val="center"/>
                </w:tcPr>
                <w:p w14:paraId="2AFED326" w14:textId="77777777" w:rsidR="007F5781" w:rsidRPr="00A265F8" w:rsidRDefault="007F5781" w:rsidP="007F5781">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157B0B9F"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5DFE7D66"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4453E95D" w14:textId="77777777" w:rsidTr="00AB7D31">
                          <w:trPr>
                            <w:tblCellSpacing w:w="7" w:type="dxa"/>
                            <w:jc w:val="center"/>
                          </w:trPr>
                          <w:tc>
                            <w:tcPr>
                              <w:tcW w:w="4984"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7919E4F9" w14:textId="77777777" w:rsidTr="00AB7D31">
                                <w:trPr>
                                  <w:tblCellSpacing w:w="7" w:type="dxa"/>
                                  <w:jc w:val="center"/>
                                </w:trPr>
                                <w:tc>
                                  <w:tcPr>
                                    <w:tcW w:w="4984" w:type="pct"/>
                                    <w:vAlign w:val="center"/>
                                  </w:tcPr>
                                  <w:p w14:paraId="7F8A5633" w14:textId="2211AC5E" w:rsidR="008E7725" w:rsidRPr="00A265F8" w:rsidRDefault="008E7725" w:rsidP="00AE241F">
                                    <w:pPr>
                                      <w:ind w:left="724" w:right="1792"/>
                                    </w:pPr>
                                    <w:r w:rsidRPr="00A265F8">
                                      <w:t>Overvassleidningar skal i utgangspunktet ikkje leggjast med mindre fall enn 10 promille. Dersom det kan dokumenterast tilstrekkeleg sjølvreinsing ved hjelp av skjerkraftberekningar, kan lågare fall aksepterast</w:t>
                                    </w:r>
                                    <w:r w:rsidR="00704C91" w:rsidRPr="00A265F8">
                                      <w:t>.</w:t>
                                    </w:r>
                                  </w:p>
                                </w:tc>
                              </w:tr>
                            </w:tbl>
                            <w:p w14:paraId="71722DCC" w14:textId="77777777" w:rsidR="007F5781" w:rsidRPr="00A265F8" w:rsidRDefault="007F5781" w:rsidP="007F5781">
                              <w:pPr>
                                <w:ind w:left="768" w:right="1792"/>
                                <w:rPr>
                                  <w:rFonts w:eastAsia="MS Mincho"/>
                                  <w:iCs/>
                                </w:rPr>
                              </w:pPr>
                            </w:p>
                          </w:tc>
                        </w:tr>
                      </w:tbl>
                      <w:p w14:paraId="622C712C" w14:textId="77777777" w:rsidR="007F5781" w:rsidRPr="00A265F8" w:rsidRDefault="007F5781" w:rsidP="007F5781">
                        <w:pPr>
                          <w:ind w:left="812" w:right="1792"/>
                          <w:rPr>
                            <w:rFonts w:ascii="Arial Unicode MS" w:eastAsia="Arial Unicode MS" w:hAnsi="Arial Unicode MS" w:cs="Arial Unicode MS"/>
                          </w:rPr>
                        </w:pPr>
                      </w:p>
                    </w:tc>
                  </w:tr>
                </w:tbl>
                <w:p w14:paraId="071D98C9" w14:textId="77777777" w:rsidR="007F5781" w:rsidRPr="00A265F8" w:rsidRDefault="007F5781" w:rsidP="007F5781">
                  <w:pPr>
                    <w:ind w:left="856" w:right="1612"/>
                    <w:rPr>
                      <w:rFonts w:eastAsia="MS Mincho"/>
                      <w:iCs/>
                    </w:rPr>
                  </w:pPr>
                </w:p>
              </w:tc>
            </w:tr>
          </w:tbl>
          <w:p w14:paraId="2C7999DF" w14:textId="77777777" w:rsidR="007F5781" w:rsidRPr="00A265F8" w:rsidRDefault="007F5781" w:rsidP="007F5781">
            <w:pPr>
              <w:ind w:left="893"/>
              <w:rPr>
                <w:rFonts w:ascii="Arial Unicode MS" w:eastAsia="Arial Unicode MS" w:hAnsi="Arial Unicode MS" w:cs="Arial Unicode MS"/>
              </w:rPr>
            </w:pPr>
          </w:p>
        </w:tc>
      </w:tr>
    </w:tbl>
    <w:p w14:paraId="2DED5B20" w14:textId="77777777" w:rsidR="007F5781" w:rsidRPr="00A265F8" w:rsidRDefault="007F5781" w:rsidP="007F5781">
      <w:r w:rsidRPr="00A265F8">
        <w:t xml:space="preserve">       </w:t>
      </w:r>
    </w:p>
    <w:p w14:paraId="05CD97EC" w14:textId="77777777" w:rsidR="007F5781" w:rsidRPr="00A265F8" w:rsidRDefault="007F5781" w:rsidP="007F5781"/>
    <w:p w14:paraId="3B49DC2D" w14:textId="77777777" w:rsidR="007F5781" w:rsidRPr="00A265F8" w:rsidRDefault="007F5781" w:rsidP="00F47A9C">
      <w:pPr>
        <w:pStyle w:val="Overskrift3"/>
      </w:pPr>
      <w:bookmarkStart w:id="194" w:name="_Toc379981317"/>
      <w:bookmarkStart w:id="195" w:name="_Toc211949880"/>
      <w:r w:rsidRPr="00A265F8">
        <w:lastRenderedPageBreak/>
        <w:t xml:space="preserve">7.6 Styrke og </w:t>
      </w:r>
      <w:proofErr w:type="spellStart"/>
      <w:r w:rsidRPr="00A265F8">
        <w:t>overdek</w:t>
      </w:r>
      <w:r w:rsidR="00DD088F" w:rsidRPr="00A265F8">
        <w:t>k</w:t>
      </w:r>
      <w:r w:rsidRPr="00A265F8">
        <w:t>ing</w:t>
      </w:r>
      <w:bookmarkEnd w:id="194"/>
      <w:bookmarkEnd w:id="195"/>
      <w:proofErr w:type="spellEnd"/>
    </w:p>
    <w:p w14:paraId="1B9080F8" w14:textId="77777777" w:rsidR="007F5781" w:rsidRPr="00A265F8" w:rsidRDefault="007F5781" w:rsidP="007F5781"/>
    <w:p w14:paraId="11B05CAC" w14:textId="77777777" w:rsidR="00DD088F" w:rsidRPr="00A265F8" w:rsidRDefault="00DD088F" w:rsidP="00DD088F">
      <w:pPr>
        <w:rPr>
          <w:szCs w:val="24"/>
        </w:rPr>
      </w:pPr>
      <w:r w:rsidRPr="00A265F8">
        <w:rPr>
          <w:szCs w:val="24"/>
        </w:rPr>
        <w:t xml:space="preserve">Kommunale </w:t>
      </w:r>
      <w:proofErr w:type="spellStart"/>
      <w:r w:rsidRPr="00A265F8">
        <w:rPr>
          <w:szCs w:val="24"/>
        </w:rPr>
        <w:t>leidninger</w:t>
      </w:r>
      <w:proofErr w:type="spellEnd"/>
      <w:r w:rsidRPr="00A265F8">
        <w:rPr>
          <w:szCs w:val="24"/>
        </w:rPr>
        <w:t xml:space="preserve"> skal normalt leggjast med ei </w:t>
      </w:r>
      <w:proofErr w:type="spellStart"/>
      <w:r w:rsidRPr="00A265F8">
        <w:rPr>
          <w:szCs w:val="24"/>
        </w:rPr>
        <w:t>overdekking</w:t>
      </w:r>
      <w:proofErr w:type="spellEnd"/>
      <w:r w:rsidRPr="00A265F8">
        <w:rPr>
          <w:szCs w:val="24"/>
        </w:rPr>
        <w:t xml:space="preserve"> på mellom 1,5 og </w:t>
      </w:r>
      <w:smartTag w:uri="urn:schemas-microsoft-com:office:smarttags" w:element="metricconverter">
        <w:smartTagPr>
          <w:attr w:name="ProductID" w:val="2,5 m"/>
        </w:smartTagPr>
        <w:r w:rsidRPr="00A265F8">
          <w:rPr>
            <w:szCs w:val="24"/>
          </w:rPr>
          <w:t>2,5 m</w:t>
        </w:r>
      </w:smartTag>
      <w:r w:rsidRPr="00A265F8">
        <w:rPr>
          <w:szCs w:val="24"/>
        </w:rPr>
        <w:t xml:space="preserve"> under ferdig opparbeida veg/terreng. Ved stor leggedjupne må ansvarl</w:t>
      </w:r>
      <w:r w:rsidR="00BD6C18" w:rsidRPr="00A265F8">
        <w:rPr>
          <w:szCs w:val="24"/>
        </w:rPr>
        <w:t>e</w:t>
      </w:r>
      <w:r w:rsidRPr="00A265F8">
        <w:rPr>
          <w:szCs w:val="24"/>
        </w:rPr>
        <w:t xml:space="preserve">g prosjekterande kontakta leverandør for å avklare om leidningen har </w:t>
      </w:r>
      <w:proofErr w:type="spellStart"/>
      <w:r w:rsidRPr="00A265F8">
        <w:rPr>
          <w:szCs w:val="24"/>
        </w:rPr>
        <w:t>tilstrekkelig</w:t>
      </w:r>
      <w:proofErr w:type="spellEnd"/>
      <w:r w:rsidRPr="00A265F8">
        <w:rPr>
          <w:szCs w:val="24"/>
        </w:rPr>
        <w:t xml:space="preserve"> styrke. </w:t>
      </w:r>
    </w:p>
    <w:p w14:paraId="35DFFD44" w14:textId="77777777" w:rsidR="00DD088F" w:rsidRPr="00A265F8" w:rsidRDefault="00DD088F" w:rsidP="00DD088F">
      <w:pPr>
        <w:rPr>
          <w:szCs w:val="24"/>
        </w:rPr>
      </w:pPr>
    </w:p>
    <w:p w14:paraId="6D03D7D1" w14:textId="77777777" w:rsidR="00DD088F" w:rsidRPr="00A265F8" w:rsidRDefault="00DD088F" w:rsidP="00DD088F">
      <w:r w:rsidRPr="00A265F8">
        <w:rPr>
          <w:szCs w:val="24"/>
        </w:rPr>
        <w:t xml:space="preserve">Sjå VA/Miljø-blad nr. 10 (PT), 11 (PT), 12 (PT), 13 (PT), 14 (PTA), 15 (PTV) og 16 (PT), avsnitt om styrke og </w:t>
      </w:r>
      <w:proofErr w:type="spellStart"/>
      <w:r w:rsidRPr="00A265F8">
        <w:rPr>
          <w:szCs w:val="24"/>
        </w:rPr>
        <w:t>overdekning</w:t>
      </w:r>
      <w:proofErr w:type="spellEnd"/>
      <w:r w:rsidRPr="00A265F8">
        <w:rPr>
          <w:szCs w:val="24"/>
        </w:rPr>
        <w:t xml:space="preserve">. Sjå og </w:t>
      </w:r>
      <w:r w:rsidRPr="00A265F8">
        <w:rPr>
          <w:i/>
          <w:szCs w:val="24"/>
        </w:rPr>
        <w:t xml:space="preserve">NS-EN 1295-1. </w:t>
      </w:r>
      <w:proofErr w:type="spellStart"/>
      <w:r w:rsidRPr="00A265F8">
        <w:rPr>
          <w:i/>
          <w:szCs w:val="24"/>
        </w:rPr>
        <w:t>Styrkeberegning</w:t>
      </w:r>
      <w:proofErr w:type="spellEnd"/>
      <w:r w:rsidRPr="00A265F8">
        <w:rPr>
          <w:i/>
          <w:szCs w:val="24"/>
        </w:rPr>
        <w:t xml:space="preserve"> av </w:t>
      </w:r>
      <w:proofErr w:type="spellStart"/>
      <w:r w:rsidRPr="00A265F8">
        <w:rPr>
          <w:i/>
          <w:szCs w:val="24"/>
        </w:rPr>
        <w:t>nedgravde</w:t>
      </w:r>
      <w:proofErr w:type="spellEnd"/>
      <w:r w:rsidRPr="00A265F8">
        <w:rPr>
          <w:i/>
          <w:szCs w:val="24"/>
        </w:rPr>
        <w:t xml:space="preserve"> </w:t>
      </w:r>
      <w:proofErr w:type="spellStart"/>
      <w:r w:rsidRPr="00A265F8">
        <w:rPr>
          <w:i/>
          <w:szCs w:val="24"/>
        </w:rPr>
        <w:t>rørledninger</w:t>
      </w:r>
      <w:proofErr w:type="spellEnd"/>
      <w:r w:rsidRPr="00A265F8">
        <w:rPr>
          <w:i/>
          <w:szCs w:val="24"/>
        </w:rPr>
        <w:t xml:space="preserve"> under forskjellige belastningsforhold</w:t>
      </w:r>
      <w:r w:rsidRPr="00A265F8">
        <w:rPr>
          <w:szCs w:val="24"/>
        </w:rPr>
        <w:t>.</w:t>
      </w:r>
    </w:p>
    <w:p w14:paraId="477B5D05" w14:textId="77777777" w:rsidR="007F5781" w:rsidRPr="00A265F8" w:rsidRDefault="007F5781" w:rsidP="007F5781">
      <w:r w:rsidRPr="00A265F8">
        <w:t xml:space="preserve">     </w:t>
      </w:r>
    </w:p>
    <w:p w14:paraId="62AC5877" w14:textId="77777777" w:rsidR="00080D07" w:rsidRPr="00A265F8" w:rsidRDefault="00080D07" w:rsidP="007F5781"/>
    <w:p w14:paraId="08CAAA4C"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66AAC2FA" w14:textId="77777777" w:rsidTr="00DF17F4">
        <w:trPr>
          <w:trHeight w:val="794"/>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6E5007AB" w14:textId="77777777" w:rsidTr="007F5781">
              <w:trPr>
                <w:tblCellSpacing w:w="7" w:type="dxa"/>
                <w:jc w:val="center"/>
              </w:trPr>
              <w:tc>
                <w:tcPr>
                  <w:tcW w:w="4985" w:type="pct"/>
                  <w:vAlign w:val="center"/>
                </w:tcPr>
                <w:p w14:paraId="61F3C9A6" w14:textId="77777777" w:rsidR="007F5781" w:rsidRPr="00A265F8" w:rsidRDefault="007F5781" w:rsidP="007F5781">
                  <w:pPr>
                    <w:ind w:left="893"/>
                    <w:rPr>
                      <w:b/>
                      <w:bCs/>
                    </w:rPr>
                  </w:pPr>
                  <w:r w:rsidRPr="00A265F8">
                    <w:rPr>
                      <w:b/>
                      <w:bCs/>
                    </w:rPr>
                    <w:t xml:space="preserve">Lokale </w:t>
                  </w:r>
                  <w:r w:rsidR="0069356F" w:rsidRPr="00A265F8">
                    <w:rPr>
                      <w:b/>
                      <w:bCs/>
                    </w:rPr>
                    <w:t>vilkår</w:t>
                  </w:r>
                </w:p>
                <w:p w14:paraId="608BCD4E" w14:textId="77777777" w:rsidR="00ED7A4F" w:rsidRPr="00A265F8" w:rsidRDefault="00351A6B" w:rsidP="00ED5731">
                  <w:pPr>
                    <w:ind w:left="724" w:right="1792"/>
                    <w:rPr>
                      <w:rFonts w:ascii="Arial Unicode MS" w:eastAsia="Arial Unicode MS" w:hAnsi="Arial Unicode MS" w:cs="Arial Unicode MS"/>
                      <w:sz w:val="18"/>
                      <w:szCs w:val="18"/>
                    </w:rPr>
                  </w:pPr>
                  <w:r w:rsidRPr="00A265F8">
                    <w:rPr>
                      <w:rFonts w:eastAsia="MS Mincho"/>
                    </w:rPr>
                    <w:t xml:space="preserve"> </w:t>
                  </w:r>
                </w:p>
              </w:tc>
            </w:tr>
            <w:tr w:rsidR="007F5781" w:rsidRPr="00A265F8" w14:paraId="25ED6561"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307E1437"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21ACC65F" w14:textId="77777777" w:rsidTr="007F5781">
                          <w:trPr>
                            <w:tblCellSpacing w:w="7" w:type="dxa"/>
                            <w:jc w:val="center"/>
                          </w:trPr>
                          <w:tc>
                            <w:tcPr>
                              <w:tcW w:w="4985" w:type="pct"/>
                              <w:vAlign w:val="center"/>
                            </w:tcPr>
                            <w:p w14:paraId="694BAAE1" w14:textId="77777777" w:rsidR="00B71FFC" w:rsidRPr="00A265F8" w:rsidRDefault="00B71FFC" w:rsidP="00B71FFC">
                              <w:pPr>
                                <w:ind w:left="897" w:right="1792"/>
                              </w:pPr>
                              <w:r w:rsidRPr="00A265F8">
                                <w:t xml:space="preserve">Ved avvik frå preaksepterte leggedjup skal leidning isolerast. Teknisk utføring skal dokumenterast </w:t>
                              </w:r>
                              <w:proofErr w:type="spellStart"/>
                              <w:r w:rsidRPr="00A265F8">
                                <w:t>skriftlig</w:t>
                              </w:r>
                              <w:proofErr w:type="spellEnd"/>
                              <w:r w:rsidRPr="00A265F8">
                                <w:t xml:space="preserve"> av utbygger og godkjennast av VA-ansvarleg. </w:t>
                              </w:r>
                            </w:p>
                            <w:p w14:paraId="16E7571B" w14:textId="1974B6AA" w:rsidR="00B71FFC" w:rsidRPr="00A265F8" w:rsidRDefault="00B71FFC" w:rsidP="00B71FFC">
                              <w:pPr>
                                <w:ind w:left="897" w:right="1792"/>
                                <w:rPr>
                                  <w:rFonts w:eastAsia="MS Mincho"/>
                                  <w:i/>
                                  <w:iCs/>
                                  <w:u w:val="single"/>
                                </w:rPr>
                              </w:pPr>
                              <w:r w:rsidRPr="00A265F8">
                                <w:rPr>
                                  <w:rFonts w:eastAsia="MS Mincho"/>
                                  <w:i/>
                                  <w:iCs/>
                                  <w:u w:val="single"/>
                                </w:rPr>
                                <w:t>For kommunane Askvoll, Fjaler, Hyllestad, Stad og Sunnfjord gjeld følgjande</w:t>
                              </w:r>
                            </w:p>
                            <w:p w14:paraId="4405575D" w14:textId="77777777" w:rsidR="00B71FFC" w:rsidRPr="00A265F8" w:rsidRDefault="00B71FFC" w:rsidP="00B71FFC">
                              <w:pPr>
                                <w:ind w:left="897" w:right="1792"/>
                              </w:pPr>
                              <w:r w:rsidRPr="00A265F8">
                                <w:rPr>
                                  <w:rFonts w:eastAsia="MS Mincho"/>
                                </w:rPr>
                                <w:t xml:space="preserve">Vanleg </w:t>
                              </w:r>
                              <w:proofErr w:type="spellStart"/>
                              <w:r w:rsidRPr="00A265F8">
                                <w:rPr>
                                  <w:rFonts w:eastAsia="MS Mincho"/>
                                </w:rPr>
                                <w:t>overdekking</w:t>
                              </w:r>
                              <w:proofErr w:type="spellEnd"/>
                              <w:r w:rsidRPr="00A265F8">
                                <w:rPr>
                                  <w:rFonts w:eastAsia="MS Mincho"/>
                                </w:rPr>
                                <w:t xml:space="preserve"> er minimum 1,5 meter.  </w:t>
                              </w:r>
                              <w:r w:rsidRPr="00A265F8">
                                <w:t xml:space="preserve">I område over kote 350, skal </w:t>
                              </w:r>
                              <w:proofErr w:type="spellStart"/>
                              <w:r w:rsidRPr="00A265F8">
                                <w:t>overdekkinga</w:t>
                              </w:r>
                              <w:proofErr w:type="spellEnd"/>
                              <w:r w:rsidRPr="00A265F8">
                                <w:t xml:space="preserve"> minimum vere 1,8 meter.</w:t>
                              </w:r>
                            </w:p>
                            <w:p w14:paraId="1BF5593D" w14:textId="08C6E2D6" w:rsidR="00B71FFC" w:rsidRPr="00A265F8" w:rsidRDefault="00B71FFC" w:rsidP="00B71FFC">
                              <w:pPr>
                                <w:ind w:left="897" w:right="1792"/>
                                <w:rPr>
                                  <w:rFonts w:eastAsia="MS Mincho"/>
                                  <w:i/>
                                  <w:iCs/>
                                  <w:u w:val="single"/>
                                </w:rPr>
                              </w:pPr>
                              <w:r w:rsidRPr="00A265F8">
                                <w:rPr>
                                  <w:rFonts w:eastAsia="MS Mincho"/>
                                  <w:i/>
                                  <w:iCs/>
                                  <w:u w:val="single"/>
                                </w:rPr>
                                <w:t xml:space="preserve">For </w:t>
                              </w:r>
                              <w:r w:rsidR="00F77329" w:rsidRPr="00A265F8">
                                <w:rPr>
                                  <w:rFonts w:eastAsia="MS Mincho"/>
                                  <w:i/>
                                  <w:iCs/>
                                  <w:u w:val="single"/>
                                </w:rPr>
                                <w:t xml:space="preserve">Bremanger  og </w:t>
                              </w:r>
                              <w:r w:rsidRPr="00A265F8">
                                <w:rPr>
                                  <w:rFonts w:eastAsia="MS Mincho"/>
                                  <w:i/>
                                  <w:iCs/>
                                  <w:u w:val="single"/>
                                </w:rPr>
                                <w:t>Solund  kommune gjeld følgjande:</w:t>
                              </w:r>
                            </w:p>
                            <w:p w14:paraId="2E6D3375" w14:textId="77777777" w:rsidR="00B71FFC" w:rsidRPr="00A265F8" w:rsidRDefault="00B71FFC" w:rsidP="00B71FFC">
                              <w:pPr>
                                <w:tabs>
                                  <w:tab w:val="left" w:pos="2318"/>
                                </w:tabs>
                                <w:ind w:left="897" w:right="1792"/>
                                <w:rPr>
                                  <w:rFonts w:eastAsia="MS Mincho"/>
                                </w:rPr>
                              </w:pPr>
                              <w:r w:rsidRPr="00A265F8">
                                <w:rPr>
                                  <w:rFonts w:eastAsia="MS Mincho"/>
                                </w:rPr>
                                <w:t xml:space="preserve">Utanom veg: 1,0 meter </w:t>
                              </w:r>
                              <w:proofErr w:type="spellStart"/>
                              <w:r w:rsidRPr="00A265F8">
                                <w:rPr>
                                  <w:rFonts w:eastAsia="MS Mincho"/>
                                </w:rPr>
                                <w:t>overdekking</w:t>
                              </w:r>
                              <w:proofErr w:type="spellEnd"/>
                            </w:p>
                            <w:p w14:paraId="2E5BCF1F" w14:textId="77777777" w:rsidR="00B71FFC" w:rsidRPr="00A265F8" w:rsidRDefault="00B71FFC" w:rsidP="00B71FFC">
                              <w:pPr>
                                <w:ind w:left="897" w:right="1792"/>
                                <w:rPr>
                                  <w:rFonts w:eastAsia="MS Mincho"/>
                                </w:rPr>
                              </w:pPr>
                              <w:r w:rsidRPr="00A265F8">
                                <w:rPr>
                                  <w:rFonts w:eastAsia="MS Mincho"/>
                                </w:rPr>
                                <w:t xml:space="preserve">I veg:             1,2 meter </w:t>
                              </w:r>
                              <w:proofErr w:type="spellStart"/>
                              <w:r w:rsidRPr="00A265F8">
                                <w:rPr>
                                  <w:rFonts w:eastAsia="MS Mincho"/>
                                </w:rPr>
                                <w:t>overdekking</w:t>
                              </w:r>
                              <w:proofErr w:type="spellEnd"/>
                              <w:r w:rsidRPr="00A265F8">
                                <w:rPr>
                                  <w:rFonts w:eastAsia="MS Mincho"/>
                                </w:rPr>
                                <w:t xml:space="preserve"> </w:t>
                              </w:r>
                            </w:p>
                            <w:p w14:paraId="132593E8" w14:textId="77777777" w:rsidR="00B71FFC" w:rsidRPr="00A265F8" w:rsidRDefault="00B71FFC" w:rsidP="00B71FFC">
                              <w:pPr>
                                <w:ind w:left="897" w:right="1792"/>
                                <w:rPr>
                                  <w:rFonts w:eastAsia="MS Mincho"/>
                                  <w:i/>
                                  <w:iCs/>
                                  <w:u w:val="single"/>
                                </w:rPr>
                              </w:pPr>
                              <w:r w:rsidRPr="00A265F8">
                                <w:rPr>
                                  <w:rFonts w:eastAsia="MS Mincho"/>
                                  <w:i/>
                                  <w:iCs/>
                                  <w:u w:val="single"/>
                                </w:rPr>
                                <w:t>For kommunane Gloppen og Stryn gjeld følgjande:</w:t>
                              </w:r>
                            </w:p>
                            <w:p w14:paraId="23A7F53D" w14:textId="77777777" w:rsidR="00B71FFC" w:rsidRPr="00A265F8" w:rsidRDefault="00B71FFC" w:rsidP="00B71FFC">
                              <w:pPr>
                                <w:ind w:left="897" w:right="1792"/>
                                <w:rPr>
                                  <w:rFonts w:eastAsia="MS Mincho"/>
                                </w:rPr>
                              </w:pPr>
                              <w:r w:rsidRPr="00A265F8">
                                <w:rPr>
                                  <w:rFonts w:eastAsia="MS Mincho"/>
                                </w:rPr>
                                <w:t xml:space="preserve">1,8 meter </w:t>
                              </w:r>
                              <w:proofErr w:type="spellStart"/>
                              <w:r w:rsidRPr="00A265F8">
                                <w:rPr>
                                  <w:rFonts w:eastAsia="MS Mincho"/>
                                </w:rPr>
                                <w:t>overdekking</w:t>
                              </w:r>
                              <w:proofErr w:type="spellEnd"/>
                            </w:p>
                            <w:p w14:paraId="66067B15" w14:textId="77777777" w:rsidR="00562B0B" w:rsidRPr="00A265F8" w:rsidRDefault="00562B0B" w:rsidP="00562B0B">
                              <w:pPr>
                                <w:ind w:right="1792"/>
                                <w:rPr>
                                  <w:rFonts w:eastAsia="MS Mincho"/>
                                  <w:iCs/>
                                </w:rPr>
                              </w:pPr>
                            </w:p>
                          </w:tc>
                        </w:tr>
                      </w:tbl>
                      <w:p w14:paraId="7C42FA02" w14:textId="77777777" w:rsidR="007F5781" w:rsidRPr="00A265F8" w:rsidRDefault="007F5781" w:rsidP="007F5781">
                        <w:pPr>
                          <w:ind w:left="812" w:right="1792"/>
                          <w:rPr>
                            <w:rFonts w:ascii="Arial Unicode MS" w:eastAsia="Arial Unicode MS" w:hAnsi="Arial Unicode MS" w:cs="Arial Unicode MS"/>
                          </w:rPr>
                        </w:pPr>
                      </w:p>
                    </w:tc>
                  </w:tr>
                </w:tbl>
                <w:p w14:paraId="6FDA54A0" w14:textId="77777777" w:rsidR="007F5781" w:rsidRPr="00A265F8" w:rsidRDefault="007F5781" w:rsidP="007F5781">
                  <w:pPr>
                    <w:ind w:left="856" w:right="1612"/>
                    <w:rPr>
                      <w:rFonts w:eastAsia="MS Mincho"/>
                      <w:iCs/>
                    </w:rPr>
                  </w:pPr>
                </w:p>
              </w:tc>
            </w:tr>
          </w:tbl>
          <w:p w14:paraId="1F56F968" w14:textId="77777777" w:rsidR="007F5781" w:rsidRPr="00A265F8" w:rsidRDefault="007F5781" w:rsidP="007F5781">
            <w:pPr>
              <w:ind w:left="893"/>
              <w:rPr>
                <w:rFonts w:ascii="Arial Unicode MS" w:eastAsia="Arial Unicode MS" w:hAnsi="Arial Unicode MS" w:cs="Arial Unicode MS"/>
              </w:rPr>
            </w:pPr>
          </w:p>
        </w:tc>
      </w:tr>
    </w:tbl>
    <w:p w14:paraId="4006D380" w14:textId="77777777" w:rsidR="007F5781" w:rsidRPr="00A265F8" w:rsidRDefault="007F5781" w:rsidP="007F5781"/>
    <w:p w14:paraId="60ECB7CE" w14:textId="77777777" w:rsidR="00A724E0" w:rsidRPr="00A265F8" w:rsidRDefault="00A724E0" w:rsidP="007F5781"/>
    <w:p w14:paraId="74543FA9" w14:textId="77777777" w:rsidR="007F5781" w:rsidRPr="00A265F8" w:rsidRDefault="007F5781" w:rsidP="00F47A9C">
      <w:pPr>
        <w:pStyle w:val="Overskrift3"/>
      </w:pPr>
      <w:bookmarkStart w:id="196" w:name="_Toc379981318"/>
      <w:bookmarkStart w:id="197" w:name="_Toc211949881"/>
      <w:r w:rsidRPr="00A265F8">
        <w:lastRenderedPageBreak/>
        <w:t>7.7 Rø</w:t>
      </w:r>
      <w:r w:rsidR="00DD088F" w:rsidRPr="00A265F8">
        <w:t>y</w:t>
      </w:r>
      <w:r w:rsidRPr="00A265F8">
        <w:t>rle</w:t>
      </w:r>
      <w:r w:rsidR="00DD088F" w:rsidRPr="00A265F8">
        <w:t>i</w:t>
      </w:r>
      <w:r w:rsidRPr="00A265F8">
        <w:t>dning</w:t>
      </w:r>
      <w:r w:rsidR="00DD088F" w:rsidRPr="00A265F8">
        <w:t>a</w:t>
      </w:r>
      <w:r w:rsidRPr="00A265F8">
        <w:t>r og rø</w:t>
      </w:r>
      <w:r w:rsidR="00DD088F" w:rsidRPr="00A265F8">
        <w:t>y</w:t>
      </w:r>
      <w:r w:rsidRPr="00A265F8">
        <w:t>rdel</w:t>
      </w:r>
      <w:r w:rsidR="00DD088F" w:rsidRPr="00A265F8">
        <w:t>a</w:t>
      </w:r>
      <w:r w:rsidRPr="00A265F8">
        <w:t>r</w:t>
      </w:r>
      <w:bookmarkEnd w:id="196"/>
      <w:bookmarkEnd w:id="197"/>
    </w:p>
    <w:p w14:paraId="5F1B30D3" w14:textId="77777777" w:rsidR="007F5781" w:rsidRPr="00A265F8" w:rsidRDefault="007F5781" w:rsidP="007F5781"/>
    <w:p w14:paraId="312D075D" w14:textId="77777777" w:rsidR="00DD088F" w:rsidRPr="00A265F8" w:rsidRDefault="00DD088F" w:rsidP="00DD088F">
      <w:pPr>
        <w:tabs>
          <w:tab w:val="left" w:pos="708"/>
        </w:tabs>
        <w:rPr>
          <w:szCs w:val="24"/>
        </w:rPr>
      </w:pPr>
      <w:r w:rsidRPr="00A265F8">
        <w:rPr>
          <w:szCs w:val="24"/>
        </w:rPr>
        <w:t>Krav til leidningsmateriell og døme på kravspesifikasjonar:</w:t>
      </w:r>
    </w:p>
    <w:p w14:paraId="2780462A" w14:textId="77777777" w:rsidR="00DD088F" w:rsidRPr="00A265F8" w:rsidRDefault="00DD088F" w:rsidP="00DD088F">
      <w:pPr>
        <w:tabs>
          <w:tab w:val="left" w:pos="708"/>
        </w:tabs>
        <w:rPr>
          <w:szCs w:val="24"/>
        </w:rPr>
      </w:pPr>
    </w:p>
    <w:p w14:paraId="7F1088C1" w14:textId="77777777" w:rsidR="00DD088F" w:rsidRPr="00A265F8" w:rsidRDefault="00DD088F" w:rsidP="00DD088F">
      <w:pPr>
        <w:numPr>
          <w:ilvl w:val="0"/>
          <w:numId w:val="30"/>
        </w:numPr>
        <w:tabs>
          <w:tab w:val="left" w:pos="708"/>
        </w:tabs>
        <w:rPr>
          <w:i/>
          <w:szCs w:val="24"/>
        </w:rPr>
      </w:pPr>
      <w:r w:rsidRPr="00A265F8">
        <w:rPr>
          <w:szCs w:val="24"/>
        </w:rPr>
        <w:t>VA/Miljø-blad nr. 10</w:t>
      </w:r>
      <w:r w:rsidRPr="00A265F8">
        <w:rPr>
          <w:i/>
          <w:szCs w:val="24"/>
        </w:rPr>
        <w:t xml:space="preserve">, PT. Kravspesifikasjon for rør og </w:t>
      </w:r>
      <w:proofErr w:type="spellStart"/>
      <w:r w:rsidRPr="00A265F8">
        <w:rPr>
          <w:i/>
          <w:szCs w:val="24"/>
        </w:rPr>
        <w:t>rørdeler</w:t>
      </w:r>
      <w:proofErr w:type="spellEnd"/>
      <w:r w:rsidRPr="00A265F8">
        <w:rPr>
          <w:i/>
          <w:szCs w:val="24"/>
        </w:rPr>
        <w:t xml:space="preserve"> av PVC-U materiale.</w:t>
      </w:r>
    </w:p>
    <w:p w14:paraId="385B499A" w14:textId="77777777" w:rsidR="00DD088F" w:rsidRPr="00A265F8" w:rsidRDefault="00DD088F" w:rsidP="00DD088F">
      <w:pPr>
        <w:numPr>
          <w:ilvl w:val="0"/>
          <w:numId w:val="30"/>
        </w:numPr>
        <w:tabs>
          <w:tab w:val="left" w:pos="708"/>
        </w:tabs>
        <w:rPr>
          <w:i/>
          <w:szCs w:val="24"/>
        </w:rPr>
      </w:pPr>
      <w:r w:rsidRPr="00A265F8">
        <w:rPr>
          <w:szCs w:val="24"/>
        </w:rPr>
        <w:t>VA/Miljø-blad nr. 11</w:t>
      </w:r>
      <w:r w:rsidRPr="00A265F8">
        <w:rPr>
          <w:i/>
          <w:szCs w:val="24"/>
        </w:rPr>
        <w:t xml:space="preserve">, PT. Kravspesifikasjon for rør og </w:t>
      </w:r>
      <w:proofErr w:type="spellStart"/>
      <w:r w:rsidRPr="00A265F8">
        <w:rPr>
          <w:i/>
          <w:szCs w:val="24"/>
        </w:rPr>
        <w:t>rørdeler</w:t>
      </w:r>
      <w:proofErr w:type="spellEnd"/>
      <w:r w:rsidRPr="00A265F8">
        <w:rPr>
          <w:i/>
          <w:szCs w:val="24"/>
        </w:rPr>
        <w:t xml:space="preserve"> av PE materiale. </w:t>
      </w:r>
    </w:p>
    <w:p w14:paraId="21236B98" w14:textId="77777777" w:rsidR="00DD088F" w:rsidRPr="00A265F8" w:rsidRDefault="00DD088F" w:rsidP="00DD088F">
      <w:pPr>
        <w:numPr>
          <w:ilvl w:val="0"/>
          <w:numId w:val="30"/>
        </w:numPr>
        <w:tabs>
          <w:tab w:val="left" w:pos="708"/>
        </w:tabs>
        <w:rPr>
          <w:i/>
          <w:szCs w:val="24"/>
        </w:rPr>
      </w:pPr>
      <w:r w:rsidRPr="00A265F8">
        <w:rPr>
          <w:szCs w:val="24"/>
        </w:rPr>
        <w:t>VA/Miljø-blad nr. 12</w:t>
      </w:r>
      <w:r w:rsidRPr="00A265F8">
        <w:rPr>
          <w:i/>
          <w:szCs w:val="24"/>
        </w:rPr>
        <w:t xml:space="preserve">, PT. Kravspesifikasjon for rør og </w:t>
      </w:r>
      <w:proofErr w:type="spellStart"/>
      <w:r w:rsidRPr="00A265F8">
        <w:rPr>
          <w:i/>
          <w:szCs w:val="24"/>
        </w:rPr>
        <w:t>rørdeler</w:t>
      </w:r>
      <w:proofErr w:type="spellEnd"/>
      <w:r w:rsidRPr="00A265F8">
        <w:rPr>
          <w:i/>
          <w:szCs w:val="24"/>
        </w:rPr>
        <w:t xml:space="preserve"> av PP materiale. </w:t>
      </w:r>
    </w:p>
    <w:p w14:paraId="66E3671B" w14:textId="77777777" w:rsidR="00DD088F" w:rsidRPr="00A265F8" w:rsidRDefault="00DD088F" w:rsidP="00DD088F">
      <w:pPr>
        <w:numPr>
          <w:ilvl w:val="0"/>
          <w:numId w:val="30"/>
        </w:numPr>
        <w:tabs>
          <w:tab w:val="left" w:pos="708"/>
        </w:tabs>
        <w:rPr>
          <w:i/>
          <w:szCs w:val="24"/>
        </w:rPr>
      </w:pPr>
      <w:r w:rsidRPr="00A265F8">
        <w:rPr>
          <w:szCs w:val="24"/>
        </w:rPr>
        <w:t>VA/Miljø-blad nr. 13</w:t>
      </w:r>
      <w:r w:rsidRPr="00A265F8">
        <w:rPr>
          <w:i/>
          <w:szCs w:val="24"/>
        </w:rPr>
        <w:t xml:space="preserve">, PT. Kravspesifikasjon av rør og </w:t>
      </w:r>
      <w:proofErr w:type="spellStart"/>
      <w:r w:rsidRPr="00A265F8">
        <w:rPr>
          <w:i/>
          <w:szCs w:val="24"/>
        </w:rPr>
        <w:t>rørdeler</w:t>
      </w:r>
      <w:proofErr w:type="spellEnd"/>
      <w:r w:rsidRPr="00A265F8">
        <w:rPr>
          <w:i/>
          <w:szCs w:val="24"/>
        </w:rPr>
        <w:t xml:space="preserve"> av GRP materiale. </w:t>
      </w:r>
    </w:p>
    <w:p w14:paraId="3CF75C30" w14:textId="77777777" w:rsidR="00DD088F" w:rsidRPr="00A265F8" w:rsidRDefault="00DD088F" w:rsidP="00DD088F">
      <w:pPr>
        <w:numPr>
          <w:ilvl w:val="0"/>
          <w:numId w:val="30"/>
        </w:numPr>
        <w:tabs>
          <w:tab w:val="left" w:pos="708"/>
        </w:tabs>
        <w:rPr>
          <w:i/>
          <w:szCs w:val="24"/>
        </w:rPr>
      </w:pPr>
      <w:r w:rsidRPr="00A265F8">
        <w:rPr>
          <w:szCs w:val="24"/>
        </w:rPr>
        <w:t>VA/Miljø-blad nr. 14</w:t>
      </w:r>
      <w:r w:rsidRPr="00A265F8">
        <w:rPr>
          <w:i/>
          <w:szCs w:val="24"/>
        </w:rPr>
        <w:t xml:space="preserve">, PTA. Kravspesifikasjon for betong </w:t>
      </w:r>
      <w:proofErr w:type="spellStart"/>
      <w:r w:rsidRPr="00A265F8">
        <w:rPr>
          <w:i/>
          <w:szCs w:val="24"/>
        </w:rPr>
        <w:t>avløpsrør</w:t>
      </w:r>
      <w:proofErr w:type="spellEnd"/>
      <w:r w:rsidRPr="00A265F8">
        <w:rPr>
          <w:i/>
          <w:szCs w:val="24"/>
        </w:rPr>
        <w:t xml:space="preserve">. </w:t>
      </w:r>
    </w:p>
    <w:p w14:paraId="78986E0F" w14:textId="77777777" w:rsidR="00DD088F" w:rsidRPr="00A265F8" w:rsidRDefault="00DD088F" w:rsidP="00DD088F">
      <w:pPr>
        <w:numPr>
          <w:ilvl w:val="0"/>
          <w:numId w:val="30"/>
        </w:numPr>
        <w:tabs>
          <w:tab w:val="left" w:pos="708"/>
        </w:tabs>
        <w:rPr>
          <w:i/>
          <w:szCs w:val="24"/>
        </w:rPr>
      </w:pPr>
      <w:r w:rsidRPr="00A265F8">
        <w:rPr>
          <w:szCs w:val="24"/>
        </w:rPr>
        <w:t>VA/Miljø-blad nr. 16</w:t>
      </w:r>
      <w:r w:rsidRPr="00A265F8">
        <w:rPr>
          <w:i/>
          <w:szCs w:val="24"/>
        </w:rPr>
        <w:t xml:space="preserve">, PT. Kravspesifikasjon for duktile </w:t>
      </w:r>
      <w:proofErr w:type="spellStart"/>
      <w:r w:rsidRPr="00A265F8">
        <w:rPr>
          <w:i/>
          <w:szCs w:val="24"/>
        </w:rPr>
        <w:t>støpejernsrør</w:t>
      </w:r>
      <w:proofErr w:type="spellEnd"/>
      <w:r w:rsidRPr="00A265F8">
        <w:rPr>
          <w:i/>
          <w:szCs w:val="24"/>
        </w:rPr>
        <w:t xml:space="preserve">. </w:t>
      </w:r>
    </w:p>
    <w:p w14:paraId="0AC32060" w14:textId="77777777" w:rsidR="00DD088F" w:rsidRPr="00A265F8" w:rsidRDefault="00DD088F" w:rsidP="00DD088F">
      <w:pPr>
        <w:tabs>
          <w:tab w:val="left" w:pos="708"/>
        </w:tabs>
        <w:rPr>
          <w:szCs w:val="24"/>
        </w:rPr>
      </w:pPr>
    </w:p>
    <w:p w14:paraId="7ABDBE24" w14:textId="77777777" w:rsidR="00DD088F" w:rsidRPr="00A265F8" w:rsidRDefault="00DD088F" w:rsidP="0069356F">
      <w:pPr>
        <w:rPr>
          <w:szCs w:val="24"/>
        </w:rPr>
      </w:pPr>
      <w:r w:rsidRPr="00A265F8">
        <w:rPr>
          <w:szCs w:val="24"/>
        </w:rPr>
        <w:t xml:space="preserve">For </w:t>
      </w:r>
      <w:proofErr w:type="spellStart"/>
      <w:r w:rsidRPr="00A265F8">
        <w:rPr>
          <w:szCs w:val="24"/>
        </w:rPr>
        <w:t>samtlige</w:t>
      </w:r>
      <w:proofErr w:type="spellEnd"/>
      <w:r w:rsidRPr="00A265F8">
        <w:rPr>
          <w:szCs w:val="24"/>
        </w:rPr>
        <w:t xml:space="preserve"> VA/Miljø-blad er det den generelle teksten og krava til trykklause røyr som gjeld for overvassleidningar.</w:t>
      </w:r>
      <w:r w:rsidR="0069356F" w:rsidRPr="00A265F8">
        <w:rPr>
          <w:szCs w:val="24"/>
        </w:rPr>
        <w:t xml:space="preserve"> </w:t>
      </w:r>
      <w:r w:rsidRPr="00A265F8">
        <w:rPr>
          <w:szCs w:val="24"/>
        </w:rPr>
        <w:t>Kommunen avgjer val av leidningsmateriell.</w:t>
      </w:r>
    </w:p>
    <w:p w14:paraId="5C345EEA" w14:textId="77777777" w:rsidR="000F6BC2" w:rsidRPr="00A265F8" w:rsidRDefault="000F6BC2" w:rsidP="000F6BC2">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0F6BC2" w:rsidRPr="00A265F8" w14:paraId="12D0C9B4" w14:textId="77777777" w:rsidTr="00262ED5">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0F6BC2" w:rsidRPr="00A265F8" w14:paraId="4D8C7030" w14:textId="77777777" w:rsidTr="00262ED5">
              <w:trPr>
                <w:tblCellSpacing w:w="7" w:type="dxa"/>
                <w:jc w:val="center"/>
              </w:trPr>
              <w:tc>
                <w:tcPr>
                  <w:tcW w:w="4985" w:type="pct"/>
                  <w:vAlign w:val="center"/>
                </w:tcPr>
                <w:p w14:paraId="602A3051" w14:textId="77777777" w:rsidR="000F6BC2" w:rsidRPr="00A265F8" w:rsidRDefault="000F6BC2" w:rsidP="00262ED5">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0F6BC2" w:rsidRPr="00A265F8" w14:paraId="2BF8356C" w14:textId="77777777" w:rsidTr="00262ED5">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0F6BC2" w:rsidRPr="00A265F8" w14:paraId="019077FD" w14:textId="77777777" w:rsidTr="00262ED5">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0F6BC2" w:rsidRPr="00A265F8" w14:paraId="58673E4F" w14:textId="77777777" w:rsidTr="000F6BC2">
                          <w:trPr>
                            <w:tblCellSpacing w:w="7" w:type="dxa"/>
                            <w:jc w:val="center"/>
                          </w:trPr>
                          <w:tc>
                            <w:tcPr>
                              <w:tcW w:w="4984"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0F6BC2" w:rsidRPr="00A265F8" w14:paraId="4EF4B5D6" w14:textId="77777777" w:rsidTr="000F6BC2">
                                <w:trPr>
                                  <w:tblCellSpacing w:w="7" w:type="dxa"/>
                                  <w:jc w:val="center"/>
                                </w:trPr>
                                <w:tc>
                                  <w:tcPr>
                                    <w:tcW w:w="4984" w:type="pct"/>
                                    <w:vAlign w:val="center"/>
                                  </w:tcPr>
                                  <w:p w14:paraId="1FB8B655" w14:textId="1B0E6240" w:rsidR="000F6BC2" w:rsidRPr="00A265F8" w:rsidRDefault="000F6BC2" w:rsidP="00262ED5">
                                    <w:pPr>
                                      <w:ind w:left="724" w:right="1792"/>
                                    </w:pPr>
                                    <w:r w:rsidRPr="00A265F8">
                                      <w:t xml:space="preserve">Stigerøyra skal vere tersa under arbeid slik at singel/andre </w:t>
                                    </w:r>
                                    <w:proofErr w:type="spellStart"/>
                                    <w:r w:rsidRPr="00A265F8">
                                      <w:t>uønska</w:t>
                                    </w:r>
                                    <w:proofErr w:type="spellEnd"/>
                                    <w:r w:rsidRPr="00A265F8">
                                      <w:t xml:space="preserve"> ting ikkje kjem inn på leidningsnettet</w:t>
                                    </w:r>
                                    <w:r w:rsidR="00704C91" w:rsidRPr="00A265F8">
                                      <w:t>.</w:t>
                                    </w:r>
                                  </w:p>
                                  <w:p w14:paraId="0C37AD01" w14:textId="77777777" w:rsidR="000F6BC2" w:rsidRPr="00A265F8" w:rsidRDefault="000F6BC2" w:rsidP="002776F9">
                                    <w:pPr>
                                      <w:ind w:right="1792"/>
                                    </w:pPr>
                                  </w:p>
                                </w:tc>
                              </w:tr>
                            </w:tbl>
                            <w:p w14:paraId="1CF0AE9B" w14:textId="77777777" w:rsidR="000F6BC2" w:rsidRPr="00A265F8" w:rsidRDefault="000F6BC2" w:rsidP="00262ED5">
                              <w:pPr>
                                <w:ind w:left="768" w:right="1792"/>
                                <w:rPr>
                                  <w:rFonts w:eastAsia="MS Mincho"/>
                                  <w:iCs/>
                                </w:rPr>
                              </w:pPr>
                            </w:p>
                          </w:tc>
                        </w:tr>
                      </w:tbl>
                      <w:p w14:paraId="0BCE39EA" w14:textId="77777777" w:rsidR="000F6BC2" w:rsidRPr="00A265F8" w:rsidRDefault="000F6BC2" w:rsidP="00262ED5">
                        <w:pPr>
                          <w:ind w:left="812" w:right="1792"/>
                          <w:rPr>
                            <w:rFonts w:ascii="Arial Unicode MS" w:eastAsia="Arial Unicode MS" w:hAnsi="Arial Unicode MS" w:cs="Arial Unicode MS"/>
                          </w:rPr>
                        </w:pPr>
                      </w:p>
                    </w:tc>
                  </w:tr>
                </w:tbl>
                <w:p w14:paraId="1E57DE4F" w14:textId="77777777" w:rsidR="000F6BC2" w:rsidRPr="00A265F8" w:rsidRDefault="000F6BC2" w:rsidP="00262ED5">
                  <w:pPr>
                    <w:ind w:left="856" w:right="1612"/>
                    <w:rPr>
                      <w:rFonts w:eastAsia="MS Mincho"/>
                      <w:iCs/>
                    </w:rPr>
                  </w:pPr>
                </w:p>
              </w:tc>
            </w:tr>
          </w:tbl>
          <w:p w14:paraId="6C264277" w14:textId="77777777" w:rsidR="000F6BC2" w:rsidRPr="00A265F8" w:rsidRDefault="000F6BC2" w:rsidP="00262ED5">
            <w:pPr>
              <w:ind w:left="893"/>
              <w:rPr>
                <w:rFonts w:ascii="Arial Unicode MS" w:eastAsia="Arial Unicode MS" w:hAnsi="Arial Unicode MS" w:cs="Arial Unicode MS"/>
              </w:rPr>
            </w:pPr>
          </w:p>
        </w:tc>
      </w:tr>
    </w:tbl>
    <w:p w14:paraId="6ED6C100" w14:textId="77777777" w:rsidR="000F6BC2" w:rsidRPr="00A265F8" w:rsidRDefault="000F6BC2" w:rsidP="000F6BC2"/>
    <w:p w14:paraId="3FB70932" w14:textId="77777777" w:rsidR="007F5781" w:rsidRPr="00A265F8" w:rsidRDefault="007F5781" w:rsidP="007F5781">
      <w:r w:rsidRPr="00A265F8">
        <w:t xml:space="preserve">    </w:t>
      </w:r>
    </w:p>
    <w:p w14:paraId="6BE8A817" w14:textId="77777777" w:rsidR="007F5781" w:rsidRPr="00A265F8" w:rsidRDefault="00080D07" w:rsidP="00F47A9C">
      <w:pPr>
        <w:pStyle w:val="Overskrift3"/>
      </w:pPr>
      <w:bookmarkStart w:id="198" w:name="_Toc379981319"/>
      <w:r w:rsidRPr="00A265F8">
        <w:br w:type="page"/>
      </w:r>
      <w:bookmarkStart w:id="199" w:name="_Toc211949882"/>
      <w:r w:rsidR="007F5781" w:rsidRPr="00A265F8">
        <w:lastRenderedPageBreak/>
        <w:t>7.8 Mottakskontroll</w:t>
      </w:r>
      <w:bookmarkEnd w:id="198"/>
      <w:bookmarkEnd w:id="199"/>
    </w:p>
    <w:p w14:paraId="57856DE5" w14:textId="77777777" w:rsidR="007F5781" w:rsidRPr="00A265F8" w:rsidRDefault="007F5781" w:rsidP="007F5781"/>
    <w:p w14:paraId="34D5C7A1" w14:textId="77777777" w:rsidR="007F5781" w:rsidRPr="00A265F8" w:rsidRDefault="007F5781" w:rsidP="007F5781">
      <w:proofErr w:type="spellStart"/>
      <w:r w:rsidRPr="00A265F8">
        <w:t>Utførende</w:t>
      </w:r>
      <w:proofErr w:type="spellEnd"/>
      <w:r w:rsidRPr="00A265F8">
        <w:t xml:space="preserve"> entreprenør skal bekrefte mott</w:t>
      </w:r>
      <w:r w:rsidR="00DD088F" w:rsidRPr="00A265F8">
        <w:t>ak og kontroll av alle leveransa</w:t>
      </w:r>
      <w:r w:rsidRPr="00A265F8">
        <w:t>r skriftl</w:t>
      </w:r>
      <w:r w:rsidR="00DD088F" w:rsidRPr="00A265F8">
        <w:t>e</w:t>
      </w:r>
      <w:r w:rsidRPr="00A265F8">
        <w:t xml:space="preserve">g. </w:t>
      </w:r>
    </w:p>
    <w:p w14:paraId="08583260" w14:textId="77777777" w:rsidR="007F5781" w:rsidRPr="00A265F8" w:rsidRDefault="007F5781" w:rsidP="007F5781">
      <w:r w:rsidRPr="00A265F8">
        <w:t>Utfør</w:t>
      </w:r>
      <w:r w:rsidR="00DD088F" w:rsidRPr="00A265F8">
        <w:t>a</w:t>
      </w:r>
      <w:r w:rsidRPr="00A265F8">
        <w:t>nde har deretter ansvaret for videre h</w:t>
      </w:r>
      <w:r w:rsidR="00DD088F" w:rsidRPr="00A265F8">
        <w:t>a</w:t>
      </w:r>
      <w:r w:rsidRPr="00A265F8">
        <w:t>ndtering og tilstand.</w:t>
      </w:r>
    </w:p>
    <w:p w14:paraId="3A9139E8"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21D78048"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47E0F2F1" w14:textId="77777777" w:rsidTr="007F5781">
              <w:trPr>
                <w:tblCellSpacing w:w="7" w:type="dxa"/>
                <w:jc w:val="center"/>
              </w:trPr>
              <w:tc>
                <w:tcPr>
                  <w:tcW w:w="4985" w:type="pct"/>
                  <w:vAlign w:val="center"/>
                </w:tcPr>
                <w:p w14:paraId="7067597D" w14:textId="77777777" w:rsidR="007F5781" w:rsidRPr="00A265F8" w:rsidRDefault="007F5781" w:rsidP="007F5781">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2ABC42DF"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05DC3FE5"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6112FAC5"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742E9042" w14:textId="77777777" w:rsidTr="007F5781">
                                <w:trPr>
                                  <w:tblCellSpacing w:w="7" w:type="dxa"/>
                                  <w:jc w:val="center"/>
                                </w:trPr>
                                <w:tc>
                                  <w:tcPr>
                                    <w:tcW w:w="4985" w:type="pct"/>
                                    <w:vAlign w:val="center"/>
                                  </w:tcPr>
                                  <w:p w14:paraId="0517F53B" w14:textId="77777777" w:rsidR="009F748B" w:rsidRPr="00A265F8" w:rsidRDefault="009F748B" w:rsidP="009F748B">
                                    <w:pPr>
                                      <w:ind w:left="768" w:right="1792"/>
                                      <w:rPr>
                                        <w:rFonts w:eastAsia="MS Mincho"/>
                                        <w:i/>
                                        <w:iCs/>
                                        <w:szCs w:val="24"/>
                                      </w:rPr>
                                    </w:pPr>
                                    <w:r w:rsidRPr="00A265F8">
                                      <w:rPr>
                                        <w:rFonts w:eastAsia="MS Mincho"/>
                                        <w:i/>
                                        <w:iCs/>
                                        <w:szCs w:val="24"/>
                                      </w:rPr>
                                      <w:t xml:space="preserve">Mottakskontroll av røyr og delar, lagring og montering </w:t>
                                    </w:r>
                                  </w:p>
                                  <w:p w14:paraId="032781DF" w14:textId="77777777" w:rsidR="009F748B" w:rsidRPr="00A265F8" w:rsidRDefault="009F748B" w:rsidP="009F748B">
                                    <w:pPr>
                                      <w:ind w:left="724" w:right="1792"/>
                                    </w:pPr>
                                    <w:r w:rsidRPr="00A265F8">
                                      <w:t xml:space="preserve">Utførande entreprenør har ansvaret for handtering og tilstand av røyra og inntil dei er overtekne av kommunen. Alle røyr skal vere tersa/plugga i begge endar under lagring fram til montering i grøfta i samsvar med produsenten sine tilrådingar. Ved montering/legging av røyra skal enden vere tersa fram til neste røyr blir montert. </w:t>
                                    </w:r>
                                  </w:p>
                                  <w:p w14:paraId="1DAE0CA6" w14:textId="77777777" w:rsidR="009F748B" w:rsidRPr="00A265F8" w:rsidRDefault="009F748B" w:rsidP="009F748B">
                                    <w:pPr>
                                      <w:ind w:left="724" w:right="1792"/>
                                    </w:pPr>
                                    <w:r w:rsidRPr="00A265F8">
                                      <w:t xml:space="preserve">Utførande entreprenør skal kontrollere røyr og kummar for feil/ skader. Evt. feil/ skadar skal meldast skriftleg til kommunen. Stikkprøvar kan bli gjennomført av kommunen. </w:t>
                                    </w:r>
                                  </w:p>
                                  <w:p w14:paraId="3927FE78" w14:textId="77777777" w:rsidR="009F748B" w:rsidRPr="00A265F8" w:rsidRDefault="009F748B" w:rsidP="009F748B">
                                    <w:pPr>
                                      <w:ind w:left="724" w:right="1792"/>
                                    </w:pPr>
                                    <w:r w:rsidRPr="00A265F8">
                                      <w:t xml:space="preserve">Ved mellomlagring på anleggsstaden, skal røyra ligge på pallar, </w:t>
                                    </w:r>
                                    <w:proofErr w:type="spellStart"/>
                                    <w:r w:rsidRPr="00A265F8">
                                      <w:t>omfyllingsmasse</w:t>
                                    </w:r>
                                    <w:proofErr w:type="spellEnd"/>
                                    <w:r w:rsidRPr="00A265F8">
                                      <w:t xml:space="preserve"> eller liknande i samsvar med rettleiinga frå produsent.</w:t>
                                    </w:r>
                                  </w:p>
                                  <w:p w14:paraId="50089450" w14:textId="4E5A1AFC" w:rsidR="007F5781" w:rsidRPr="00A265F8" w:rsidRDefault="009F748B" w:rsidP="009F748B">
                                    <w:pPr>
                                      <w:ind w:left="724" w:right="1792"/>
                                    </w:pPr>
                                    <w:r w:rsidRPr="00A265F8">
                                      <w:t xml:space="preserve">Ved langvarig lagring  dvs. meir enn 3 månader, skal røyra </w:t>
                                    </w:r>
                                    <w:proofErr w:type="spellStart"/>
                                    <w:r w:rsidRPr="00A265F8">
                                      <w:t>tildekkast</w:t>
                                    </w:r>
                                    <w:proofErr w:type="spellEnd"/>
                                    <w:r w:rsidRPr="00A265F8">
                                      <w:t>.</w:t>
                                    </w:r>
                                  </w:p>
                                </w:tc>
                              </w:tr>
                            </w:tbl>
                            <w:p w14:paraId="396133F4" w14:textId="77777777" w:rsidR="007F5781" w:rsidRPr="00A265F8" w:rsidRDefault="007F5781" w:rsidP="007F5781">
                              <w:pPr>
                                <w:ind w:left="768" w:right="1792"/>
                                <w:rPr>
                                  <w:rFonts w:eastAsia="MS Mincho"/>
                                  <w:iCs/>
                                </w:rPr>
                              </w:pPr>
                            </w:p>
                          </w:tc>
                        </w:tr>
                      </w:tbl>
                      <w:p w14:paraId="302B3D52" w14:textId="77777777" w:rsidR="007F5781" w:rsidRPr="00A265F8" w:rsidRDefault="007F5781" w:rsidP="007F5781">
                        <w:pPr>
                          <w:ind w:left="812" w:right="1792"/>
                          <w:rPr>
                            <w:rFonts w:ascii="Arial Unicode MS" w:eastAsia="Arial Unicode MS" w:hAnsi="Arial Unicode MS" w:cs="Arial Unicode MS"/>
                          </w:rPr>
                        </w:pPr>
                      </w:p>
                    </w:tc>
                  </w:tr>
                </w:tbl>
                <w:p w14:paraId="6D8BE425" w14:textId="77777777" w:rsidR="007F5781" w:rsidRPr="00A265F8" w:rsidRDefault="007F5781" w:rsidP="007F5781">
                  <w:pPr>
                    <w:ind w:left="856" w:right="1612"/>
                    <w:rPr>
                      <w:rFonts w:eastAsia="MS Mincho"/>
                      <w:iCs/>
                    </w:rPr>
                  </w:pPr>
                </w:p>
              </w:tc>
            </w:tr>
          </w:tbl>
          <w:p w14:paraId="135E405A" w14:textId="77777777" w:rsidR="007F5781" w:rsidRPr="00A265F8" w:rsidRDefault="007F5781" w:rsidP="007F5781">
            <w:pPr>
              <w:ind w:left="893"/>
              <w:rPr>
                <w:rFonts w:ascii="Arial Unicode MS" w:eastAsia="Arial Unicode MS" w:hAnsi="Arial Unicode MS" w:cs="Arial Unicode MS"/>
              </w:rPr>
            </w:pPr>
          </w:p>
        </w:tc>
      </w:tr>
    </w:tbl>
    <w:p w14:paraId="63611DD9" w14:textId="77777777" w:rsidR="007F5781" w:rsidRPr="00A265F8" w:rsidRDefault="007F5781" w:rsidP="007F5781"/>
    <w:p w14:paraId="1FC309EA" w14:textId="77777777" w:rsidR="00EC23CB" w:rsidRPr="00A265F8" w:rsidRDefault="00EC23CB" w:rsidP="007F5781"/>
    <w:p w14:paraId="1860280F" w14:textId="77777777" w:rsidR="007F5781" w:rsidRPr="00A265F8" w:rsidRDefault="007F5781" w:rsidP="00F47A9C">
      <w:pPr>
        <w:pStyle w:val="Overskrift3"/>
      </w:pPr>
      <w:bookmarkStart w:id="200" w:name="_Toc379981320"/>
      <w:bookmarkStart w:id="201" w:name="_Toc211949883"/>
      <w:r w:rsidRPr="00A265F8">
        <w:t>7.9 Tilknyting av stikkle</w:t>
      </w:r>
      <w:r w:rsidR="00DD088F" w:rsidRPr="00A265F8">
        <w:t>i</w:t>
      </w:r>
      <w:r w:rsidRPr="00A265F8">
        <w:t>dning</w:t>
      </w:r>
      <w:r w:rsidR="00DD088F" w:rsidRPr="00A265F8">
        <w:t>a</w:t>
      </w:r>
      <w:r w:rsidRPr="00A265F8">
        <w:t xml:space="preserve">r / </w:t>
      </w:r>
      <w:proofErr w:type="spellStart"/>
      <w:r w:rsidRPr="00A265F8">
        <w:t>avgre</w:t>
      </w:r>
      <w:r w:rsidR="00DD088F" w:rsidRPr="00A265F8">
        <w:t>in</w:t>
      </w:r>
      <w:r w:rsidRPr="00A265F8">
        <w:t>ing</w:t>
      </w:r>
      <w:proofErr w:type="spellEnd"/>
      <w:r w:rsidRPr="00A265F8">
        <w:t xml:space="preserve"> på kommunal overva</w:t>
      </w:r>
      <w:r w:rsidR="00DD088F" w:rsidRPr="00A265F8">
        <w:t>ss</w:t>
      </w:r>
      <w:r w:rsidRPr="00A265F8">
        <w:t>le</w:t>
      </w:r>
      <w:r w:rsidR="00DD088F" w:rsidRPr="00A265F8">
        <w:t>i</w:t>
      </w:r>
      <w:r w:rsidRPr="00A265F8">
        <w:t>dning</w:t>
      </w:r>
      <w:bookmarkEnd w:id="200"/>
      <w:bookmarkEnd w:id="201"/>
    </w:p>
    <w:p w14:paraId="3BED76F4" w14:textId="77777777" w:rsidR="007F5781" w:rsidRPr="00A265F8" w:rsidRDefault="007F5781" w:rsidP="007F5781"/>
    <w:p w14:paraId="1FF94EA0" w14:textId="77777777" w:rsidR="00DD088F" w:rsidRPr="00A265F8" w:rsidRDefault="00DD088F" w:rsidP="00DD088F">
      <w:pPr>
        <w:rPr>
          <w:szCs w:val="24"/>
        </w:rPr>
      </w:pPr>
      <w:r w:rsidRPr="00A265F8">
        <w:rPr>
          <w:szCs w:val="24"/>
        </w:rPr>
        <w:t xml:space="preserve">Private stikkleidningar skal normalt koplast til kommunal overvassleidning utanfor kum. For nyanlegg skal det nyttast grenrøyr, elles kan ein nytta </w:t>
      </w:r>
      <w:proofErr w:type="spellStart"/>
      <w:r w:rsidRPr="00A265F8">
        <w:rPr>
          <w:szCs w:val="24"/>
        </w:rPr>
        <w:t>anboring</w:t>
      </w:r>
      <w:proofErr w:type="spellEnd"/>
      <w:r w:rsidRPr="00A265F8">
        <w:rPr>
          <w:szCs w:val="24"/>
        </w:rPr>
        <w:t xml:space="preserve"> .</w:t>
      </w:r>
    </w:p>
    <w:p w14:paraId="3A4A1DC0" w14:textId="77777777" w:rsidR="00DD088F" w:rsidRPr="00A265F8" w:rsidRDefault="00DD088F" w:rsidP="00DD088F">
      <w:pPr>
        <w:rPr>
          <w:szCs w:val="24"/>
        </w:rPr>
      </w:pPr>
    </w:p>
    <w:p w14:paraId="48642F7B" w14:textId="77777777" w:rsidR="00DD088F" w:rsidRPr="00A265F8" w:rsidRDefault="00DD088F" w:rsidP="00DD088F">
      <w:pPr>
        <w:rPr>
          <w:szCs w:val="24"/>
        </w:rPr>
      </w:pPr>
      <w:r w:rsidRPr="00A265F8">
        <w:rPr>
          <w:szCs w:val="24"/>
        </w:rPr>
        <w:t xml:space="preserve">Der det er ledige og gode </w:t>
      </w:r>
      <w:proofErr w:type="spellStart"/>
      <w:r w:rsidRPr="00A265F8">
        <w:rPr>
          <w:szCs w:val="24"/>
        </w:rPr>
        <w:t>prefabrikerte</w:t>
      </w:r>
      <w:proofErr w:type="spellEnd"/>
      <w:r w:rsidRPr="00A265F8">
        <w:rPr>
          <w:szCs w:val="24"/>
        </w:rPr>
        <w:t xml:space="preserve"> </w:t>
      </w:r>
      <w:proofErr w:type="spellStart"/>
      <w:r w:rsidRPr="00A265F8">
        <w:rPr>
          <w:szCs w:val="24"/>
        </w:rPr>
        <w:t>renneløysinger</w:t>
      </w:r>
      <w:proofErr w:type="spellEnd"/>
      <w:r w:rsidRPr="00A265F8">
        <w:rPr>
          <w:szCs w:val="24"/>
        </w:rPr>
        <w:t xml:space="preserve"> i kum, kan VA-</w:t>
      </w:r>
      <w:proofErr w:type="spellStart"/>
      <w:r w:rsidRPr="00A265F8">
        <w:rPr>
          <w:szCs w:val="24"/>
        </w:rPr>
        <w:t>ansvarlig</w:t>
      </w:r>
      <w:proofErr w:type="spellEnd"/>
      <w:r w:rsidRPr="00A265F8">
        <w:rPr>
          <w:szCs w:val="24"/>
        </w:rPr>
        <w:t xml:space="preserve"> i kommunen gje løyve til at desse blir brukt til </w:t>
      </w:r>
      <w:proofErr w:type="spellStart"/>
      <w:r w:rsidRPr="00A265F8">
        <w:rPr>
          <w:szCs w:val="24"/>
        </w:rPr>
        <w:t>tilknytning</w:t>
      </w:r>
      <w:proofErr w:type="spellEnd"/>
      <w:r w:rsidRPr="00A265F8">
        <w:rPr>
          <w:szCs w:val="24"/>
        </w:rPr>
        <w:t xml:space="preserve"> av stikkleidningar.</w:t>
      </w:r>
      <w:r w:rsidR="00527AB6" w:rsidRPr="00A265F8">
        <w:rPr>
          <w:szCs w:val="24"/>
        </w:rPr>
        <w:t xml:space="preserve">  </w:t>
      </w:r>
      <w:proofErr w:type="spellStart"/>
      <w:r w:rsidRPr="00A265F8">
        <w:rPr>
          <w:szCs w:val="24"/>
        </w:rPr>
        <w:t>Avgreining</w:t>
      </w:r>
      <w:proofErr w:type="spellEnd"/>
      <w:r w:rsidRPr="00A265F8">
        <w:rPr>
          <w:szCs w:val="24"/>
        </w:rPr>
        <w:t xml:space="preserve"> skal utførast i kum for leidning med innvendig dimensjon </w:t>
      </w:r>
      <w:proofErr w:type="spellStart"/>
      <w:r w:rsidRPr="00A265F8">
        <w:rPr>
          <w:szCs w:val="24"/>
        </w:rPr>
        <w:t>fra</w:t>
      </w:r>
      <w:proofErr w:type="spellEnd"/>
      <w:r w:rsidRPr="00A265F8">
        <w:rPr>
          <w:szCs w:val="24"/>
        </w:rPr>
        <w:t xml:space="preserve"> og med </w:t>
      </w:r>
      <w:smartTag w:uri="urn:schemas-microsoft-com:office:smarttags" w:element="metricconverter">
        <w:smartTagPr>
          <w:attr w:name="ProductID" w:val="150 mm"/>
        </w:smartTagPr>
        <w:r w:rsidRPr="00A265F8">
          <w:rPr>
            <w:szCs w:val="24"/>
          </w:rPr>
          <w:t>150 mm</w:t>
        </w:r>
      </w:smartTag>
      <w:r w:rsidRPr="00A265F8">
        <w:rPr>
          <w:szCs w:val="24"/>
        </w:rPr>
        <w:t xml:space="preserve">. </w:t>
      </w:r>
    </w:p>
    <w:p w14:paraId="467E6EA1" w14:textId="77777777" w:rsidR="00DD088F" w:rsidRPr="00A265F8" w:rsidRDefault="00DD088F" w:rsidP="00DD088F">
      <w:pPr>
        <w:rPr>
          <w:szCs w:val="24"/>
        </w:rPr>
      </w:pPr>
    </w:p>
    <w:p w14:paraId="7B66F45F" w14:textId="77777777" w:rsidR="00DD088F" w:rsidRPr="00A265F8" w:rsidRDefault="00DD088F" w:rsidP="00DD088F">
      <w:pPr>
        <w:rPr>
          <w:i/>
          <w:szCs w:val="24"/>
        </w:rPr>
      </w:pPr>
      <w:r w:rsidRPr="00A265F8">
        <w:rPr>
          <w:szCs w:val="24"/>
        </w:rPr>
        <w:t>Tilknyting/</w:t>
      </w:r>
      <w:proofErr w:type="spellStart"/>
      <w:r w:rsidRPr="00A265F8">
        <w:rPr>
          <w:szCs w:val="24"/>
        </w:rPr>
        <w:t>avgreining</w:t>
      </w:r>
      <w:proofErr w:type="spellEnd"/>
      <w:r w:rsidRPr="00A265F8">
        <w:rPr>
          <w:szCs w:val="24"/>
        </w:rPr>
        <w:t xml:space="preserve"> skal utførast i samsvar med VA/Miljø-blad nr. 33</w:t>
      </w:r>
      <w:r w:rsidRPr="00A265F8">
        <w:rPr>
          <w:i/>
          <w:szCs w:val="24"/>
        </w:rPr>
        <w:t xml:space="preserve">, UTA. </w:t>
      </w:r>
      <w:proofErr w:type="spellStart"/>
      <w:r w:rsidRPr="00A265F8">
        <w:rPr>
          <w:i/>
          <w:szCs w:val="24"/>
        </w:rPr>
        <w:t>Tilknytning</w:t>
      </w:r>
      <w:proofErr w:type="spellEnd"/>
      <w:r w:rsidRPr="00A265F8">
        <w:rPr>
          <w:i/>
          <w:szCs w:val="24"/>
        </w:rPr>
        <w:t xml:space="preserve"> av </w:t>
      </w:r>
      <w:proofErr w:type="spellStart"/>
      <w:r w:rsidRPr="00A265F8">
        <w:rPr>
          <w:i/>
          <w:szCs w:val="24"/>
        </w:rPr>
        <w:t>stikkledning</w:t>
      </w:r>
      <w:proofErr w:type="spellEnd"/>
      <w:r w:rsidRPr="00A265F8">
        <w:rPr>
          <w:i/>
          <w:szCs w:val="24"/>
        </w:rPr>
        <w:t xml:space="preserve"> til </w:t>
      </w:r>
      <w:proofErr w:type="spellStart"/>
      <w:r w:rsidRPr="00A265F8">
        <w:rPr>
          <w:i/>
          <w:szCs w:val="24"/>
        </w:rPr>
        <w:t>hovedavløpsledning</w:t>
      </w:r>
      <w:proofErr w:type="spellEnd"/>
      <w:r w:rsidRPr="00A265F8">
        <w:rPr>
          <w:i/>
          <w:szCs w:val="24"/>
        </w:rPr>
        <w:t xml:space="preserve">. </w:t>
      </w:r>
    </w:p>
    <w:p w14:paraId="37B9D134" w14:textId="77777777" w:rsidR="00DD088F" w:rsidRPr="00A265F8" w:rsidRDefault="00DD088F" w:rsidP="00DD088F">
      <w:pPr>
        <w:rPr>
          <w:szCs w:val="24"/>
        </w:rPr>
      </w:pPr>
    </w:p>
    <w:p w14:paraId="6E9B98EC" w14:textId="77777777" w:rsidR="00DD088F" w:rsidRPr="00A265F8" w:rsidRDefault="00DD088F" w:rsidP="00DD088F">
      <w:pPr>
        <w:rPr>
          <w:szCs w:val="24"/>
        </w:rPr>
      </w:pPr>
      <w:r w:rsidRPr="00A265F8">
        <w:rPr>
          <w:szCs w:val="24"/>
        </w:rPr>
        <w:t>Krav til innmåling:</w:t>
      </w:r>
    </w:p>
    <w:p w14:paraId="62467830" w14:textId="77777777" w:rsidR="00DD088F" w:rsidRPr="00A265F8" w:rsidRDefault="00DD088F" w:rsidP="00DD088F">
      <w:pPr>
        <w:rPr>
          <w:szCs w:val="24"/>
        </w:rPr>
      </w:pPr>
    </w:p>
    <w:p w14:paraId="447DBD5A" w14:textId="77777777" w:rsidR="00DD088F" w:rsidRPr="00A265F8" w:rsidRDefault="00DD088F" w:rsidP="00DD088F">
      <w:pPr>
        <w:rPr>
          <w:szCs w:val="24"/>
        </w:rPr>
      </w:pPr>
      <w:proofErr w:type="spellStart"/>
      <w:r w:rsidRPr="00A265F8">
        <w:rPr>
          <w:szCs w:val="24"/>
        </w:rPr>
        <w:t>Avgreining</w:t>
      </w:r>
      <w:proofErr w:type="spellEnd"/>
      <w:r w:rsidRPr="00A265F8">
        <w:rPr>
          <w:szCs w:val="24"/>
        </w:rPr>
        <w:t xml:space="preserve"> utanfor kum skal </w:t>
      </w:r>
      <w:proofErr w:type="spellStart"/>
      <w:r w:rsidRPr="00A265F8">
        <w:rPr>
          <w:szCs w:val="24"/>
        </w:rPr>
        <w:t>innmåles</w:t>
      </w:r>
      <w:proofErr w:type="spellEnd"/>
      <w:r w:rsidRPr="00A265F8">
        <w:rPr>
          <w:szCs w:val="24"/>
        </w:rPr>
        <w:t xml:space="preserve"> med X-, Y- og Z-</w:t>
      </w:r>
      <w:proofErr w:type="spellStart"/>
      <w:r w:rsidRPr="00A265F8">
        <w:rPr>
          <w:szCs w:val="24"/>
        </w:rPr>
        <w:t>koordinater</w:t>
      </w:r>
      <w:proofErr w:type="spellEnd"/>
      <w:r w:rsidRPr="00A265F8">
        <w:rPr>
          <w:szCs w:val="24"/>
        </w:rPr>
        <w:t xml:space="preserve">. </w:t>
      </w:r>
    </w:p>
    <w:p w14:paraId="26D5FF76" w14:textId="77777777" w:rsidR="00DD088F" w:rsidRPr="00A265F8" w:rsidRDefault="00DD088F" w:rsidP="00DD088F">
      <w:pPr>
        <w:rPr>
          <w:szCs w:val="24"/>
        </w:rPr>
      </w:pPr>
      <w:r w:rsidRPr="00A265F8">
        <w:rPr>
          <w:szCs w:val="24"/>
        </w:rPr>
        <w:t xml:space="preserve">For </w:t>
      </w:r>
      <w:proofErr w:type="spellStart"/>
      <w:r w:rsidRPr="00A265F8">
        <w:rPr>
          <w:szCs w:val="24"/>
        </w:rPr>
        <w:t>anboring</w:t>
      </w:r>
      <w:proofErr w:type="spellEnd"/>
      <w:r w:rsidRPr="00A265F8">
        <w:rPr>
          <w:szCs w:val="24"/>
        </w:rPr>
        <w:t xml:space="preserve"> målar ein avstand med bandmål frå senter kumlokk på næraste kum til </w:t>
      </w:r>
      <w:proofErr w:type="spellStart"/>
      <w:r w:rsidRPr="00A265F8">
        <w:rPr>
          <w:szCs w:val="24"/>
        </w:rPr>
        <w:t>anboringspunkt</w:t>
      </w:r>
      <w:proofErr w:type="spellEnd"/>
      <w:r w:rsidRPr="00A265F8">
        <w:rPr>
          <w:szCs w:val="24"/>
        </w:rPr>
        <w:t xml:space="preserve">. </w:t>
      </w:r>
    </w:p>
    <w:p w14:paraId="7AB61C91"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1EC0230D"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33D05327" w14:textId="77777777" w:rsidTr="007F5781">
              <w:trPr>
                <w:tblCellSpacing w:w="7" w:type="dxa"/>
                <w:jc w:val="center"/>
              </w:trPr>
              <w:tc>
                <w:tcPr>
                  <w:tcW w:w="4985" w:type="pct"/>
                  <w:vAlign w:val="center"/>
                </w:tcPr>
                <w:p w14:paraId="4E9CF113" w14:textId="48ACAFED" w:rsidR="0095545A" w:rsidRPr="003E6713" w:rsidRDefault="007F5781" w:rsidP="003E6713">
                  <w:pPr>
                    <w:ind w:left="893"/>
                    <w:rPr>
                      <w:b/>
                      <w:bCs/>
                    </w:rPr>
                  </w:pPr>
                  <w:r w:rsidRPr="00A265F8">
                    <w:rPr>
                      <w:b/>
                      <w:bCs/>
                    </w:rPr>
                    <w:t xml:space="preserve">Lokale </w:t>
                  </w:r>
                  <w:r w:rsidR="0069356F" w:rsidRPr="00A265F8">
                    <w:rPr>
                      <w:b/>
                      <w:bCs/>
                    </w:rPr>
                    <w:t>vilkår</w:t>
                  </w:r>
                </w:p>
                <w:tbl>
                  <w:tblPr>
                    <w:tblW w:w="5000" w:type="pct"/>
                    <w:jc w:val="center"/>
                    <w:tblCellSpacing w:w="7" w:type="dxa"/>
                    <w:tblCellMar>
                      <w:top w:w="30" w:type="dxa"/>
                      <w:left w:w="30" w:type="dxa"/>
                      <w:bottom w:w="30" w:type="dxa"/>
                      <w:right w:w="30" w:type="dxa"/>
                    </w:tblCellMar>
                    <w:tblLook w:val="04A0" w:firstRow="1" w:lastRow="0" w:firstColumn="1" w:lastColumn="0" w:noHBand="0" w:noVBand="1"/>
                  </w:tblPr>
                  <w:tblGrid>
                    <w:gridCol w:w="8849"/>
                  </w:tblGrid>
                  <w:tr w:rsidR="0095545A" w:rsidRPr="00A265F8" w14:paraId="009ADF04" w14:textId="77777777" w:rsidTr="009223DF">
                    <w:trPr>
                      <w:tblCellSpacing w:w="7" w:type="dxa"/>
                      <w:jc w:val="center"/>
                    </w:trPr>
                    <w:tc>
                      <w:tcPr>
                        <w:tcW w:w="4984" w:type="pct"/>
                        <w:vAlign w:val="center"/>
                        <w:hideMark/>
                      </w:tcPr>
                      <w:p w14:paraId="28D9DFEF" w14:textId="77777777" w:rsidR="0095545A" w:rsidRPr="00A265F8" w:rsidRDefault="0095545A" w:rsidP="0095545A">
                        <w:pPr>
                          <w:ind w:left="724" w:right="1792"/>
                        </w:pPr>
                        <w:r w:rsidRPr="00A265F8">
                          <w:t xml:space="preserve">Tilknyting skal vere i samsvar med kommunen sitt abonnementsvilkår /avtaleverk for tilknyting til kommunalt/ offentleg VA anlegg. </w:t>
                        </w:r>
                      </w:p>
                      <w:p w14:paraId="1AD899FF" w14:textId="77777777" w:rsidR="001C1657" w:rsidRPr="00A265F8" w:rsidRDefault="001C1657" w:rsidP="001C1657">
                        <w:pPr>
                          <w:ind w:left="724" w:right="1792"/>
                          <w:rPr>
                            <w:rFonts w:eastAsia="Arial Unicode MS"/>
                            <w:i/>
                            <w:iCs/>
                          </w:rPr>
                        </w:pPr>
                        <w:r w:rsidRPr="00A265F8">
                          <w:rPr>
                            <w:rFonts w:eastAsia="Arial Unicode MS"/>
                            <w:i/>
                            <w:iCs/>
                          </w:rPr>
                          <w:t>Overvatn skal i størst mogleg grad handterast lokalt jamfør vedlegg B7 Overvassnorm.</w:t>
                        </w:r>
                      </w:p>
                      <w:p w14:paraId="49708C8B" w14:textId="77173A2A" w:rsidR="0095545A" w:rsidRPr="00A265F8" w:rsidRDefault="001C1657" w:rsidP="0095545A">
                        <w:pPr>
                          <w:ind w:left="724" w:right="1792"/>
                          <w:rPr>
                            <w:rFonts w:eastAsia="Arial Unicode MS"/>
                            <w:i/>
                            <w:iCs/>
                          </w:rPr>
                        </w:pPr>
                        <w:r w:rsidRPr="00A265F8">
                          <w:rPr>
                            <w:rFonts w:eastAsia="Arial Unicode MS"/>
                            <w:i/>
                            <w:iCs/>
                          </w:rPr>
                          <w:t xml:space="preserve">Ved </w:t>
                        </w:r>
                        <w:proofErr w:type="spellStart"/>
                        <w:r w:rsidRPr="00A265F8">
                          <w:rPr>
                            <w:rFonts w:eastAsia="Arial Unicode MS"/>
                            <w:i/>
                            <w:iCs/>
                          </w:rPr>
                          <w:t>påkopling</w:t>
                        </w:r>
                        <w:proofErr w:type="spellEnd"/>
                        <w:r w:rsidRPr="00A265F8">
                          <w:rPr>
                            <w:rFonts w:eastAsia="Arial Unicode MS"/>
                            <w:i/>
                            <w:iCs/>
                          </w:rPr>
                          <w:t xml:space="preserve"> til kommunalt leidningsnett</w:t>
                        </w:r>
                        <w:r w:rsidR="00CA6AFF" w:rsidRPr="00A265F8">
                          <w:rPr>
                            <w:rFonts w:eastAsia="Arial Unicode MS"/>
                            <w:i/>
                            <w:iCs/>
                          </w:rPr>
                          <w:t xml:space="preserve"> skal</w:t>
                        </w:r>
                        <w:r w:rsidR="00485B59" w:rsidRPr="00A265F8">
                          <w:rPr>
                            <w:rFonts w:eastAsia="Arial Unicode MS"/>
                            <w:i/>
                            <w:iCs/>
                          </w:rPr>
                          <w:t xml:space="preserve"> det</w:t>
                        </w:r>
                        <w:r w:rsidR="00CA6AFF" w:rsidRPr="00A265F8">
                          <w:rPr>
                            <w:rFonts w:eastAsia="Arial Unicode MS"/>
                            <w:i/>
                            <w:iCs/>
                          </w:rPr>
                          <w:t xml:space="preserve"> alltid være sandfangskum</w:t>
                        </w:r>
                        <w:r w:rsidR="00485B59" w:rsidRPr="00A265F8">
                          <w:rPr>
                            <w:rFonts w:eastAsia="Arial Unicode MS"/>
                            <w:i/>
                            <w:iCs/>
                          </w:rPr>
                          <w:t xml:space="preserve">. </w:t>
                        </w:r>
                      </w:p>
                      <w:p w14:paraId="2DC695AE" w14:textId="541B4E24" w:rsidR="0095545A" w:rsidRPr="003E6713" w:rsidRDefault="0095545A" w:rsidP="00F03726">
                        <w:pPr>
                          <w:ind w:left="724" w:right="1792"/>
                          <w:rPr>
                            <w:rFonts w:eastAsia="Arial Unicode MS"/>
                            <w:i/>
                            <w:iCs/>
                            <w:u w:val="single"/>
                          </w:rPr>
                        </w:pPr>
                        <w:r w:rsidRPr="003E6713">
                          <w:rPr>
                            <w:rFonts w:eastAsia="Arial Unicode MS"/>
                            <w:i/>
                            <w:iCs/>
                            <w:u w:val="single"/>
                          </w:rPr>
                          <w:t xml:space="preserve">For kommunane Askvoll, </w:t>
                        </w:r>
                        <w:r w:rsidR="00DF17F4" w:rsidRPr="003E6713">
                          <w:rPr>
                            <w:rFonts w:eastAsia="Arial Unicode MS"/>
                            <w:i/>
                            <w:iCs/>
                            <w:u w:val="single"/>
                          </w:rPr>
                          <w:t>Bremanger,</w:t>
                        </w:r>
                        <w:r w:rsidRPr="003E6713">
                          <w:rPr>
                            <w:rFonts w:eastAsia="Arial Unicode MS"/>
                            <w:i/>
                            <w:iCs/>
                            <w:u w:val="single"/>
                          </w:rPr>
                          <w:t xml:space="preserve"> Fjaler, Hyllestad, Gloppen</w:t>
                        </w:r>
                        <w:r w:rsidR="00415F9D" w:rsidRPr="003E6713">
                          <w:rPr>
                            <w:rFonts w:eastAsia="Arial Unicode MS"/>
                            <w:i/>
                            <w:iCs/>
                            <w:u w:val="single"/>
                          </w:rPr>
                          <w:t>,</w:t>
                        </w:r>
                        <w:r w:rsidRPr="003E6713">
                          <w:rPr>
                            <w:rFonts w:eastAsia="Arial Unicode MS"/>
                            <w:i/>
                            <w:iCs/>
                            <w:u w:val="single"/>
                          </w:rPr>
                          <w:t xml:space="preserve"> Solund </w:t>
                        </w:r>
                        <w:r w:rsidR="00B3717C" w:rsidRPr="003E6713">
                          <w:rPr>
                            <w:rFonts w:eastAsia="Arial Unicode MS"/>
                            <w:i/>
                            <w:iCs/>
                            <w:u w:val="single"/>
                          </w:rPr>
                          <w:t xml:space="preserve"> Stad</w:t>
                        </w:r>
                        <w:r w:rsidR="00415F9D" w:rsidRPr="003E6713">
                          <w:rPr>
                            <w:rFonts w:eastAsia="Arial Unicode MS"/>
                            <w:i/>
                            <w:iCs/>
                            <w:u w:val="single"/>
                          </w:rPr>
                          <w:t xml:space="preserve"> og Stryn</w:t>
                        </w:r>
                        <w:r w:rsidR="00B3717C" w:rsidRPr="003E6713">
                          <w:rPr>
                            <w:rFonts w:eastAsia="Arial Unicode MS"/>
                            <w:i/>
                            <w:iCs/>
                            <w:u w:val="single"/>
                          </w:rPr>
                          <w:t xml:space="preserve"> </w:t>
                        </w:r>
                        <w:r w:rsidRPr="003E6713">
                          <w:rPr>
                            <w:rFonts w:eastAsia="Arial Unicode MS"/>
                            <w:i/>
                            <w:iCs/>
                            <w:u w:val="single"/>
                          </w:rPr>
                          <w:t>gjeld følgjande</w:t>
                        </w:r>
                      </w:p>
                      <w:p w14:paraId="3B7878A2" w14:textId="7BED805F" w:rsidR="00080D07" w:rsidRPr="00A265F8" w:rsidRDefault="0095545A" w:rsidP="00274198">
                        <w:pPr>
                          <w:ind w:left="724" w:right="1792"/>
                          <w:rPr>
                            <w:rFonts w:eastAsia="Arial Unicode MS"/>
                          </w:rPr>
                        </w:pPr>
                        <w:r w:rsidRPr="00A265F8">
                          <w:rPr>
                            <w:rFonts w:eastAsia="Arial Unicode MS"/>
                          </w:rPr>
                          <w:t xml:space="preserve">Tilknyting til kommunalt overvassnett skal normalt skje i kummar. Tilknyting med greinrøyr utanom kum skal godkjennast av VA ansvarleg i kommunen.  Der privat overvassleidning blir tilkopla kommunal overvassleidning utanom kum, skal det etablerast eit stakekum/spylegren. Mogleg utforming er synt på standard teikning </w:t>
                        </w:r>
                        <w:r w:rsidRPr="00A265F8">
                          <w:rPr>
                            <w:rFonts w:eastAsia="Arial Unicode MS"/>
                            <w:u w:val="single"/>
                          </w:rPr>
                          <w:t>A6 - A. Tilkopling avløp i kum</w:t>
                        </w:r>
                        <w:r w:rsidR="0081702D" w:rsidRPr="00A265F8">
                          <w:rPr>
                            <w:rFonts w:eastAsia="Arial Unicode MS"/>
                          </w:rPr>
                          <w:t xml:space="preserve"> og</w:t>
                        </w:r>
                        <w:r w:rsidR="0081702D" w:rsidRPr="00A265F8">
                          <w:rPr>
                            <w:rFonts w:eastAsia="Arial Unicode MS"/>
                            <w:u w:val="single"/>
                          </w:rPr>
                          <w:t xml:space="preserve"> </w:t>
                        </w:r>
                        <w:r w:rsidR="00D10936" w:rsidRPr="00A265F8">
                          <w:rPr>
                            <w:rFonts w:eastAsia="Arial Unicode MS"/>
                            <w:u w:val="single"/>
                          </w:rPr>
                          <w:t>A5-A1 tilkopling stikkleidning.</w:t>
                        </w:r>
                      </w:p>
                      <w:p w14:paraId="17B8A9DC" w14:textId="77777777" w:rsidR="00080D07" w:rsidRPr="00A265F8" w:rsidRDefault="00080D07" w:rsidP="0095545A">
                        <w:pPr>
                          <w:ind w:left="724" w:right="1792"/>
                          <w:rPr>
                            <w:rFonts w:eastAsia="Arial Unicode MS"/>
                          </w:rPr>
                        </w:pPr>
                      </w:p>
                      <w:p w14:paraId="4CD1567F" w14:textId="0FEB24D0" w:rsidR="0095545A" w:rsidRPr="00A265F8" w:rsidRDefault="0095545A" w:rsidP="00274198">
                        <w:pPr>
                          <w:ind w:left="724" w:right="1792"/>
                          <w:rPr>
                            <w:rFonts w:eastAsia="Arial Unicode MS"/>
                            <w:i/>
                            <w:iCs/>
                          </w:rPr>
                        </w:pPr>
                        <w:r w:rsidRPr="00A265F8">
                          <w:rPr>
                            <w:rFonts w:eastAsia="Arial Unicode MS"/>
                            <w:i/>
                            <w:iCs/>
                          </w:rPr>
                          <w:t>For Sunnfjord kommune gjeld følgjande:</w:t>
                        </w:r>
                      </w:p>
                      <w:p w14:paraId="15F016EA" w14:textId="77777777" w:rsidR="0095545A" w:rsidRPr="00A265F8" w:rsidRDefault="0095545A" w:rsidP="0095545A">
                        <w:pPr>
                          <w:ind w:left="763"/>
                        </w:pPr>
                        <w:r w:rsidRPr="00A265F8">
                          <w:lastRenderedPageBreak/>
                          <w:t xml:space="preserve">Tilknyting til kommunalt overvassnett skal normalt skje med bruk av greinrøyr, </w:t>
                        </w:r>
                        <w:proofErr w:type="spellStart"/>
                        <w:r w:rsidRPr="00A265F8">
                          <w:t>jf</w:t>
                        </w:r>
                        <w:proofErr w:type="spellEnd"/>
                        <w:r w:rsidRPr="00A265F8">
                          <w:t xml:space="preserve"> standard teikning </w:t>
                        </w:r>
                        <w:r w:rsidRPr="00A265F8">
                          <w:rPr>
                            <w:u w:val="single"/>
                          </w:rPr>
                          <w:t>A6 - B Tilkopling avløp med gren.</w:t>
                        </w:r>
                        <w:r w:rsidRPr="00A265F8">
                          <w:t xml:space="preserve"> Stake/spylekum skal etablerast på stikkleidningen.</w:t>
                        </w:r>
                      </w:p>
                      <w:p w14:paraId="75372D64" w14:textId="24A67D23" w:rsidR="0095545A" w:rsidRPr="00A265F8" w:rsidRDefault="0095545A" w:rsidP="00CA6AFF">
                        <w:pPr>
                          <w:ind w:left="763"/>
                        </w:pPr>
                        <w:r w:rsidRPr="00A265F8">
                          <w:rPr>
                            <w:lang w:eastAsia="en-US"/>
                          </w:rPr>
                          <w:t>Leidningen med størst vassføring skal alltid gå rett gjennom kummen - i hovudløpet til kummen.</w:t>
                        </w:r>
                      </w:p>
                      <w:p w14:paraId="60D542F2" w14:textId="77777777" w:rsidR="0095545A" w:rsidRPr="00A265F8" w:rsidRDefault="0095545A" w:rsidP="0095545A">
                        <w:pPr>
                          <w:ind w:left="763"/>
                          <w:rPr>
                            <w:i/>
                          </w:rPr>
                        </w:pPr>
                        <w:r w:rsidRPr="00A265F8">
                          <w:t xml:space="preserve">For Sunnfjord kommune blir det og vist til A 5- B </w:t>
                        </w:r>
                        <w:r w:rsidRPr="00A265F8">
                          <w:rPr>
                            <w:i/>
                          </w:rPr>
                          <w:t>Tilknyting stikkleidningar Sunnfjord kommune</w:t>
                        </w:r>
                        <w:r w:rsidR="00DF17F4" w:rsidRPr="00A265F8">
                          <w:rPr>
                            <w:i/>
                          </w:rPr>
                          <w:t xml:space="preserve"> </w:t>
                        </w:r>
                      </w:p>
                      <w:p w14:paraId="70763439" w14:textId="77777777" w:rsidR="0095545A" w:rsidRPr="00A265F8" w:rsidRDefault="0095545A" w:rsidP="0095545A">
                        <w:pPr>
                          <w:ind w:left="724" w:right="1792"/>
                          <w:rPr>
                            <w:rFonts w:eastAsia="Arial Unicode MS"/>
                          </w:rPr>
                        </w:pPr>
                      </w:p>
                      <w:p w14:paraId="01BE67A5" w14:textId="77777777" w:rsidR="0095545A" w:rsidRPr="00A265F8" w:rsidRDefault="0095545A" w:rsidP="0095545A">
                        <w:pPr>
                          <w:ind w:left="724" w:right="1792"/>
                          <w:rPr>
                            <w:rFonts w:eastAsia="Arial Unicode MS"/>
                          </w:rPr>
                        </w:pPr>
                      </w:p>
                    </w:tc>
                  </w:tr>
                  <w:tr w:rsidR="0095545A" w:rsidRPr="00A265F8" w14:paraId="1838F544" w14:textId="77777777" w:rsidTr="009223DF">
                    <w:trPr>
                      <w:tblCellSpacing w:w="7" w:type="dxa"/>
                      <w:jc w:val="center"/>
                    </w:trPr>
                    <w:tc>
                      <w:tcPr>
                        <w:tcW w:w="4984" w:type="pct"/>
                        <w:vAlign w:val="center"/>
                        <w:hideMark/>
                      </w:tcPr>
                      <w:p w14:paraId="506A472A" w14:textId="77777777" w:rsidR="0095545A" w:rsidRPr="00A265F8" w:rsidRDefault="0095545A" w:rsidP="0095545A">
                        <w:pPr>
                          <w:ind w:left="724" w:right="1792"/>
                          <w:rPr>
                            <w:rFonts w:ascii="Arial Unicode MS" w:eastAsia="Arial Unicode MS" w:hAnsi="Arial Unicode MS" w:cs="Arial Unicode MS"/>
                          </w:rPr>
                        </w:pPr>
                      </w:p>
                    </w:tc>
                  </w:tr>
                </w:tbl>
                <w:p w14:paraId="5C25DE5C" w14:textId="77777777" w:rsidR="0095545A" w:rsidRPr="00A265F8" w:rsidRDefault="0095545A" w:rsidP="007F5781">
                  <w:pPr>
                    <w:ind w:left="893"/>
                    <w:rPr>
                      <w:rFonts w:ascii="Arial Unicode MS" w:eastAsia="Arial Unicode MS" w:hAnsi="Arial Unicode MS" w:cs="Arial Unicode MS"/>
                    </w:rPr>
                  </w:pPr>
                </w:p>
              </w:tc>
            </w:tr>
          </w:tbl>
          <w:p w14:paraId="5A12CFF0" w14:textId="77777777" w:rsidR="007F5781" w:rsidRPr="00A265F8" w:rsidRDefault="007F5781" w:rsidP="007F5781">
            <w:pPr>
              <w:ind w:left="893"/>
              <w:rPr>
                <w:rFonts w:ascii="Arial Unicode MS" w:eastAsia="Arial Unicode MS" w:hAnsi="Arial Unicode MS" w:cs="Arial Unicode MS"/>
              </w:rPr>
            </w:pPr>
          </w:p>
        </w:tc>
      </w:tr>
    </w:tbl>
    <w:p w14:paraId="4C0D5CAC" w14:textId="77777777" w:rsidR="0069356F" w:rsidRPr="00A265F8" w:rsidRDefault="0069356F" w:rsidP="00F239A7">
      <w:bookmarkStart w:id="202" w:name="_Toc379981321"/>
    </w:p>
    <w:p w14:paraId="37A9201B" w14:textId="77777777" w:rsidR="00D42276" w:rsidRPr="00A265F8" w:rsidRDefault="00D42276" w:rsidP="00D42276"/>
    <w:p w14:paraId="6E417BAE" w14:textId="77777777" w:rsidR="00D42276" w:rsidRPr="00A265F8" w:rsidRDefault="00D42276" w:rsidP="00D42276"/>
    <w:p w14:paraId="6132B42D" w14:textId="77777777" w:rsidR="007F5781" w:rsidRPr="00A265F8" w:rsidRDefault="007F5781" w:rsidP="00F47A9C">
      <w:pPr>
        <w:pStyle w:val="Overskrift3"/>
      </w:pPr>
      <w:bookmarkStart w:id="203" w:name="_Toc211949884"/>
      <w:r w:rsidRPr="00A265F8">
        <w:t>7.10 Le</w:t>
      </w:r>
      <w:r w:rsidR="00DD088F" w:rsidRPr="00A265F8">
        <w:t>i</w:t>
      </w:r>
      <w:r w:rsidRPr="00A265F8">
        <w:t>dning i kurve</w:t>
      </w:r>
      <w:bookmarkEnd w:id="202"/>
      <w:bookmarkEnd w:id="203"/>
    </w:p>
    <w:p w14:paraId="713706D3" w14:textId="77777777" w:rsidR="00DD088F" w:rsidRPr="00A265F8" w:rsidRDefault="00DD088F" w:rsidP="00DD088F"/>
    <w:p w14:paraId="670DBCBE" w14:textId="77777777" w:rsidR="00DD088F" w:rsidRPr="00A265F8" w:rsidRDefault="00DD088F" w:rsidP="00DD088F">
      <w:r w:rsidRPr="00A265F8">
        <w:t>Som hov</w:t>
      </w:r>
      <w:r w:rsidR="0032099B" w:rsidRPr="00A265F8">
        <w:t>u</w:t>
      </w:r>
      <w:r w:rsidRPr="00A265F8">
        <w:t>dregel skal overvassleidning leggjast i rett line mellom kummane , både horisontalt og vertikalt. Etter avtale med VA-ansvarl</w:t>
      </w:r>
      <w:r w:rsidR="0032099B" w:rsidRPr="00A265F8">
        <w:t>e</w:t>
      </w:r>
      <w:r w:rsidRPr="00A265F8">
        <w:t xml:space="preserve">g i kommunen kan gje løyve til å leggja leidningen i kurve. </w:t>
      </w:r>
      <w:r w:rsidRPr="00A265F8">
        <w:br/>
        <w:t xml:space="preserve">Leidningen skal då målast inn (x, y, z) kvar 10. meter. </w:t>
      </w:r>
    </w:p>
    <w:p w14:paraId="150EBB0A" w14:textId="77777777" w:rsidR="00DD088F" w:rsidRPr="00A265F8" w:rsidRDefault="00DD088F" w:rsidP="00DD088F">
      <w:proofErr w:type="spellStart"/>
      <w:r w:rsidRPr="00A265F8">
        <w:t>Avvinklinga</w:t>
      </w:r>
      <w:proofErr w:type="spellEnd"/>
      <w:r w:rsidRPr="00A265F8">
        <w:t xml:space="preserve"> skal ikkje vera større enn 50% av det produsenten </w:t>
      </w:r>
      <w:proofErr w:type="spellStart"/>
      <w:r w:rsidRPr="00A265F8">
        <w:t>oppgjev</w:t>
      </w:r>
      <w:proofErr w:type="spellEnd"/>
      <w:r w:rsidRPr="00A265F8">
        <w:t xml:space="preserve"> som maksimum</w:t>
      </w:r>
    </w:p>
    <w:p w14:paraId="712A2554" w14:textId="77777777" w:rsidR="0069356F" w:rsidRPr="00A265F8" w:rsidRDefault="0069356F" w:rsidP="00F239A7">
      <w:bookmarkStart w:id="204" w:name="_Toc371587533"/>
      <w:bookmarkStart w:id="205" w:name="_Toc379981322"/>
    </w:p>
    <w:p w14:paraId="78E6F848" w14:textId="77777777" w:rsidR="0069356F" w:rsidRPr="00A265F8" w:rsidRDefault="0069356F" w:rsidP="00F239A7"/>
    <w:p w14:paraId="4FCFCA3B" w14:textId="77777777" w:rsidR="0069356F" w:rsidRPr="00A265F8" w:rsidRDefault="0069356F" w:rsidP="00F239A7"/>
    <w:p w14:paraId="718E1ECF" w14:textId="77777777" w:rsidR="00DD088F" w:rsidRPr="00A265F8" w:rsidRDefault="00DD088F" w:rsidP="00DD088F">
      <w:pPr>
        <w:pStyle w:val="Overskrift3"/>
      </w:pPr>
      <w:bookmarkStart w:id="206" w:name="_Toc211949885"/>
      <w:r w:rsidRPr="00A265F8">
        <w:t>7.11 Bend i grøft</w:t>
      </w:r>
      <w:bookmarkEnd w:id="204"/>
      <w:bookmarkEnd w:id="205"/>
      <w:bookmarkEnd w:id="206"/>
    </w:p>
    <w:p w14:paraId="7440E22F" w14:textId="77777777" w:rsidR="00DD088F" w:rsidRPr="00A265F8" w:rsidRDefault="00DD088F" w:rsidP="00DD088F"/>
    <w:p w14:paraId="78320FFE" w14:textId="77777777" w:rsidR="007F5781" w:rsidRPr="00A265F8" w:rsidRDefault="00DD088F" w:rsidP="007F5781">
      <w:r w:rsidRPr="00A265F8">
        <w:t>Bend i grøft er ikkje tillat</w:t>
      </w:r>
      <w:r w:rsidR="00BD6C18" w:rsidRPr="00A265F8">
        <w:t>e</w:t>
      </w:r>
      <w:r w:rsidRPr="00A265F8">
        <w:t>. Vinkelendring i samband med kummar blir bestemt i samråd med VA-ansvarl</w:t>
      </w:r>
      <w:r w:rsidR="0032099B" w:rsidRPr="00A265F8">
        <w:t>e</w:t>
      </w:r>
      <w:r w:rsidRPr="00A265F8">
        <w:t>g i kommunen.</w:t>
      </w:r>
      <w:r w:rsidR="007F5781" w:rsidRPr="00A265F8">
        <w:t xml:space="preserve">  </w:t>
      </w:r>
    </w:p>
    <w:p w14:paraId="339C8B45"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45C8F8C2"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2F6CBE2A" w14:textId="77777777" w:rsidTr="007F5781">
              <w:trPr>
                <w:tblCellSpacing w:w="7" w:type="dxa"/>
                <w:jc w:val="center"/>
              </w:trPr>
              <w:tc>
                <w:tcPr>
                  <w:tcW w:w="4985" w:type="pct"/>
                  <w:vAlign w:val="center"/>
                </w:tcPr>
                <w:p w14:paraId="1797A39F" w14:textId="77777777" w:rsidR="007F5781" w:rsidRPr="00A265F8" w:rsidRDefault="007F5781" w:rsidP="007F5781">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7F5781" w:rsidRPr="00A265F8" w14:paraId="57FC57B8"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32AEA3FD"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6500EE7C"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22CC9C93" w14:textId="77777777" w:rsidTr="007F5781">
                                <w:trPr>
                                  <w:tblCellSpacing w:w="7" w:type="dxa"/>
                                  <w:jc w:val="center"/>
                                </w:trPr>
                                <w:tc>
                                  <w:tcPr>
                                    <w:tcW w:w="4985" w:type="pct"/>
                                    <w:vAlign w:val="center"/>
                                  </w:tcPr>
                                  <w:p w14:paraId="5D79BD75" w14:textId="3C23E349" w:rsidR="00D10936" w:rsidRPr="00A265F8" w:rsidRDefault="00D10936" w:rsidP="00D10936">
                                    <w:pPr>
                                      <w:ind w:left="724" w:right="107"/>
                                    </w:pPr>
                                    <w:r w:rsidRPr="00A265F8">
                                      <w:t xml:space="preserve">Retningsendring både i horisontalplanet og vertikalplan, inntil 30 grader, er tillate. Utforming av tekniske løysingar ved større retningsendringar (meir enn 30 grader) </w:t>
                                    </w:r>
                                    <w:r w:rsidRPr="00A265F8">
                                      <w:lastRenderedPageBreak/>
                                      <w:t xml:space="preserve">skal avklarast med VA-ansvarleg i kommunen. </w:t>
                                    </w:r>
                                    <w:proofErr w:type="spellStart"/>
                                    <w:r w:rsidRPr="00A265F8">
                                      <w:t>Langbend</w:t>
                                    </w:r>
                                    <w:proofErr w:type="spellEnd"/>
                                    <w:r w:rsidRPr="00A265F8">
                                      <w:t xml:space="preserve"> skal brukast</w:t>
                                    </w:r>
                                    <w:r w:rsidR="00F73F15" w:rsidRPr="00A265F8">
                                      <w:t xml:space="preserve"> opp til 315 mm</w:t>
                                    </w:r>
                                    <w:r w:rsidRPr="00A265F8">
                                      <w:t xml:space="preserve">. </w:t>
                                    </w:r>
                                  </w:p>
                                  <w:p w14:paraId="2266122A" w14:textId="77777777" w:rsidR="00D10936" w:rsidRPr="00A265F8" w:rsidRDefault="00D10936" w:rsidP="00D10936">
                                    <w:pPr>
                                      <w:ind w:left="724" w:right="107"/>
                                    </w:pPr>
                                    <w:r w:rsidRPr="00A265F8">
                                      <w:t>Bruk av kortbend t.d. i samband med rehabilitering, skal godkjennast av VA ansvarleg i kommunen.</w:t>
                                    </w:r>
                                  </w:p>
                                  <w:p w14:paraId="30255222" w14:textId="4F192AEF" w:rsidR="007F5781" w:rsidRPr="00A265F8" w:rsidRDefault="007F5781" w:rsidP="00D10936">
                                    <w:pPr>
                                      <w:ind w:left="724" w:right="1792"/>
                                    </w:pPr>
                                  </w:p>
                                </w:tc>
                              </w:tr>
                            </w:tbl>
                            <w:p w14:paraId="1E9F6C0D" w14:textId="77777777" w:rsidR="007F5781" w:rsidRPr="00A265F8" w:rsidRDefault="007F5781" w:rsidP="007F5781">
                              <w:pPr>
                                <w:ind w:left="768" w:right="1792"/>
                                <w:rPr>
                                  <w:rFonts w:eastAsia="MS Mincho"/>
                                  <w:iCs/>
                                </w:rPr>
                              </w:pPr>
                            </w:p>
                          </w:tc>
                        </w:tr>
                      </w:tbl>
                      <w:p w14:paraId="6FC9FAFD" w14:textId="77777777" w:rsidR="007F5781" w:rsidRPr="00A265F8" w:rsidRDefault="007F5781" w:rsidP="007F5781">
                        <w:pPr>
                          <w:ind w:left="812" w:right="1792"/>
                          <w:rPr>
                            <w:rFonts w:ascii="Arial Unicode MS" w:eastAsia="Arial Unicode MS" w:hAnsi="Arial Unicode MS" w:cs="Arial Unicode MS"/>
                          </w:rPr>
                        </w:pPr>
                      </w:p>
                    </w:tc>
                  </w:tr>
                </w:tbl>
                <w:p w14:paraId="70D5DFEC" w14:textId="77777777" w:rsidR="007F5781" w:rsidRPr="00A265F8" w:rsidRDefault="007F5781" w:rsidP="007F5781">
                  <w:pPr>
                    <w:ind w:left="856" w:right="1612"/>
                    <w:rPr>
                      <w:rFonts w:eastAsia="MS Mincho"/>
                      <w:iCs/>
                    </w:rPr>
                  </w:pPr>
                </w:p>
              </w:tc>
            </w:tr>
          </w:tbl>
          <w:p w14:paraId="06BE18C5" w14:textId="77777777" w:rsidR="007F5781" w:rsidRPr="00A265F8" w:rsidRDefault="007F5781" w:rsidP="007F5781">
            <w:pPr>
              <w:ind w:left="893"/>
              <w:rPr>
                <w:rFonts w:ascii="Arial Unicode MS" w:eastAsia="Arial Unicode MS" w:hAnsi="Arial Unicode MS" w:cs="Arial Unicode MS"/>
              </w:rPr>
            </w:pPr>
          </w:p>
        </w:tc>
      </w:tr>
    </w:tbl>
    <w:p w14:paraId="49FC1759" w14:textId="77777777" w:rsidR="007F5781" w:rsidRPr="00A265F8" w:rsidRDefault="007F5781" w:rsidP="007F5781"/>
    <w:p w14:paraId="6718883F" w14:textId="77777777" w:rsidR="000C5CC9" w:rsidRPr="00A265F8" w:rsidRDefault="000C5CC9" w:rsidP="00F239A7"/>
    <w:p w14:paraId="332FCDB3" w14:textId="77777777" w:rsidR="007F5781" w:rsidRPr="00A265F8" w:rsidRDefault="007F5781" w:rsidP="00F47A9C">
      <w:pPr>
        <w:pStyle w:val="Overskrift3"/>
      </w:pPr>
      <w:bookmarkStart w:id="207" w:name="_Toc379981323"/>
      <w:bookmarkStart w:id="208" w:name="_Toc211949886"/>
      <w:r w:rsidRPr="00A265F8">
        <w:t xml:space="preserve">7.12 </w:t>
      </w:r>
      <w:proofErr w:type="spellStart"/>
      <w:r w:rsidRPr="00A265F8">
        <w:t>Trasè</w:t>
      </w:r>
      <w:proofErr w:type="spellEnd"/>
      <w:r w:rsidRPr="00A265F8">
        <w:t xml:space="preserve"> med stort fall</w:t>
      </w:r>
      <w:bookmarkEnd w:id="207"/>
      <w:bookmarkEnd w:id="208"/>
    </w:p>
    <w:p w14:paraId="4BF32CAF" w14:textId="77777777" w:rsidR="007F5781" w:rsidRPr="00A265F8" w:rsidRDefault="007F5781" w:rsidP="001A3693">
      <w:pPr>
        <w:spacing w:after="0"/>
      </w:pPr>
    </w:p>
    <w:p w14:paraId="4B061B8D" w14:textId="77777777" w:rsidR="00DD088F" w:rsidRPr="00A265F8" w:rsidRDefault="00DD088F" w:rsidP="001A3693">
      <w:pPr>
        <w:spacing w:after="0"/>
      </w:pPr>
      <w:r w:rsidRPr="00A265F8">
        <w:t xml:space="preserve">Dersom leidningstraséen har større fall enn 1:5 (200 ‰) skal det brukast røyr med </w:t>
      </w:r>
    </w:p>
    <w:p w14:paraId="119CEB64" w14:textId="38F7B487" w:rsidR="00DD088F" w:rsidRPr="00A265F8" w:rsidRDefault="00DD088F" w:rsidP="001A3693">
      <w:pPr>
        <w:spacing w:after="0"/>
      </w:pPr>
      <w:r w:rsidRPr="00A265F8">
        <w:t xml:space="preserve">strekkfaste skøytar, alternativt heilsveist røyr (stål og PE, PP) og/eller fallkum.  </w:t>
      </w:r>
    </w:p>
    <w:p w14:paraId="4BFF1985" w14:textId="77777777" w:rsidR="00DD088F" w:rsidRPr="00A265F8" w:rsidRDefault="00DD088F" w:rsidP="001A3693">
      <w:pPr>
        <w:spacing w:after="0"/>
      </w:pPr>
      <w:r w:rsidRPr="00A265F8">
        <w:t xml:space="preserve">Ved fare for stor grunnvass-straum i grøfta skal det lagast grunnvass-sperre av </w:t>
      </w:r>
    </w:p>
    <w:p w14:paraId="7A0C68FA" w14:textId="717BB586" w:rsidR="00DD088F" w:rsidRPr="00A265F8" w:rsidRDefault="00DD088F" w:rsidP="001A3693">
      <w:pPr>
        <w:spacing w:after="0"/>
      </w:pPr>
      <w:r w:rsidRPr="00A265F8">
        <w:t xml:space="preserve">betong eller leire. </w:t>
      </w:r>
    </w:p>
    <w:p w14:paraId="79C49972" w14:textId="77777777" w:rsidR="001A3693" w:rsidRPr="00A265F8" w:rsidRDefault="001A3693" w:rsidP="001A3693">
      <w:pPr>
        <w:spacing w:after="0"/>
      </w:pPr>
    </w:p>
    <w:p w14:paraId="4924429E" w14:textId="77777777" w:rsidR="00DD088F" w:rsidRPr="00A265F8" w:rsidRDefault="00DD088F" w:rsidP="001A3693">
      <w:pPr>
        <w:spacing w:after="0"/>
      </w:pPr>
      <w:r w:rsidRPr="00A265F8">
        <w:t xml:space="preserve">Røyrgjennomføring gjennom betong skal utførast som vist i VA/Miljø-blad nr. </w:t>
      </w:r>
    </w:p>
    <w:p w14:paraId="0F1C94B9" w14:textId="77777777" w:rsidR="00DD088F" w:rsidRPr="00A265F8" w:rsidRDefault="00DD088F" w:rsidP="001A3693">
      <w:pPr>
        <w:spacing w:after="0"/>
      </w:pPr>
      <w:r w:rsidRPr="00A265F8">
        <w:t>9</w:t>
      </w:r>
      <w:r w:rsidRPr="00A265F8">
        <w:rPr>
          <w:i/>
        </w:rPr>
        <w:t xml:space="preserve">, UTV </w:t>
      </w:r>
      <w:proofErr w:type="spellStart"/>
      <w:r w:rsidRPr="00A265F8">
        <w:rPr>
          <w:i/>
        </w:rPr>
        <w:t>Rørgjennomføring</w:t>
      </w:r>
      <w:proofErr w:type="spellEnd"/>
      <w:r w:rsidRPr="00A265F8">
        <w:rPr>
          <w:i/>
        </w:rPr>
        <w:t xml:space="preserve"> i betongkum.</w:t>
      </w:r>
      <w:r w:rsidRPr="00A265F8">
        <w:t xml:space="preserve"> Ved fare for ras i </w:t>
      </w:r>
      <w:proofErr w:type="spellStart"/>
      <w:r w:rsidRPr="00A265F8">
        <w:t>gjennfyllingsmassane</w:t>
      </w:r>
      <w:proofErr w:type="spellEnd"/>
      <w:r w:rsidRPr="00A265F8">
        <w:t xml:space="preserve"> langs </w:t>
      </w:r>
    </w:p>
    <w:p w14:paraId="5BA69A57" w14:textId="471E4A28" w:rsidR="00DD088F" w:rsidRPr="00A265F8" w:rsidRDefault="00DD088F" w:rsidP="001A3693">
      <w:pPr>
        <w:spacing w:after="0"/>
      </w:pPr>
      <w:r w:rsidRPr="00A265F8">
        <w:t xml:space="preserve">traseen må sperra lagast i betong og forankrast i faste massar.  </w:t>
      </w:r>
    </w:p>
    <w:p w14:paraId="217BDE83" w14:textId="77777777" w:rsidR="00DD088F" w:rsidRPr="00A265F8" w:rsidRDefault="00DD088F" w:rsidP="001A3693">
      <w:pPr>
        <w:spacing w:after="0"/>
      </w:pPr>
      <w:r w:rsidRPr="00A265F8">
        <w:t>Endel</w:t>
      </w:r>
      <w:r w:rsidR="00BD6C18" w:rsidRPr="00A265F8">
        <w:t>e</w:t>
      </w:r>
      <w:r w:rsidRPr="00A265F8">
        <w:t>g løysing skal avtalast med VA-</w:t>
      </w:r>
      <w:proofErr w:type="spellStart"/>
      <w:r w:rsidRPr="00A265F8">
        <w:t>ansvarlig</w:t>
      </w:r>
      <w:proofErr w:type="spellEnd"/>
      <w:r w:rsidRPr="00A265F8">
        <w:t xml:space="preserve"> i kommunen. </w:t>
      </w:r>
    </w:p>
    <w:p w14:paraId="5230F05A" w14:textId="77777777" w:rsidR="001A3693" w:rsidRPr="00A265F8" w:rsidRDefault="001A3693" w:rsidP="001A3693">
      <w:pPr>
        <w:spacing w:after="0"/>
      </w:pP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0FCE5D63" w14:textId="77777777" w:rsidTr="001A3693">
        <w:trPr>
          <w:tblCellSpacing w:w="7" w:type="dxa"/>
          <w:jc w:val="center"/>
        </w:trPr>
        <w:tc>
          <w:tcPr>
            <w:tcW w:w="4985"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0B91E73A" w14:textId="77777777" w:rsidTr="001A3693">
              <w:trPr>
                <w:tblCellSpacing w:w="7" w:type="dxa"/>
                <w:jc w:val="center"/>
              </w:trPr>
              <w:tc>
                <w:tcPr>
                  <w:tcW w:w="4984" w:type="pct"/>
                  <w:vAlign w:val="center"/>
                </w:tcPr>
                <w:p w14:paraId="10615F5D" w14:textId="1C9E9552" w:rsidR="007F5781" w:rsidRPr="00A265F8" w:rsidRDefault="007F5781" w:rsidP="007F5781">
                  <w:pPr>
                    <w:ind w:left="893"/>
                    <w:rPr>
                      <w:b/>
                      <w:bCs/>
                    </w:rPr>
                  </w:pPr>
                  <w:r w:rsidRPr="00A265F8">
                    <w:t xml:space="preserve">  </w:t>
                  </w:r>
                  <w:r w:rsidRPr="00A265F8">
                    <w:rPr>
                      <w:b/>
                      <w:bCs/>
                    </w:rPr>
                    <w:t xml:space="preserve">Lokale </w:t>
                  </w:r>
                  <w:r w:rsidR="0069356F" w:rsidRPr="00A265F8">
                    <w:rPr>
                      <w:b/>
                      <w:bCs/>
                    </w:rPr>
                    <w:t>vilkår</w:t>
                  </w:r>
                </w:p>
                <w:p w14:paraId="68BA1EE8" w14:textId="55B0B7AD" w:rsidR="001A3693" w:rsidRPr="00A265F8" w:rsidRDefault="001A3693" w:rsidP="001A3693">
                  <w:pPr>
                    <w:ind w:left="724" w:right="107"/>
                  </w:pPr>
                  <w:r w:rsidRPr="00A265F8">
                    <w:t>Trongen for bruk av grøftestengsel er avhengig av grunnforholda.</w:t>
                  </w:r>
                </w:p>
                <w:p w14:paraId="062A8DF8" w14:textId="77777777" w:rsidR="00A265F8" w:rsidRPr="00A265F8" w:rsidRDefault="00A265F8" w:rsidP="00A265F8">
                  <w:pPr>
                    <w:ind w:left="724" w:right="107"/>
                    <w:rPr>
                      <w:lang w:val="nb-NO"/>
                    </w:rPr>
                  </w:pPr>
                  <w:r w:rsidRPr="00A265F8">
                    <w:rPr>
                      <w:lang w:val="nb-NO"/>
                    </w:rPr>
                    <w:t xml:space="preserve">Sjå </w:t>
                  </w:r>
                  <w:proofErr w:type="spellStart"/>
                  <w:r w:rsidRPr="00A265F8">
                    <w:rPr>
                      <w:lang w:val="nb-NO"/>
                    </w:rPr>
                    <w:t>teikning</w:t>
                  </w:r>
                  <w:proofErr w:type="spellEnd"/>
                  <w:r w:rsidRPr="00A265F8">
                    <w:rPr>
                      <w:lang w:val="nb-NO"/>
                    </w:rPr>
                    <w:t xml:space="preserve"> A3 Grøftestengsel betong og A4 Grøftestengsel leire. Val av løysing </w:t>
                  </w:r>
                  <w:proofErr w:type="spellStart"/>
                  <w:r w:rsidRPr="00A265F8">
                    <w:rPr>
                      <w:lang w:val="nb-NO"/>
                    </w:rPr>
                    <w:t>avklarast</w:t>
                  </w:r>
                  <w:proofErr w:type="spellEnd"/>
                  <w:r w:rsidRPr="00A265F8">
                    <w:rPr>
                      <w:lang w:val="nb-NO"/>
                    </w:rPr>
                    <w:t xml:space="preserve"> med VA </w:t>
                  </w:r>
                  <w:proofErr w:type="spellStart"/>
                  <w:r w:rsidRPr="00A265F8">
                    <w:rPr>
                      <w:lang w:val="nb-NO"/>
                    </w:rPr>
                    <w:t>ansvarleg</w:t>
                  </w:r>
                  <w:proofErr w:type="spellEnd"/>
                  <w:r w:rsidRPr="00A265F8">
                    <w:rPr>
                      <w:lang w:val="nb-NO"/>
                    </w:rPr>
                    <w:t>.</w:t>
                  </w:r>
                </w:p>
                <w:p w14:paraId="02943A6C" w14:textId="4F20B212" w:rsidR="0069356F" w:rsidRPr="00A265F8" w:rsidRDefault="001A3693" w:rsidP="001A3693">
                  <w:pPr>
                    <w:ind w:left="724" w:right="107"/>
                    <w:rPr>
                      <w:rFonts w:ascii="Arial Unicode MS" w:eastAsia="Arial Unicode MS" w:hAnsi="Arial Unicode MS" w:cs="Arial Unicode MS"/>
                    </w:rPr>
                  </w:pPr>
                  <w:r w:rsidRPr="00A265F8">
                    <w:rPr>
                      <w:lang w:val="nb-NO"/>
                    </w:rPr>
                    <w:t xml:space="preserve">Ved gode grunnforhold må </w:t>
                  </w:r>
                  <w:proofErr w:type="spellStart"/>
                  <w:r w:rsidRPr="00A265F8">
                    <w:rPr>
                      <w:lang w:val="nb-NO"/>
                    </w:rPr>
                    <w:t>leidningsanlegga</w:t>
                  </w:r>
                  <w:proofErr w:type="spellEnd"/>
                  <w:r w:rsidRPr="00A265F8">
                    <w:rPr>
                      <w:lang w:val="nb-NO"/>
                    </w:rPr>
                    <w:t xml:space="preserve"> ha strekkfaste skøyter ved helling </w:t>
                  </w:r>
                  <w:proofErr w:type="spellStart"/>
                  <w:r w:rsidRPr="00A265F8">
                    <w:rPr>
                      <w:lang w:val="nb-NO"/>
                    </w:rPr>
                    <w:t>meir</w:t>
                  </w:r>
                  <w:proofErr w:type="spellEnd"/>
                  <w:r w:rsidRPr="00A265F8">
                    <w:rPr>
                      <w:lang w:val="nb-NO"/>
                    </w:rPr>
                    <w:t xml:space="preserve"> enn 250 ‰ promille. </w:t>
                  </w:r>
                  <w:r w:rsidRPr="00A265F8">
                    <w:t>Ved dårleg grunnforhold går grensa for strekkfaste skøyter ved 150 ‰. VA ansvarleg i kommunen avgjer kva som er gode og dårleg grunnforhold. Det blir og vist til kap. 4.1 og 4.2</w:t>
                  </w:r>
                  <w:r w:rsidR="00C213D0" w:rsidRPr="00A265F8">
                    <w:t xml:space="preserve">. </w:t>
                  </w:r>
                </w:p>
              </w:tc>
            </w:tr>
          </w:tbl>
          <w:p w14:paraId="03813B58" w14:textId="77777777" w:rsidR="007F5781" w:rsidRPr="00A265F8" w:rsidRDefault="007F5781" w:rsidP="007F5781">
            <w:pPr>
              <w:ind w:left="893"/>
              <w:rPr>
                <w:rFonts w:ascii="Arial Unicode MS" w:eastAsia="Arial Unicode MS" w:hAnsi="Arial Unicode MS" w:cs="Arial Unicode MS"/>
              </w:rPr>
            </w:pPr>
          </w:p>
        </w:tc>
      </w:tr>
    </w:tbl>
    <w:p w14:paraId="7AE15E33" w14:textId="77777777" w:rsidR="007F5781" w:rsidRPr="00A265F8" w:rsidRDefault="007F5781" w:rsidP="007F5781"/>
    <w:p w14:paraId="32E7D66B" w14:textId="77777777" w:rsidR="00582CE4" w:rsidRPr="00A265F8" w:rsidRDefault="00582CE4" w:rsidP="00582CE4"/>
    <w:p w14:paraId="0319A582" w14:textId="77777777" w:rsidR="007F5781" w:rsidRPr="00A265F8" w:rsidRDefault="00DD088F" w:rsidP="00F47A9C">
      <w:pPr>
        <w:pStyle w:val="Overskrift3"/>
      </w:pPr>
      <w:bookmarkStart w:id="209" w:name="_Toc379981324"/>
      <w:bookmarkStart w:id="210" w:name="_Toc211949887"/>
      <w:r w:rsidRPr="00A265F8">
        <w:t>7.13 Overvasskumma</w:t>
      </w:r>
      <w:r w:rsidR="007F5781" w:rsidRPr="00A265F8">
        <w:t>r</w:t>
      </w:r>
      <w:bookmarkEnd w:id="209"/>
      <w:bookmarkEnd w:id="210"/>
    </w:p>
    <w:p w14:paraId="09EF2F84" w14:textId="77777777" w:rsidR="00DD088F" w:rsidRPr="00A265F8" w:rsidRDefault="00DD088F" w:rsidP="00DD088F"/>
    <w:p w14:paraId="37FE92C7" w14:textId="77777777" w:rsidR="00DD088F" w:rsidRPr="00A265F8" w:rsidRDefault="00DD088F" w:rsidP="00DD088F">
      <w:r w:rsidRPr="00A265F8">
        <w:t xml:space="preserve">Nedstigningskummar skal ikkje ha mindre diameter enn </w:t>
      </w:r>
      <w:smartTag w:uri="urn:schemas-microsoft-com:office:smarttags" w:element="metricconverter">
        <w:smartTagPr>
          <w:attr w:name="ProductID" w:val="1000 mm"/>
        </w:smartTagPr>
        <w:r w:rsidRPr="00A265F8">
          <w:t>1000 mm</w:t>
        </w:r>
      </w:smartTag>
      <w:r w:rsidRPr="00A265F8">
        <w:t>.</w:t>
      </w:r>
    </w:p>
    <w:p w14:paraId="2551B130" w14:textId="49CA5DEC" w:rsidR="00DD088F" w:rsidRPr="00A265F8" w:rsidRDefault="00DD088F" w:rsidP="00DD088F">
      <w:r w:rsidRPr="00A265F8">
        <w:lastRenderedPageBreak/>
        <w:t>Renner skal utførast i same materiale som røyrleidningen (ved bruk  av PVC-røyr kan renner i PP aksepterast).</w:t>
      </w:r>
    </w:p>
    <w:p w14:paraId="4A073AC1" w14:textId="77777777" w:rsidR="00DD088F" w:rsidRPr="00A265F8" w:rsidRDefault="00DD088F" w:rsidP="00DD088F">
      <w:r w:rsidRPr="00A265F8">
        <w:t xml:space="preserve">Montering av </w:t>
      </w:r>
      <w:proofErr w:type="spellStart"/>
      <w:r w:rsidRPr="00A265F8">
        <w:t>kumramme</w:t>
      </w:r>
      <w:proofErr w:type="spellEnd"/>
      <w:r w:rsidRPr="00A265F8">
        <w:t xml:space="preserve"> og kumlok skal utførast i samsvar med VA/Miljø-blad nr. </w:t>
      </w:r>
    </w:p>
    <w:p w14:paraId="695F4EB2" w14:textId="47CF66D3" w:rsidR="00DD088F" w:rsidRPr="00A265F8" w:rsidRDefault="00DD088F" w:rsidP="00DD088F">
      <w:r w:rsidRPr="00A265F8">
        <w:t>32,</w:t>
      </w:r>
      <w:r w:rsidRPr="00A265F8">
        <w:rPr>
          <w:i/>
        </w:rPr>
        <w:t xml:space="preserve"> UT. Montering av </w:t>
      </w:r>
      <w:proofErr w:type="spellStart"/>
      <w:r w:rsidRPr="00A265F8">
        <w:rPr>
          <w:i/>
        </w:rPr>
        <w:t>kumramme</w:t>
      </w:r>
      <w:proofErr w:type="spellEnd"/>
      <w:r w:rsidRPr="00A265F8">
        <w:rPr>
          <w:i/>
        </w:rPr>
        <w:t xml:space="preserve"> og kumlokk.</w:t>
      </w:r>
      <w:r w:rsidRPr="00A265F8">
        <w:t xml:space="preserve"> Kummen skal ver</w:t>
      </w:r>
      <w:r w:rsidR="0032099B" w:rsidRPr="00A265F8">
        <w:t>e</w:t>
      </w:r>
      <w:r w:rsidRPr="00A265F8">
        <w:t xml:space="preserve"> tett.   </w:t>
      </w:r>
    </w:p>
    <w:p w14:paraId="085AFD1A" w14:textId="77777777" w:rsidR="00DD088F" w:rsidRPr="00A265F8" w:rsidRDefault="00DD088F" w:rsidP="00DD088F">
      <w:r w:rsidRPr="00A265F8">
        <w:t>Bruk av minikummar skal avtalast med VA-ansvarl</w:t>
      </w:r>
      <w:r w:rsidR="0032099B" w:rsidRPr="00A265F8">
        <w:t>e</w:t>
      </w:r>
      <w:r w:rsidRPr="00A265F8">
        <w:t xml:space="preserve">g i kommunen. </w:t>
      </w:r>
    </w:p>
    <w:p w14:paraId="64DBD998" w14:textId="15D742EE"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476A9B3C"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2D283087" w14:textId="77777777" w:rsidTr="00A94C2E">
              <w:trPr>
                <w:tblCellSpacing w:w="7" w:type="dxa"/>
                <w:jc w:val="center"/>
              </w:trPr>
              <w:tc>
                <w:tcPr>
                  <w:tcW w:w="4984" w:type="pct"/>
                  <w:vAlign w:val="center"/>
                </w:tcPr>
                <w:p w14:paraId="73F13225" w14:textId="77777777" w:rsidR="007F5781" w:rsidRPr="00A265F8" w:rsidRDefault="007F5781" w:rsidP="007F5781">
                  <w:pPr>
                    <w:ind w:left="893"/>
                    <w:rPr>
                      <w:b/>
                      <w:bCs/>
                    </w:rPr>
                  </w:pPr>
                  <w:r w:rsidRPr="00A265F8">
                    <w:rPr>
                      <w:b/>
                      <w:bCs/>
                    </w:rPr>
                    <w:t xml:space="preserve">Lokale </w:t>
                  </w:r>
                  <w:r w:rsidR="0069356F" w:rsidRPr="00A265F8">
                    <w:rPr>
                      <w:b/>
                      <w:bCs/>
                    </w:rPr>
                    <w:t>vilkår</w:t>
                  </w:r>
                </w:p>
                <w:p w14:paraId="32163B8C" w14:textId="77A9D8F0" w:rsidR="00A94C2E" w:rsidRPr="00A265F8" w:rsidRDefault="00A94C2E" w:rsidP="00F142C7">
                  <w:pPr>
                    <w:ind w:left="709"/>
                  </w:pPr>
                  <w:r w:rsidRPr="00A265F8">
                    <w:t xml:space="preserve">Minste tillate </w:t>
                  </w:r>
                  <w:proofErr w:type="spellStart"/>
                  <w:r w:rsidRPr="00A265F8">
                    <w:t>kumdiameter</w:t>
                  </w:r>
                  <w:proofErr w:type="spellEnd"/>
                  <w:r w:rsidRPr="00A265F8">
                    <w:t xml:space="preserve"> er 600 mm. Maks djupne for 600 mm kummar er 2,50 m til botn røyr. Ved djupne meir enn 2,50 m til botn kum,</w:t>
                  </w:r>
                  <w:r w:rsidR="002818A9" w:rsidRPr="00A265F8">
                    <w:t xml:space="preserve"> og ved større forgreiningar,</w:t>
                  </w:r>
                  <w:r w:rsidRPr="00A265F8">
                    <w:t xml:space="preserve"> skal det brukast nedstigningskum med minimum 1</w:t>
                  </w:r>
                  <w:r w:rsidR="00870184" w:rsidRPr="00A265F8">
                    <w:t>2</w:t>
                  </w:r>
                  <w:r w:rsidRPr="00A265F8">
                    <w:t>00 mm diameter og med stigetrinn.</w:t>
                  </w:r>
                  <w:r w:rsidR="00F142C7" w:rsidRPr="00A265F8">
                    <w:t xml:space="preserve"> Alle kummar, plast eller betong, skal vere prefabrikkerte. </w:t>
                  </w:r>
                </w:p>
                <w:p w14:paraId="19F741E7" w14:textId="77777777" w:rsidR="00A94C2E" w:rsidRPr="00A265F8" w:rsidRDefault="00A94C2E" w:rsidP="00A94C2E">
                  <w:pPr>
                    <w:ind w:left="724" w:right="1972"/>
                  </w:pPr>
                  <w:r w:rsidRPr="00A265F8">
                    <w:t xml:space="preserve">Pakninga på kumloket (650 mm kummar) skal ha svart farge. </w:t>
                  </w:r>
                </w:p>
                <w:p w14:paraId="3DA7FECE" w14:textId="133C6A2D" w:rsidR="00A94C2E" w:rsidRPr="003D7C2A" w:rsidRDefault="00D6518D" w:rsidP="003D7C2A">
                  <w:pPr>
                    <w:ind w:left="724" w:right="1972"/>
                    <w:rPr>
                      <w:iCs/>
                    </w:rPr>
                  </w:pPr>
                  <w:r w:rsidRPr="00A265F8">
                    <w:rPr>
                      <w:iCs/>
                    </w:rPr>
                    <w:t xml:space="preserve">Sjå teikning A10- Prinsippskisse kummer. </w:t>
                  </w:r>
                </w:p>
                <w:p w14:paraId="70E6EE0A" w14:textId="77777777" w:rsidR="00A94C2E" w:rsidRPr="00A265F8" w:rsidRDefault="00A94C2E" w:rsidP="00A94C2E">
                  <w:pPr>
                    <w:ind w:left="724" w:right="1972"/>
                    <w:rPr>
                      <w:i/>
                      <w:u w:val="single"/>
                    </w:rPr>
                  </w:pPr>
                  <w:r w:rsidRPr="00A265F8">
                    <w:rPr>
                      <w:i/>
                      <w:u w:val="single"/>
                    </w:rPr>
                    <w:t>For Askvoll, Bremanger, Stad, Gloppen, Hyllestad, Solund,  og Stryn:</w:t>
                  </w:r>
                </w:p>
                <w:p w14:paraId="61CF9AD8" w14:textId="18005EAC" w:rsidR="00EF62EA" w:rsidRPr="003D7C2A" w:rsidRDefault="00EF62EA" w:rsidP="003D7C2A">
                  <w:pPr>
                    <w:ind w:left="724" w:right="1972"/>
                  </w:pPr>
                  <w:r w:rsidRPr="00A265F8">
                    <w:t xml:space="preserve">Normalt skal minikummar med diameter minimum 400 mm nyttast. Stigerøyret skal avsluttast med ters, raudbrunt lokk og oppforingsring av betong med dimensjon 650 mm gonger 500/400 mm og 100mm justeringsring i plast med og ramme og lokk. </w:t>
                  </w:r>
                </w:p>
                <w:p w14:paraId="59627FAB" w14:textId="2C839056" w:rsidR="00A94C2E" w:rsidRPr="00A265F8" w:rsidRDefault="00A94C2E" w:rsidP="004445CC">
                  <w:pPr>
                    <w:ind w:left="724" w:right="1972"/>
                    <w:rPr>
                      <w:i/>
                      <w:iCs/>
                      <w:u w:val="single"/>
                    </w:rPr>
                  </w:pPr>
                  <w:r w:rsidRPr="00A265F8">
                    <w:rPr>
                      <w:i/>
                      <w:iCs/>
                      <w:u w:val="single"/>
                    </w:rPr>
                    <w:t>For Sunnfjord kommune</w:t>
                  </w:r>
                </w:p>
                <w:p w14:paraId="55B3159B" w14:textId="6FF4C719" w:rsidR="00A94C2E" w:rsidRPr="00A265F8" w:rsidRDefault="00A94C2E" w:rsidP="004445CC">
                  <w:pPr>
                    <w:ind w:left="724" w:right="107"/>
                  </w:pPr>
                  <w:r w:rsidRPr="00A265F8">
                    <w:t xml:space="preserve">Det skal brukast minikummar med diameter minimum på DN 400/425 mm for leidningsdimensjon inntil 250 mm leidningar. </w:t>
                  </w:r>
                </w:p>
                <w:p w14:paraId="5250C76E" w14:textId="77777777" w:rsidR="00A94C2E" w:rsidRPr="00A265F8" w:rsidRDefault="00A94C2E" w:rsidP="00A94C2E">
                  <w:pPr>
                    <w:ind w:left="724" w:right="107"/>
                  </w:pPr>
                  <w:r w:rsidRPr="00A265F8">
                    <w:t xml:space="preserve">For leidningsanlegg med større dimensjon enn dette, skal minikummen ha dimensjon på DN 600/630 mm. </w:t>
                  </w:r>
                </w:p>
                <w:p w14:paraId="7FFFA4EB" w14:textId="787DF8FE" w:rsidR="00A94C2E" w:rsidRPr="00A265F8" w:rsidRDefault="004445CC" w:rsidP="00A94C2E">
                  <w:pPr>
                    <w:ind w:left="724" w:right="107"/>
                  </w:pPr>
                  <w:r w:rsidRPr="00A265F8">
                    <w:t xml:space="preserve">Sjå </w:t>
                  </w:r>
                  <w:r w:rsidRPr="00A265F8">
                    <w:rPr>
                      <w:iCs/>
                    </w:rPr>
                    <w:t>teikning A10- Prinsippskisse kummer.</w:t>
                  </w:r>
                </w:p>
                <w:p w14:paraId="3A54E6E5" w14:textId="285B74EB" w:rsidR="00A94C2E" w:rsidRPr="00A265F8" w:rsidRDefault="00A94C2E" w:rsidP="004445CC">
                  <w:pPr>
                    <w:ind w:left="724" w:right="107"/>
                  </w:pPr>
                  <w:r w:rsidRPr="00A265F8">
                    <w:t>Ubrukte renneløp skal blendast innvendig.</w:t>
                  </w:r>
                </w:p>
                <w:p w14:paraId="0CADC040" w14:textId="467F16B8" w:rsidR="00A94C2E" w:rsidRPr="00A265F8" w:rsidRDefault="00A94C2E" w:rsidP="004445CC">
                  <w:pPr>
                    <w:ind w:left="724" w:right="1972"/>
                    <w:rPr>
                      <w:i/>
                      <w:iCs/>
                      <w:u w:val="single"/>
                    </w:rPr>
                  </w:pPr>
                  <w:r w:rsidRPr="00A265F8">
                    <w:rPr>
                      <w:i/>
                      <w:iCs/>
                      <w:u w:val="single"/>
                    </w:rPr>
                    <w:t>For Solund kommune gjeld i tillegg</w:t>
                  </w:r>
                </w:p>
                <w:p w14:paraId="00B50EDA" w14:textId="77777777" w:rsidR="00A94C2E" w:rsidRPr="00A265F8" w:rsidRDefault="00A94C2E" w:rsidP="00A94C2E">
                  <w:pPr>
                    <w:ind w:left="724" w:right="1972"/>
                  </w:pPr>
                  <w:r w:rsidRPr="00A265F8">
                    <w:t xml:space="preserve">Kravet til svart farge på kumlokpakninga går ut. </w:t>
                  </w:r>
                </w:p>
                <w:p w14:paraId="61379A52" w14:textId="74556396" w:rsidR="00A94C2E" w:rsidRPr="00A265F8" w:rsidRDefault="00A94C2E" w:rsidP="004445CC">
                  <w:pPr>
                    <w:rPr>
                      <w:rFonts w:ascii="Arial Unicode MS" w:eastAsia="Arial Unicode MS" w:hAnsi="Arial Unicode MS" w:cs="Arial Unicode MS"/>
                    </w:rPr>
                  </w:pPr>
                </w:p>
              </w:tc>
            </w:tr>
          </w:tbl>
          <w:p w14:paraId="2C5EAEF4" w14:textId="77777777" w:rsidR="007F5781" w:rsidRPr="00A265F8" w:rsidRDefault="007F5781" w:rsidP="007F5781">
            <w:pPr>
              <w:ind w:left="893"/>
              <w:rPr>
                <w:rFonts w:ascii="Arial Unicode MS" w:eastAsia="Arial Unicode MS" w:hAnsi="Arial Unicode MS" w:cs="Arial Unicode MS"/>
              </w:rPr>
            </w:pPr>
          </w:p>
        </w:tc>
      </w:tr>
    </w:tbl>
    <w:p w14:paraId="2B2587CF" w14:textId="77777777" w:rsidR="007F5781" w:rsidRPr="00A265F8" w:rsidRDefault="00DD088F" w:rsidP="00F47A9C">
      <w:pPr>
        <w:pStyle w:val="Overskrift3"/>
      </w:pPr>
      <w:bookmarkStart w:id="211" w:name="_Toc379981325"/>
      <w:bookmarkStart w:id="212" w:name="_Toc211949888"/>
      <w:r w:rsidRPr="00A265F8">
        <w:lastRenderedPageBreak/>
        <w:t>7.14 Avstand mellom kumma</w:t>
      </w:r>
      <w:r w:rsidR="007F5781" w:rsidRPr="00A265F8">
        <w:t>r</w:t>
      </w:r>
      <w:bookmarkEnd w:id="211"/>
      <w:bookmarkEnd w:id="212"/>
    </w:p>
    <w:p w14:paraId="59D7EC49" w14:textId="77777777" w:rsidR="007F5781" w:rsidRPr="00A265F8" w:rsidRDefault="007F5781" w:rsidP="007F5781"/>
    <w:p w14:paraId="03DB1973" w14:textId="5A13FA1F" w:rsidR="00345DF8" w:rsidRPr="00A265F8" w:rsidRDefault="007F5781" w:rsidP="007F5781">
      <w:r w:rsidRPr="00A265F8">
        <w:t>Ma</w:t>
      </w:r>
      <w:r w:rsidR="00DD088F" w:rsidRPr="00A265F8">
        <w:t xml:space="preserve">x. avstand mellom </w:t>
      </w:r>
      <w:proofErr w:type="spellStart"/>
      <w:r w:rsidR="00DD088F" w:rsidRPr="00A265F8">
        <w:t>overvannskumma</w:t>
      </w:r>
      <w:r w:rsidRPr="00A265F8">
        <w:t>r</w:t>
      </w:r>
      <w:proofErr w:type="spellEnd"/>
      <w:r w:rsidRPr="00A265F8">
        <w:t xml:space="preserve"> er 80 m.       </w:t>
      </w:r>
    </w:p>
    <w:p w14:paraId="076C03E2" w14:textId="77777777" w:rsidR="00345DF8" w:rsidRPr="00A265F8" w:rsidRDefault="00345DF8" w:rsidP="00345DF8"/>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345DF8" w:rsidRPr="00A265F8" w14:paraId="127B1002" w14:textId="77777777" w:rsidTr="00262ED5">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345DF8" w:rsidRPr="00A265F8" w14:paraId="32E6CF75" w14:textId="77777777" w:rsidTr="004445CC">
              <w:trPr>
                <w:tblCellSpacing w:w="7" w:type="dxa"/>
                <w:jc w:val="center"/>
              </w:trPr>
              <w:tc>
                <w:tcPr>
                  <w:tcW w:w="4984" w:type="pct"/>
                  <w:vAlign w:val="center"/>
                </w:tcPr>
                <w:p w14:paraId="65D0A245" w14:textId="77777777" w:rsidR="00345DF8" w:rsidRPr="00A265F8" w:rsidRDefault="00345DF8" w:rsidP="00262ED5">
                  <w:pPr>
                    <w:ind w:left="893"/>
                    <w:rPr>
                      <w:b/>
                      <w:bCs/>
                    </w:rPr>
                  </w:pPr>
                  <w:r w:rsidRPr="00A265F8">
                    <w:rPr>
                      <w:b/>
                      <w:bCs/>
                    </w:rPr>
                    <w:t xml:space="preserve">Lokale </w:t>
                  </w:r>
                  <w:r w:rsidR="0069356F" w:rsidRPr="00A265F8">
                    <w:rPr>
                      <w:b/>
                      <w:bCs/>
                    </w:rPr>
                    <w:t>vilkår</w:t>
                  </w:r>
                </w:p>
                <w:p w14:paraId="420E7409" w14:textId="102452A0" w:rsidR="007E2DB2" w:rsidRPr="007E2DB2" w:rsidRDefault="007E2DB2" w:rsidP="004F3685">
                  <w:pPr>
                    <w:ind w:left="724" w:right="1972"/>
                    <w:rPr>
                      <w:iCs/>
                    </w:rPr>
                  </w:pPr>
                  <w:r w:rsidRPr="007E2DB2">
                    <w:rPr>
                      <w:iCs/>
                    </w:rPr>
                    <w:t xml:space="preserve">Ved etablering av </w:t>
                  </w:r>
                  <w:proofErr w:type="spellStart"/>
                  <w:r w:rsidRPr="007E2DB2">
                    <w:rPr>
                      <w:iCs/>
                    </w:rPr>
                    <w:t>kumgrupper</w:t>
                  </w:r>
                  <w:proofErr w:type="spellEnd"/>
                  <w:r w:rsidRPr="007E2DB2">
                    <w:rPr>
                      <w:iCs/>
                    </w:rPr>
                    <w:t xml:space="preserve"> skal det vere tilstrekkeleg avstand mellom kummar for komprimering av massar.</w:t>
                  </w:r>
                </w:p>
                <w:p w14:paraId="42FD15C4" w14:textId="5F4A5792" w:rsidR="004F3685" w:rsidRPr="004F3685" w:rsidRDefault="004F3685" w:rsidP="004F3685">
                  <w:pPr>
                    <w:ind w:left="724" w:right="1972"/>
                    <w:rPr>
                      <w:i/>
                      <w:u w:val="single"/>
                    </w:rPr>
                  </w:pPr>
                  <w:r w:rsidRPr="00A265F8">
                    <w:rPr>
                      <w:i/>
                      <w:u w:val="single"/>
                    </w:rPr>
                    <w:t>For Askvoll, Bremanger, Stad, Gloppen, Hyllestad, Solund,  og Stryn:</w:t>
                  </w:r>
                </w:p>
                <w:p w14:paraId="600CC869" w14:textId="0E21D535" w:rsidR="004445CC" w:rsidRPr="00A265F8" w:rsidRDefault="004445CC" w:rsidP="004445CC">
                  <w:pPr>
                    <w:ind w:left="709"/>
                  </w:pPr>
                  <w:r w:rsidRPr="00A265F8">
                    <w:t>Normalt skal maksimal avstand mellom kummar ikkje overstige 60 meter.</w:t>
                  </w:r>
                </w:p>
                <w:p w14:paraId="55DDA3EE" w14:textId="273B8721" w:rsidR="00FE3AB9" w:rsidRPr="00A265F8" w:rsidRDefault="00FE3AB9" w:rsidP="004445CC">
                  <w:pPr>
                    <w:ind w:left="709"/>
                    <w:rPr>
                      <w:rFonts w:ascii="Arial Unicode MS" w:eastAsia="Arial Unicode MS" w:hAnsi="Arial Unicode MS" w:cs="Arial Unicode MS"/>
                      <w:highlight w:val="yellow"/>
                    </w:rPr>
                  </w:pPr>
                </w:p>
              </w:tc>
            </w:tr>
          </w:tbl>
          <w:p w14:paraId="704B43F5" w14:textId="77777777" w:rsidR="00345DF8" w:rsidRPr="00A265F8" w:rsidRDefault="00345DF8" w:rsidP="00262ED5">
            <w:pPr>
              <w:ind w:left="893"/>
              <w:rPr>
                <w:rFonts w:ascii="Arial Unicode MS" w:eastAsia="Arial Unicode MS" w:hAnsi="Arial Unicode MS" w:cs="Arial Unicode MS"/>
              </w:rPr>
            </w:pPr>
          </w:p>
        </w:tc>
      </w:tr>
    </w:tbl>
    <w:p w14:paraId="1621D5E6" w14:textId="77777777" w:rsidR="00690787" w:rsidRPr="00A265F8" w:rsidRDefault="00345DF8" w:rsidP="00B206DC">
      <w:r w:rsidRPr="00A265F8">
        <w:t xml:space="preserve">       </w:t>
      </w:r>
    </w:p>
    <w:p w14:paraId="2B17A2BC" w14:textId="77777777" w:rsidR="007F5781" w:rsidRPr="00A265F8" w:rsidRDefault="007F5781" w:rsidP="00F47A9C">
      <w:pPr>
        <w:pStyle w:val="Overskrift3"/>
      </w:pPr>
      <w:bookmarkStart w:id="213" w:name="_Toc379981326"/>
      <w:bookmarkStart w:id="214" w:name="_Toc211949889"/>
      <w:r w:rsidRPr="00A265F8">
        <w:t>7.15 Rø</w:t>
      </w:r>
      <w:r w:rsidR="00DD088F" w:rsidRPr="00A265F8">
        <w:t>y</w:t>
      </w:r>
      <w:r w:rsidRPr="00A265F8">
        <w:t>rgjennomføring</w:t>
      </w:r>
      <w:r w:rsidR="00DD088F" w:rsidRPr="00A265F8">
        <w:t>a</w:t>
      </w:r>
      <w:r w:rsidRPr="00A265F8">
        <w:t>r i betongkum</w:t>
      </w:r>
      <w:bookmarkEnd w:id="213"/>
      <w:bookmarkEnd w:id="214"/>
    </w:p>
    <w:p w14:paraId="44CAD964" w14:textId="77777777" w:rsidR="007F5781" w:rsidRPr="00A265F8" w:rsidRDefault="007F5781" w:rsidP="007F5781"/>
    <w:p w14:paraId="3502BC07" w14:textId="77777777" w:rsidR="007F5781" w:rsidRPr="00A265F8" w:rsidRDefault="007F5781" w:rsidP="007F5781">
      <w:r w:rsidRPr="00A265F8">
        <w:t>Rø</w:t>
      </w:r>
      <w:r w:rsidR="00DD088F" w:rsidRPr="00A265F8">
        <w:t>y</w:t>
      </w:r>
      <w:r w:rsidRPr="00A265F8">
        <w:t xml:space="preserve">rgjennomføring i betongkum skal </w:t>
      </w:r>
      <w:r w:rsidR="00DD088F" w:rsidRPr="00A265F8">
        <w:t>gjerast</w:t>
      </w:r>
      <w:r w:rsidRPr="00A265F8">
        <w:t xml:space="preserve"> i </w:t>
      </w:r>
      <w:r w:rsidR="00DD088F" w:rsidRPr="00A265F8">
        <w:t xml:space="preserve">samsvar med </w:t>
      </w:r>
      <w:r w:rsidRPr="00A265F8">
        <w:t>til VA/Miljø-blad nr. 9</w:t>
      </w:r>
      <w:r w:rsidR="002A0EF6" w:rsidRPr="00A265F8">
        <w:t xml:space="preserve"> UTV</w:t>
      </w:r>
      <w:r w:rsidRPr="00A265F8">
        <w:t xml:space="preserve">, </w:t>
      </w:r>
      <w:proofErr w:type="spellStart"/>
      <w:r w:rsidRPr="00A265F8">
        <w:t>Rørgjennomføring</w:t>
      </w:r>
      <w:proofErr w:type="spellEnd"/>
      <w:r w:rsidRPr="00A265F8">
        <w:t xml:space="preserve"> i betongkum.</w:t>
      </w:r>
    </w:p>
    <w:p w14:paraId="44F42532" w14:textId="77777777" w:rsidR="007F5781" w:rsidRPr="00A265F8" w:rsidRDefault="007F5781" w:rsidP="007F5781">
      <w:r w:rsidRPr="00A265F8">
        <w:t xml:space="preserve">      </w:t>
      </w:r>
    </w:p>
    <w:p w14:paraId="6543C208" w14:textId="77777777" w:rsidR="00345DF8" w:rsidRPr="00A265F8" w:rsidRDefault="00345DF8" w:rsidP="007F5781"/>
    <w:p w14:paraId="7377A90F" w14:textId="77777777" w:rsidR="007F5781" w:rsidRPr="00A265F8" w:rsidRDefault="00080D07" w:rsidP="00F47A9C">
      <w:pPr>
        <w:pStyle w:val="Overskrift3"/>
      </w:pPr>
      <w:bookmarkStart w:id="215" w:name="_Toc379981327"/>
      <w:r w:rsidRPr="00A265F8">
        <w:br w:type="page"/>
      </w:r>
      <w:bookmarkStart w:id="216" w:name="_Toc211949890"/>
      <w:r w:rsidR="007F5781" w:rsidRPr="00A265F8">
        <w:lastRenderedPageBreak/>
        <w:t xml:space="preserve">7.16 </w:t>
      </w:r>
      <w:proofErr w:type="spellStart"/>
      <w:r w:rsidR="007F5781" w:rsidRPr="00A265F8">
        <w:t>Tett</w:t>
      </w:r>
      <w:r w:rsidR="00A16FB7" w:rsidRPr="00A265F8">
        <w:t>heits</w:t>
      </w:r>
      <w:r w:rsidR="007F5781" w:rsidRPr="00A265F8">
        <w:t>prøving</w:t>
      </w:r>
      <w:bookmarkEnd w:id="215"/>
      <w:bookmarkEnd w:id="216"/>
      <w:proofErr w:type="spellEnd"/>
    </w:p>
    <w:p w14:paraId="509DA3D4" w14:textId="77777777" w:rsidR="00DD088F" w:rsidRPr="00A265F8" w:rsidRDefault="00DD088F" w:rsidP="00DD088F"/>
    <w:p w14:paraId="4AA2CDC3" w14:textId="77777777" w:rsidR="00DD088F" w:rsidRPr="00A265F8" w:rsidRDefault="00DD088F" w:rsidP="00DD088F">
      <w:pPr>
        <w:rPr>
          <w:szCs w:val="24"/>
        </w:rPr>
      </w:pPr>
      <w:proofErr w:type="spellStart"/>
      <w:r w:rsidRPr="00A265F8">
        <w:rPr>
          <w:szCs w:val="24"/>
        </w:rPr>
        <w:t>Tett</w:t>
      </w:r>
      <w:r w:rsidR="00A16FB7" w:rsidRPr="00A265F8">
        <w:rPr>
          <w:szCs w:val="24"/>
        </w:rPr>
        <w:t>heits</w:t>
      </w:r>
      <w:r w:rsidRPr="00A265F8">
        <w:rPr>
          <w:szCs w:val="24"/>
        </w:rPr>
        <w:t>prøving</w:t>
      </w:r>
      <w:proofErr w:type="spellEnd"/>
      <w:r w:rsidRPr="00A265F8">
        <w:rPr>
          <w:szCs w:val="24"/>
        </w:rPr>
        <w:t xml:space="preserve"> av </w:t>
      </w:r>
      <w:proofErr w:type="spellStart"/>
      <w:r w:rsidRPr="00A265F8">
        <w:rPr>
          <w:szCs w:val="24"/>
        </w:rPr>
        <w:t>leidninger</w:t>
      </w:r>
      <w:proofErr w:type="spellEnd"/>
      <w:r w:rsidRPr="00A265F8">
        <w:rPr>
          <w:szCs w:val="24"/>
        </w:rPr>
        <w:t xml:space="preserve"> skal gjerast i samsvar med NS-EN 1610. Metoden for utføring av tettleiksprøving av </w:t>
      </w:r>
      <w:proofErr w:type="spellStart"/>
      <w:r w:rsidRPr="00A265F8">
        <w:rPr>
          <w:szCs w:val="24"/>
        </w:rPr>
        <w:t>sjølvfallsleidningar</w:t>
      </w:r>
      <w:proofErr w:type="spellEnd"/>
      <w:r w:rsidRPr="00A265F8">
        <w:rPr>
          <w:szCs w:val="24"/>
        </w:rPr>
        <w:t xml:space="preserve"> etter NS-EN 1610, er nærare forklart i VA-Miljø-blad nr 24</w:t>
      </w:r>
      <w:r w:rsidRPr="00A265F8">
        <w:rPr>
          <w:i/>
          <w:szCs w:val="24"/>
        </w:rPr>
        <w:t xml:space="preserve">, </w:t>
      </w:r>
      <w:proofErr w:type="spellStart"/>
      <w:r w:rsidRPr="00A265F8">
        <w:rPr>
          <w:i/>
          <w:szCs w:val="24"/>
        </w:rPr>
        <w:t>Tetthetsprøving</w:t>
      </w:r>
      <w:proofErr w:type="spellEnd"/>
      <w:r w:rsidRPr="00A265F8">
        <w:rPr>
          <w:i/>
          <w:szCs w:val="24"/>
        </w:rPr>
        <w:t xml:space="preserve"> av </w:t>
      </w:r>
      <w:proofErr w:type="spellStart"/>
      <w:r w:rsidRPr="00A265F8">
        <w:rPr>
          <w:i/>
          <w:szCs w:val="24"/>
        </w:rPr>
        <w:t>selvfallsledninger</w:t>
      </w:r>
      <w:proofErr w:type="spellEnd"/>
      <w:r w:rsidRPr="00A265F8">
        <w:rPr>
          <w:szCs w:val="24"/>
        </w:rPr>
        <w:t xml:space="preserve">. </w:t>
      </w:r>
    </w:p>
    <w:p w14:paraId="62BC9232" w14:textId="77777777" w:rsidR="00DD088F" w:rsidRPr="00A265F8" w:rsidRDefault="00DD088F" w:rsidP="00DD088F">
      <w:pPr>
        <w:rPr>
          <w:szCs w:val="24"/>
        </w:rPr>
      </w:pPr>
    </w:p>
    <w:p w14:paraId="774178A1" w14:textId="77777777" w:rsidR="00DD088F" w:rsidRPr="00A265F8" w:rsidRDefault="00DD088F" w:rsidP="00DD088F">
      <w:pPr>
        <w:rPr>
          <w:i/>
          <w:szCs w:val="24"/>
        </w:rPr>
      </w:pPr>
      <w:r w:rsidRPr="00A265F8">
        <w:rPr>
          <w:szCs w:val="24"/>
        </w:rPr>
        <w:t>Tettleiksprøving av kummar skal utførast i samsvar med VA/Miljø-blad nr. 63</w:t>
      </w:r>
      <w:r w:rsidRPr="00A265F8">
        <w:rPr>
          <w:i/>
          <w:szCs w:val="24"/>
        </w:rPr>
        <w:t xml:space="preserve">, </w:t>
      </w:r>
      <w:proofErr w:type="spellStart"/>
      <w:r w:rsidRPr="00A265F8">
        <w:rPr>
          <w:i/>
          <w:szCs w:val="24"/>
        </w:rPr>
        <w:t>Tetthetsprøving</w:t>
      </w:r>
      <w:proofErr w:type="spellEnd"/>
      <w:r w:rsidRPr="00A265F8">
        <w:rPr>
          <w:i/>
          <w:szCs w:val="24"/>
        </w:rPr>
        <w:t xml:space="preserve"> av kum. </w:t>
      </w:r>
    </w:p>
    <w:p w14:paraId="25BDAAFB" w14:textId="77777777" w:rsidR="007F5781" w:rsidRPr="00A265F8" w:rsidRDefault="007F5781" w:rsidP="007F5781"/>
    <w:p w14:paraId="785527A3"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3E447AE9"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7581CA19" w14:textId="77777777" w:rsidTr="004445CC">
              <w:trPr>
                <w:tblCellSpacing w:w="7" w:type="dxa"/>
                <w:jc w:val="center"/>
              </w:trPr>
              <w:tc>
                <w:tcPr>
                  <w:tcW w:w="4984" w:type="pct"/>
                  <w:vAlign w:val="center"/>
                </w:tcPr>
                <w:p w14:paraId="33DDC1A5" w14:textId="77777777" w:rsidR="007F5781" w:rsidRPr="00A265F8" w:rsidRDefault="007F5781" w:rsidP="007F5781">
                  <w:pPr>
                    <w:ind w:left="893"/>
                    <w:rPr>
                      <w:b/>
                      <w:bCs/>
                    </w:rPr>
                  </w:pPr>
                  <w:r w:rsidRPr="00A265F8">
                    <w:rPr>
                      <w:b/>
                      <w:bCs/>
                    </w:rPr>
                    <w:t xml:space="preserve">Lokale </w:t>
                  </w:r>
                  <w:r w:rsidR="0069356F" w:rsidRPr="00A265F8">
                    <w:rPr>
                      <w:b/>
                      <w:bCs/>
                    </w:rPr>
                    <w:t>vilkår</w:t>
                  </w:r>
                </w:p>
                <w:p w14:paraId="19BC32F3" w14:textId="77777777" w:rsidR="004F3685" w:rsidRPr="00A265F8" w:rsidRDefault="004F3685" w:rsidP="004F3685">
                  <w:pPr>
                    <w:ind w:left="724"/>
                  </w:pPr>
                  <w:r w:rsidRPr="00A265F8">
                    <w:t xml:space="preserve">Alle nye leidningar skal kontrollerast med videokamera. Ekstra røyrinspeksjon av leidningar kan krevjast før overtaking der anleggseigar har hatt merknader. Kontroll skal utførast i samsvar med VA/Miljø-blad 51 “ </w:t>
                  </w:r>
                  <w:proofErr w:type="spellStart"/>
                  <w:r w:rsidRPr="00A265F8">
                    <w:t>Rørinspeksjon</w:t>
                  </w:r>
                  <w:proofErr w:type="spellEnd"/>
                  <w:r w:rsidRPr="00A265F8">
                    <w:t xml:space="preserve"> med videokamera av </w:t>
                  </w:r>
                  <w:proofErr w:type="spellStart"/>
                  <w:r w:rsidRPr="00A265F8">
                    <w:t>avløpsledninger</w:t>
                  </w:r>
                  <w:proofErr w:type="spellEnd"/>
                  <w:r w:rsidRPr="00A265F8">
                    <w:t>”.</w:t>
                  </w:r>
                </w:p>
                <w:p w14:paraId="63FB461A" w14:textId="77777777" w:rsidR="004F3685" w:rsidRPr="00A265F8" w:rsidRDefault="004F3685" w:rsidP="004F3685">
                  <w:pPr>
                    <w:ind w:left="724" w:right="1792"/>
                  </w:pPr>
                  <w:r w:rsidRPr="00A265F8">
                    <w:t xml:space="preserve">Det skal vere ein ekstern og uavhengig aktør som utfører ei </w:t>
                  </w:r>
                  <w:proofErr w:type="spellStart"/>
                  <w:r w:rsidRPr="00A265F8">
                    <w:t>tettheitsprøving</w:t>
                  </w:r>
                  <w:proofErr w:type="spellEnd"/>
                  <w:r w:rsidRPr="00A265F8">
                    <w:t xml:space="preserve"> som ein del av overtakingsforretninga </w:t>
                  </w:r>
                  <w:proofErr w:type="spellStart"/>
                  <w:r w:rsidRPr="00A265F8">
                    <w:t>jf</w:t>
                  </w:r>
                  <w:proofErr w:type="spellEnd"/>
                  <w:r w:rsidRPr="00A265F8">
                    <w:t xml:space="preserve"> vedlegg B2 Krav til sluttdokumentasjon. </w:t>
                  </w:r>
                </w:p>
                <w:p w14:paraId="39BD4BA2" w14:textId="77777777" w:rsidR="004F3685" w:rsidRPr="00A265F8" w:rsidRDefault="004F3685" w:rsidP="004F3685">
                  <w:pPr>
                    <w:ind w:left="724" w:right="1792"/>
                  </w:pPr>
                  <w:r w:rsidRPr="00A265F8">
                    <w:t xml:space="preserve">I slike tilfelle skal anleggseigar varslast (minimum 3 vyrkedagar før) og ha høve til å vere til stades når </w:t>
                  </w:r>
                  <w:proofErr w:type="spellStart"/>
                  <w:r w:rsidRPr="00A265F8">
                    <w:t>tettheitsprøvinga</w:t>
                  </w:r>
                  <w:proofErr w:type="spellEnd"/>
                  <w:r w:rsidRPr="00A265F8">
                    <w:t xml:space="preserve"> skal utførast.  Prøvinga skal gjennomførast etter gjenfylling, men før sluttdekke er lagt.</w:t>
                  </w:r>
                </w:p>
                <w:p w14:paraId="75DE8ADA" w14:textId="618669D9" w:rsidR="004445CC" w:rsidRPr="004436B3" w:rsidRDefault="004F3685" w:rsidP="004436B3">
                  <w:pPr>
                    <w:ind w:left="724" w:right="1792"/>
                  </w:pPr>
                  <w:r w:rsidRPr="00A265F8">
                    <w:t xml:space="preserve">Etter avtale med VA ansvarleg kan kravet for mindre og mellomstore anlegg til uavhengig tredjepartskontroll, gå ut. VA ansvarleg avgjer kva anlegg dette gjeld. </w:t>
                  </w:r>
                </w:p>
              </w:tc>
            </w:tr>
          </w:tbl>
          <w:p w14:paraId="45A0A0C5" w14:textId="77777777" w:rsidR="007F5781" w:rsidRPr="00A265F8" w:rsidRDefault="007F5781" w:rsidP="007F5781">
            <w:pPr>
              <w:ind w:left="893"/>
              <w:rPr>
                <w:rFonts w:ascii="Arial Unicode MS" w:eastAsia="Arial Unicode MS" w:hAnsi="Arial Unicode MS" w:cs="Arial Unicode MS"/>
              </w:rPr>
            </w:pPr>
          </w:p>
        </w:tc>
      </w:tr>
    </w:tbl>
    <w:p w14:paraId="642C1236" w14:textId="77777777" w:rsidR="007F5781" w:rsidRPr="00A265F8" w:rsidRDefault="007F5781" w:rsidP="007F5781">
      <w:r w:rsidRPr="00A265F8">
        <w:t xml:space="preserve">       </w:t>
      </w:r>
    </w:p>
    <w:p w14:paraId="09C38C18" w14:textId="77777777" w:rsidR="00BF3771" w:rsidRPr="00A265F8" w:rsidRDefault="00BF3771" w:rsidP="007F5781"/>
    <w:p w14:paraId="2DE22C78" w14:textId="77777777" w:rsidR="007F5781" w:rsidRPr="00A265F8" w:rsidRDefault="007F5781" w:rsidP="00F47A9C">
      <w:pPr>
        <w:pStyle w:val="Overskrift3"/>
      </w:pPr>
      <w:bookmarkStart w:id="217" w:name="_Toc379981328"/>
      <w:bookmarkStart w:id="218" w:name="_Toc211949891"/>
      <w:r w:rsidRPr="00A265F8">
        <w:t>7.17 Sandfang/bekkeinntak</w:t>
      </w:r>
      <w:bookmarkEnd w:id="217"/>
      <w:bookmarkEnd w:id="218"/>
    </w:p>
    <w:p w14:paraId="58D0B077" w14:textId="77777777" w:rsidR="00E0492F" w:rsidRPr="00A265F8" w:rsidRDefault="00E0492F" w:rsidP="007F5781"/>
    <w:p w14:paraId="590E99E6" w14:textId="77777777" w:rsidR="00DD088F" w:rsidRPr="00A265F8" w:rsidRDefault="00DD088F" w:rsidP="00DD088F">
      <w:r w:rsidRPr="00A265F8">
        <w:t>Før overflatevatn blir ført inn på kommunal overvassleidning må det passer</w:t>
      </w:r>
      <w:r w:rsidR="0014069C" w:rsidRPr="00A265F8">
        <w:t>e</w:t>
      </w:r>
      <w:r w:rsidRPr="00A265F8">
        <w:t xml:space="preserve"> rist og sandfang.  </w:t>
      </w:r>
    </w:p>
    <w:p w14:paraId="2032F023" w14:textId="77777777" w:rsidR="00DD088F" w:rsidRPr="00A265F8" w:rsidRDefault="00DD088F" w:rsidP="00DD088F"/>
    <w:p w14:paraId="5D33318D" w14:textId="77777777" w:rsidR="00DD088F" w:rsidRPr="00A265F8" w:rsidRDefault="00DD088F" w:rsidP="00DD088F">
      <w:r w:rsidRPr="00A265F8">
        <w:lastRenderedPageBreak/>
        <w:t xml:space="preserve">Der det er naudsynt å leggja bekk i røyr/kulvert skal bekkeinntak utformast med vekt </w:t>
      </w:r>
    </w:p>
    <w:p w14:paraId="1000C8F7" w14:textId="77777777" w:rsidR="00DD088F" w:rsidRPr="00A265F8" w:rsidRDefault="00DD088F" w:rsidP="00DD088F">
      <w:r w:rsidRPr="00A265F8">
        <w:t xml:space="preserve">på god hydraulisk vassføring og sjølvreinsing av rist. </w:t>
      </w:r>
    </w:p>
    <w:p w14:paraId="092A5DF0" w14:textId="77777777" w:rsidR="00DD088F" w:rsidRPr="00A265F8" w:rsidRDefault="00DD088F" w:rsidP="007F5781"/>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4A0" w:firstRow="1" w:lastRow="0" w:firstColumn="1" w:lastColumn="0" w:noHBand="0" w:noVBand="1"/>
      </w:tblPr>
      <w:tblGrid>
        <w:gridCol w:w="9055"/>
      </w:tblGrid>
      <w:tr w:rsidR="00DB779C" w:rsidRPr="00A265F8" w14:paraId="2A879BE0" w14:textId="77777777" w:rsidTr="009A1631">
        <w:trPr>
          <w:tblCellSpacing w:w="7" w:type="dxa"/>
          <w:jc w:val="center"/>
        </w:trPr>
        <w:tc>
          <w:tcPr>
            <w:tcW w:w="4985" w:type="pct"/>
            <w:tcBorders>
              <w:top w:val="outset" w:sz="6" w:space="0" w:color="FF0000"/>
              <w:left w:val="outset" w:sz="6" w:space="0" w:color="FF0000"/>
              <w:bottom w:val="outset" w:sz="6" w:space="0" w:color="FF0000"/>
              <w:right w:val="outset" w:sz="6" w:space="0" w:color="FF0000"/>
            </w:tcBorders>
            <w:vAlign w:val="center"/>
            <w:hideMark/>
          </w:tcPr>
          <w:tbl>
            <w:tblPr>
              <w:tblW w:w="5000" w:type="pct"/>
              <w:jc w:val="center"/>
              <w:tblCellSpacing w:w="7" w:type="dxa"/>
              <w:tblCellMar>
                <w:top w:w="30" w:type="dxa"/>
                <w:left w:w="30" w:type="dxa"/>
                <w:bottom w:w="30" w:type="dxa"/>
                <w:right w:w="30" w:type="dxa"/>
              </w:tblCellMar>
              <w:tblLook w:val="04A0" w:firstRow="1" w:lastRow="0" w:firstColumn="1" w:lastColumn="0" w:noHBand="0" w:noVBand="1"/>
            </w:tblPr>
            <w:tblGrid>
              <w:gridCol w:w="8937"/>
            </w:tblGrid>
            <w:tr w:rsidR="00DB779C" w:rsidRPr="00A265F8" w14:paraId="0F416659" w14:textId="77777777" w:rsidTr="009A1631">
              <w:trPr>
                <w:tblCellSpacing w:w="7" w:type="dxa"/>
                <w:jc w:val="center"/>
              </w:trPr>
              <w:tc>
                <w:tcPr>
                  <w:tcW w:w="4985" w:type="pct"/>
                  <w:vAlign w:val="center"/>
                  <w:hideMark/>
                </w:tcPr>
                <w:p w14:paraId="39626820" w14:textId="77777777" w:rsidR="00DB779C" w:rsidRPr="00A265F8" w:rsidRDefault="00DB779C" w:rsidP="009A1631">
                  <w:pPr>
                    <w:ind w:left="893"/>
                    <w:rPr>
                      <w:rFonts w:eastAsia="Arial Unicode MS"/>
                      <w:highlight w:val="green"/>
                    </w:rPr>
                  </w:pPr>
                  <w:r w:rsidRPr="00A265F8">
                    <w:rPr>
                      <w:b/>
                    </w:rPr>
                    <w:t>Lokale vilkår</w:t>
                  </w:r>
                </w:p>
              </w:tc>
            </w:tr>
            <w:tr w:rsidR="00DB779C" w:rsidRPr="00A265F8" w14:paraId="57F5D969" w14:textId="77777777" w:rsidTr="009A1631">
              <w:trPr>
                <w:tblCellSpacing w:w="7" w:type="dxa"/>
                <w:jc w:val="center"/>
              </w:trPr>
              <w:tc>
                <w:tcPr>
                  <w:tcW w:w="4985" w:type="pct"/>
                  <w:vAlign w:val="center"/>
                  <w:hideMark/>
                </w:tcPr>
                <w:tbl>
                  <w:tblPr>
                    <w:tblW w:w="5000" w:type="pct"/>
                    <w:jc w:val="center"/>
                    <w:tblCellSpacing w:w="7" w:type="dxa"/>
                    <w:tblCellMar>
                      <w:top w:w="30" w:type="dxa"/>
                      <w:left w:w="30" w:type="dxa"/>
                      <w:bottom w:w="30" w:type="dxa"/>
                      <w:right w:w="30" w:type="dxa"/>
                    </w:tblCellMar>
                    <w:tblLook w:val="04A0" w:firstRow="1" w:lastRow="0" w:firstColumn="1" w:lastColumn="0" w:noHBand="0" w:noVBand="1"/>
                  </w:tblPr>
                  <w:tblGrid>
                    <w:gridCol w:w="8849"/>
                  </w:tblGrid>
                  <w:tr w:rsidR="00DB779C" w:rsidRPr="00A265F8" w14:paraId="4F7C3AB7" w14:textId="77777777" w:rsidTr="009A1631">
                    <w:trPr>
                      <w:tblCellSpacing w:w="7" w:type="dxa"/>
                      <w:jc w:val="center"/>
                    </w:trPr>
                    <w:tc>
                      <w:tcPr>
                        <w:tcW w:w="4984" w:type="pct"/>
                        <w:vAlign w:val="center"/>
                        <w:hideMark/>
                      </w:tcPr>
                      <w:tbl>
                        <w:tblPr>
                          <w:tblW w:w="5000" w:type="pct"/>
                          <w:jc w:val="center"/>
                          <w:tblCellSpacing w:w="7" w:type="dxa"/>
                          <w:tblCellMar>
                            <w:top w:w="30" w:type="dxa"/>
                            <w:left w:w="30" w:type="dxa"/>
                            <w:bottom w:w="30" w:type="dxa"/>
                            <w:right w:w="30" w:type="dxa"/>
                          </w:tblCellMar>
                          <w:tblLook w:val="04A0" w:firstRow="1" w:lastRow="0" w:firstColumn="1" w:lastColumn="0" w:noHBand="0" w:noVBand="1"/>
                        </w:tblPr>
                        <w:tblGrid>
                          <w:gridCol w:w="8761"/>
                        </w:tblGrid>
                        <w:tr w:rsidR="00DB779C" w:rsidRPr="00A265F8" w14:paraId="3FBC99F7" w14:textId="77777777" w:rsidTr="009A1631">
                          <w:trPr>
                            <w:tblCellSpacing w:w="7" w:type="dxa"/>
                            <w:jc w:val="center"/>
                          </w:trPr>
                          <w:tc>
                            <w:tcPr>
                              <w:tcW w:w="4984" w:type="pct"/>
                              <w:vAlign w:val="center"/>
                            </w:tcPr>
                            <w:tbl>
                              <w:tblPr>
                                <w:tblW w:w="5000" w:type="pct"/>
                                <w:jc w:val="center"/>
                                <w:tblCellSpacing w:w="7" w:type="dxa"/>
                                <w:tblCellMar>
                                  <w:top w:w="30" w:type="dxa"/>
                                  <w:left w:w="30" w:type="dxa"/>
                                  <w:bottom w:w="30" w:type="dxa"/>
                                  <w:right w:w="30" w:type="dxa"/>
                                </w:tblCellMar>
                                <w:tblLook w:val="04A0" w:firstRow="1" w:lastRow="0" w:firstColumn="1" w:lastColumn="0" w:noHBand="0" w:noVBand="1"/>
                              </w:tblPr>
                              <w:tblGrid>
                                <w:gridCol w:w="8673"/>
                              </w:tblGrid>
                              <w:tr w:rsidR="00DB779C" w:rsidRPr="00A265F8" w14:paraId="5A23D74E" w14:textId="77777777" w:rsidTr="009A1631">
                                <w:trPr>
                                  <w:tblCellSpacing w:w="7" w:type="dxa"/>
                                  <w:jc w:val="center"/>
                                </w:trPr>
                                <w:tc>
                                  <w:tcPr>
                                    <w:tcW w:w="4984" w:type="pct"/>
                                    <w:vAlign w:val="center"/>
                                    <w:hideMark/>
                                  </w:tcPr>
                                  <w:p w14:paraId="5B002C30" w14:textId="4AC152C5" w:rsidR="00DB779C" w:rsidRPr="00A265F8" w:rsidRDefault="00DB779C" w:rsidP="009A1631">
                                    <w:pPr>
                                      <w:ind w:left="724" w:right="107"/>
                                      <w:rPr>
                                        <w:rFonts w:eastAsia="MS Mincho"/>
                                      </w:rPr>
                                    </w:pPr>
                                    <w:r w:rsidRPr="00A265F8">
                                      <w:rPr>
                                        <w:rFonts w:eastAsia="MS Mincho"/>
                                      </w:rPr>
                                      <w:t>Utforming og val av teknisk løysing for bekkeinntak skal godkjennast av VA-ansvarleg i kommunen.</w:t>
                                    </w:r>
                                    <w:r w:rsidR="00421CC8" w:rsidRPr="00A265F8">
                                      <w:rPr>
                                        <w:rFonts w:eastAsia="MS Mincho"/>
                                      </w:rPr>
                                      <w:t xml:space="preserve"> Det </w:t>
                                    </w:r>
                                    <w:r w:rsidR="00C57740" w:rsidRPr="00A265F8">
                                      <w:rPr>
                                        <w:rFonts w:eastAsia="MS Mincho"/>
                                      </w:rPr>
                                      <w:t>skal nyttast</w:t>
                                    </w:r>
                                    <w:r w:rsidR="007C1E80" w:rsidRPr="00A265F8">
                                      <w:rPr>
                                        <w:rFonts w:eastAsia="MS Mincho"/>
                                      </w:rPr>
                                      <w:t xml:space="preserve"> sjølvreinsande</w:t>
                                    </w:r>
                                    <w:r w:rsidR="00C57740" w:rsidRPr="00A265F8">
                                      <w:rPr>
                                        <w:rFonts w:eastAsia="MS Mincho"/>
                                      </w:rPr>
                                      <w:t xml:space="preserve"> </w:t>
                                    </w:r>
                                    <w:r w:rsidR="00036EAB" w:rsidRPr="00A265F8">
                                      <w:rPr>
                                        <w:rFonts w:eastAsia="MS Mincho"/>
                                      </w:rPr>
                                      <w:t>bekkeinntak</w:t>
                                    </w:r>
                                    <w:r w:rsidR="007C1E80" w:rsidRPr="00A265F8">
                                      <w:rPr>
                                        <w:rFonts w:eastAsia="MS Mincho"/>
                                      </w:rPr>
                                      <w:t>.</w:t>
                                    </w:r>
                                  </w:p>
                                  <w:p w14:paraId="30AC0EB2" w14:textId="55C5BD9E" w:rsidR="00DB779C" w:rsidRPr="00A265F8" w:rsidRDefault="00B803DF" w:rsidP="009A1631">
                                    <w:pPr>
                                      <w:ind w:left="724" w:right="107"/>
                                      <w:rPr>
                                        <w:rFonts w:eastAsia="MS Mincho"/>
                                      </w:rPr>
                                    </w:pPr>
                                    <w:r w:rsidRPr="00A265F8">
                                      <w:rPr>
                                        <w:rFonts w:eastAsia="MS Mincho"/>
                                      </w:rPr>
                                      <w:t>Før påslepp til</w:t>
                                    </w:r>
                                    <w:r w:rsidR="00E549C6" w:rsidRPr="00A265F8">
                                      <w:rPr>
                                        <w:rFonts w:eastAsia="MS Mincho"/>
                                      </w:rPr>
                                      <w:t xml:space="preserve"> kommunalt leidningsnett skal det vere montert sandfang.</w:t>
                                    </w:r>
                                  </w:p>
                                  <w:p w14:paraId="0479A1CD" w14:textId="2C4BBC27" w:rsidR="0014069C" w:rsidRPr="00A265F8" w:rsidRDefault="0014069C" w:rsidP="008116A8">
                                    <w:pPr>
                                      <w:ind w:left="724" w:right="107"/>
                                      <w:rPr>
                                        <w:rFonts w:eastAsia="MS Mincho"/>
                                        <w:u w:val="single"/>
                                      </w:rPr>
                                    </w:pPr>
                                    <w:r w:rsidRPr="00A265F8">
                                      <w:rPr>
                                        <w:rFonts w:eastAsia="MS Mincho"/>
                                        <w:u w:val="single"/>
                                      </w:rPr>
                                      <w:t xml:space="preserve">For kommunane </w:t>
                                    </w:r>
                                    <w:r w:rsidR="00A60488" w:rsidRPr="00A265F8">
                                      <w:rPr>
                                        <w:rFonts w:eastAsia="MS Mincho"/>
                                        <w:u w:val="single"/>
                                      </w:rPr>
                                      <w:t xml:space="preserve">Askvoll, </w:t>
                                    </w:r>
                                    <w:r w:rsidR="003033BC" w:rsidRPr="00A265F8">
                                      <w:rPr>
                                        <w:rFonts w:eastAsia="MS Mincho"/>
                                        <w:u w:val="single"/>
                                      </w:rPr>
                                      <w:t xml:space="preserve">Bremanger </w:t>
                                    </w:r>
                                    <w:r w:rsidR="00A60488" w:rsidRPr="00A265F8">
                                      <w:rPr>
                                        <w:rFonts w:eastAsia="MS Mincho"/>
                                        <w:u w:val="single"/>
                                      </w:rPr>
                                      <w:t xml:space="preserve">Fjaler, </w:t>
                                    </w:r>
                                    <w:r w:rsidR="003033BC" w:rsidRPr="00A265F8">
                                      <w:rPr>
                                        <w:rFonts w:eastAsia="MS Mincho"/>
                                        <w:u w:val="single"/>
                                      </w:rPr>
                                      <w:t xml:space="preserve">Hyllestad, </w:t>
                                    </w:r>
                                    <w:r w:rsidR="00A60488" w:rsidRPr="00A265F8">
                                      <w:rPr>
                                        <w:rFonts w:eastAsia="MS Mincho"/>
                                        <w:u w:val="single"/>
                                      </w:rPr>
                                      <w:t>Stad, Solund</w:t>
                                    </w:r>
                                    <w:r w:rsidR="00BD2E63" w:rsidRPr="00A265F8">
                                      <w:rPr>
                                        <w:rFonts w:eastAsia="MS Mincho"/>
                                        <w:u w:val="single"/>
                                      </w:rPr>
                                      <w:t>, Stryn</w:t>
                                    </w:r>
                                    <w:r w:rsidR="003033BC" w:rsidRPr="00A265F8">
                                      <w:rPr>
                                        <w:rFonts w:eastAsia="MS Mincho"/>
                                        <w:u w:val="single"/>
                                      </w:rPr>
                                      <w:t xml:space="preserve"> og</w:t>
                                    </w:r>
                                    <w:r w:rsidR="00A60488" w:rsidRPr="00A265F8">
                                      <w:rPr>
                                        <w:rFonts w:eastAsia="MS Mincho"/>
                                        <w:u w:val="single"/>
                                      </w:rPr>
                                      <w:t xml:space="preserve"> </w:t>
                                    </w:r>
                                    <w:r w:rsidRPr="00A265F8">
                                      <w:rPr>
                                        <w:rFonts w:eastAsia="MS Mincho"/>
                                        <w:u w:val="single"/>
                                      </w:rPr>
                                      <w:t>Sunnfjord gjeld følgjande:</w:t>
                                    </w:r>
                                  </w:p>
                                  <w:p w14:paraId="58471A31" w14:textId="6352F6BA" w:rsidR="00DB779C" w:rsidRPr="00A265F8" w:rsidRDefault="00DB779C" w:rsidP="006141E9">
                                    <w:pPr>
                                      <w:ind w:left="724" w:right="107"/>
                                      <w:rPr>
                                        <w:rFonts w:eastAsia="MS Mincho"/>
                                      </w:rPr>
                                    </w:pPr>
                                    <w:r w:rsidRPr="00A265F8">
                                      <w:rPr>
                                        <w:rFonts w:eastAsia="MS Mincho"/>
                                      </w:rPr>
                                      <w:t xml:space="preserve">Sandfangskummar skal ha diameter 1 meter og ha minst 1 meter avstand </w:t>
                                    </w:r>
                                    <w:r w:rsidR="0014069C" w:rsidRPr="00A265F8">
                                      <w:rPr>
                                        <w:rFonts w:eastAsia="MS Mincho"/>
                                      </w:rPr>
                                      <w:t xml:space="preserve">mellom </w:t>
                                    </w:r>
                                    <w:r w:rsidRPr="00A265F8">
                                      <w:rPr>
                                        <w:rFonts w:eastAsia="MS Mincho"/>
                                      </w:rPr>
                                      <w:t>utløp og botn av kummen. Totalhøgde på minimum 2.1 meter. Ei mogleg utføring er synt på teikning A1</w:t>
                                    </w:r>
                                    <w:r w:rsidR="00B206DC" w:rsidRPr="00A265F8">
                                      <w:rPr>
                                        <w:rFonts w:eastAsia="MS Mincho"/>
                                      </w:rPr>
                                      <w:t>2</w:t>
                                    </w:r>
                                    <w:r w:rsidR="003033BC" w:rsidRPr="00A265F8">
                                      <w:rPr>
                                        <w:rFonts w:eastAsia="MS Mincho"/>
                                      </w:rPr>
                                      <w:t xml:space="preserve"> Sandfangkum</w:t>
                                    </w:r>
                                    <w:r w:rsidRPr="00A265F8">
                                      <w:rPr>
                                        <w:rFonts w:eastAsia="MS Mincho"/>
                                      </w:rPr>
                                      <w:t>.</w:t>
                                    </w:r>
                                    <w:r w:rsidR="003033BC" w:rsidRPr="00A265F8">
                                      <w:rPr>
                                        <w:rFonts w:eastAsia="MS Mincho"/>
                                      </w:rPr>
                                      <w:t xml:space="preserve"> </w:t>
                                    </w:r>
                                  </w:p>
                                  <w:p w14:paraId="3AC4B579" w14:textId="1647C82D" w:rsidR="00DB779C" w:rsidRPr="00A265F8" w:rsidRDefault="00DB779C" w:rsidP="009A1631">
                                    <w:pPr>
                                      <w:ind w:left="724" w:right="107"/>
                                      <w:rPr>
                                        <w:rFonts w:eastAsia="MS Mincho"/>
                                      </w:rPr>
                                    </w:pPr>
                                    <w:r w:rsidRPr="00A265F8">
                                      <w:rPr>
                                        <w:rFonts w:eastAsia="MS Mincho"/>
                                      </w:rPr>
                                      <w:t>Teknisk løysing med bruk av hjelpesluk blir ikkje til</w:t>
                                    </w:r>
                                    <w:r w:rsidR="00245CD5" w:rsidRPr="00A265F8">
                                      <w:rPr>
                                        <w:rFonts w:eastAsia="MS Mincho"/>
                                      </w:rPr>
                                      <w:t>lat</w:t>
                                    </w:r>
                                    <w:r w:rsidR="00BD6C18" w:rsidRPr="00A265F8">
                                      <w:rPr>
                                        <w:rFonts w:eastAsia="MS Mincho"/>
                                      </w:rPr>
                                      <w:t>e</w:t>
                                    </w:r>
                                    <w:r w:rsidRPr="00A265F8">
                                      <w:rPr>
                                        <w:rFonts w:eastAsia="MS Mincho"/>
                                      </w:rPr>
                                      <w:t xml:space="preserve">. </w:t>
                                    </w:r>
                                  </w:p>
                                  <w:p w14:paraId="104911E2" w14:textId="77777777" w:rsidR="00F0627A" w:rsidRPr="00A265F8" w:rsidRDefault="00F0627A" w:rsidP="00F0627A">
                                    <w:pPr>
                                      <w:ind w:left="724" w:right="107"/>
                                      <w:rPr>
                                        <w:rFonts w:eastAsia="MS Mincho"/>
                                        <w:i/>
                                        <w:iCs/>
                                        <w:u w:val="single"/>
                                      </w:rPr>
                                    </w:pPr>
                                    <w:r w:rsidRPr="00A265F8">
                                      <w:rPr>
                                        <w:rFonts w:eastAsia="MS Mincho"/>
                                        <w:i/>
                                        <w:iCs/>
                                        <w:u w:val="single"/>
                                      </w:rPr>
                                      <w:t>For Gloppen kommune gjeld følgjande:</w:t>
                                    </w:r>
                                  </w:p>
                                  <w:p w14:paraId="5E3FC372" w14:textId="77777777" w:rsidR="00F0627A" w:rsidRPr="00A265F8" w:rsidRDefault="00F0627A" w:rsidP="00F0627A">
                                    <w:pPr>
                                      <w:ind w:left="724" w:right="107"/>
                                      <w:rPr>
                                        <w:rFonts w:eastAsia="MS Mincho"/>
                                      </w:rPr>
                                    </w:pPr>
                                    <w:r w:rsidRPr="00A265F8">
                                      <w:rPr>
                                        <w:rFonts w:eastAsia="MS Mincho"/>
                                      </w:rPr>
                                      <w:t xml:space="preserve">Sandfangskummar skal ha diameter 650 mm og ha minst 750 mm avstand mellom utløp og botn av kummen. Totalhøgde på minimum 1.5 meter. Ei mogleg utføring er synt på teikning A12 Sandfangkum. </w:t>
                                    </w:r>
                                  </w:p>
                                  <w:p w14:paraId="16E43632" w14:textId="58E4FB14" w:rsidR="00EA3FBD" w:rsidRPr="00E25B32" w:rsidRDefault="00F0627A" w:rsidP="009A1631">
                                    <w:pPr>
                                      <w:ind w:left="724" w:right="107"/>
                                      <w:rPr>
                                        <w:rFonts w:eastAsia="MS Mincho"/>
                                        <w:u w:val="single"/>
                                      </w:rPr>
                                    </w:pPr>
                                    <w:r w:rsidRPr="00E25B32">
                                      <w:rPr>
                                        <w:rFonts w:eastAsia="MS Mincho"/>
                                        <w:u w:val="single"/>
                                      </w:rPr>
                                      <w:t>Spesielt f</w:t>
                                    </w:r>
                                    <w:r w:rsidR="006761BC" w:rsidRPr="00E25B32">
                                      <w:rPr>
                                        <w:rFonts w:eastAsia="MS Mincho"/>
                                        <w:u w:val="single"/>
                                      </w:rPr>
                                      <w:t xml:space="preserve">or </w:t>
                                    </w:r>
                                    <w:r w:rsidR="00EA3FBD" w:rsidRPr="00E25B32">
                                      <w:rPr>
                                        <w:rFonts w:eastAsia="MS Mincho"/>
                                        <w:u w:val="single"/>
                                      </w:rPr>
                                      <w:t>Stad</w:t>
                                    </w:r>
                                    <w:r w:rsidR="006761BC" w:rsidRPr="00E25B32">
                                      <w:rPr>
                                        <w:rFonts w:eastAsia="MS Mincho"/>
                                        <w:u w:val="single"/>
                                      </w:rPr>
                                      <w:t xml:space="preserve"> kommune</w:t>
                                    </w:r>
                                    <w:r w:rsidR="00EA3FBD" w:rsidRPr="00E25B32">
                                      <w:rPr>
                                        <w:rFonts w:eastAsia="MS Mincho"/>
                                        <w:u w:val="single"/>
                                      </w:rPr>
                                      <w:t>:</w:t>
                                    </w:r>
                                  </w:p>
                                  <w:p w14:paraId="2772BD79" w14:textId="584CD715" w:rsidR="0014069C" w:rsidRPr="00E25B32" w:rsidRDefault="006141E9" w:rsidP="009A1631">
                                    <w:pPr>
                                      <w:ind w:left="724" w:right="107"/>
                                      <w:rPr>
                                        <w:rFonts w:eastAsia="MS Mincho"/>
                                      </w:rPr>
                                    </w:pPr>
                                    <w:r w:rsidRPr="00E25B32">
                                      <w:rPr>
                                        <w:rFonts w:eastAsia="MS Mincho"/>
                                      </w:rPr>
                                      <w:t xml:space="preserve">Der private overvassleidningar skal påkoplast kommunalt nett </w:t>
                                    </w:r>
                                    <w:r w:rsidR="00153AC4" w:rsidRPr="00E25B32">
                                      <w:rPr>
                                        <w:rFonts w:eastAsia="MS Mincho"/>
                                      </w:rPr>
                                      <w:t>kan mindre diameter aksepterast</w:t>
                                    </w:r>
                                    <w:r w:rsidR="00727054" w:rsidRPr="00E25B32">
                                      <w:rPr>
                                        <w:rFonts w:eastAsia="MS Mincho"/>
                                      </w:rPr>
                                      <w:t xml:space="preserve"> av VA ansvarleg for mindre anlegg</w:t>
                                    </w:r>
                                    <w:r w:rsidR="00153AC4" w:rsidRPr="00E25B32">
                                      <w:rPr>
                                        <w:rFonts w:eastAsia="MS Mincho"/>
                                      </w:rPr>
                                      <w:t>. S</w:t>
                                    </w:r>
                                    <w:r w:rsidR="00883063" w:rsidRPr="00E25B32">
                                      <w:rPr>
                                        <w:rFonts w:eastAsia="MS Mincho"/>
                                      </w:rPr>
                                      <w:t>andfangskum</w:t>
                                    </w:r>
                                    <w:r w:rsidR="00153AC4" w:rsidRPr="00E25B32">
                                      <w:rPr>
                                        <w:rFonts w:eastAsia="MS Mincho"/>
                                      </w:rPr>
                                      <w:t xml:space="preserve"> skal</w:t>
                                    </w:r>
                                    <w:r w:rsidR="00883063" w:rsidRPr="00E25B32">
                                      <w:rPr>
                                        <w:rFonts w:eastAsia="MS Mincho"/>
                                      </w:rPr>
                                      <w:t xml:space="preserve"> dimensjonerast etter NS</w:t>
                                    </w:r>
                                    <w:r w:rsidR="00153AC4" w:rsidRPr="00E25B32">
                                      <w:rPr>
                                        <w:rFonts w:eastAsia="MS Mincho"/>
                                      </w:rPr>
                                      <w:t>-EN 858-2.</w:t>
                                    </w:r>
                                    <w:r w:rsidR="00467C99" w:rsidRPr="00E25B32">
                                      <w:rPr>
                                        <w:rFonts w:eastAsia="MS Mincho"/>
                                      </w:rPr>
                                      <w:t xml:space="preserve"> </w:t>
                                    </w:r>
                                  </w:p>
                                  <w:p w14:paraId="416A3C29" w14:textId="5D6A48A3" w:rsidR="00523F40" w:rsidRPr="00A265F8" w:rsidRDefault="00F0627A" w:rsidP="009A1631">
                                    <w:pPr>
                                      <w:ind w:left="724" w:right="107"/>
                                      <w:rPr>
                                        <w:rFonts w:eastAsia="MS Mincho"/>
                                      </w:rPr>
                                    </w:pPr>
                                    <w:r w:rsidRPr="00E25B32">
                                      <w:rPr>
                                        <w:rFonts w:eastAsia="MS Mincho"/>
                                      </w:rPr>
                                      <w:t>Der</w:t>
                                    </w:r>
                                    <w:r w:rsidR="00A76645" w:rsidRPr="00E25B32">
                                      <w:rPr>
                                        <w:rFonts w:eastAsia="MS Mincho"/>
                                      </w:rPr>
                                      <w:t xml:space="preserve"> </w:t>
                                    </w:r>
                                    <w:r w:rsidR="001A74C3" w:rsidRPr="00E25B32">
                                      <w:rPr>
                                        <w:rFonts w:eastAsia="MS Mincho"/>
                                      </w:rPr>
                                      <w:t>overvassleidningar frå enkelt</w:t>
                                    </w:r>
                                    <w:r w:rsidR="00712E49" w:rsidRPr="00E25B32">
                                      <w:rPr>
                                        <w:rFonts w:eastAsia="MS Mincho"/>
                                      </w:rPr>
                                      <w:t>e</w:t>
                                    </w:r>
                                    <w:r w:rsidR="001A74C3" w:rsidRPr="00E25B32">
                                      <w:rPr>
                                        <w:rFonts w:eastAsia="MS Mincho"/>
                                      </w:rPr>
                                      <w:t xml:space="preserve"> einebustader</w:t>
                                    </w:r>
                                    <w:r w:rsidRPr="00E25B32">
                                      <w:rPr>
                                        <w:rFonts w:eastAsia="MS Mincho"/>
                                      </w:rPr>
                                      <w:t xml:space="preserve"> skal påkoplast kommunalt nett, aksepterast</w:t>
                                    </w:r>
                                    <w:r w:rsidR="00523F40" w:rsidRPr="00E25B32">
                                      <w:rPr>
                                        <w:rFonts w:eastAsia="MS Mincho"/>
                                      </w:rPr>
                                      <w:t xml:space="preserve"> </w:t>
                                    </w:r>
                                    <w:proofErr w:type="spellStart"/>
                                    <w:r w:rsidR="00024D3E" w:rsidRPr="00E25B32">
                                      <w:rPr>
                                        <w:rFonts w:eastAsia="MS Mincho"/>
                                      </w:rPr>
                                      <w:t>minikum</w:t>
                                    </w:r>
                                    <w:proofErr w:type="spellEnd"/>
                                    <w:r w:rsidRPr="00E25B32">
                                      <w:rPr>
                                        <w:rFonts w:eastAsia="MS Mincho"/>
                                      </w:rPr>
                                      <w:t xml:space="preserve"> med 6</w:t>
                                    </w:r>
                                    <w:r w:rsidR="0026505E" w:rsidRPr="00E25B32">
                                      <w:rPr>
                                        <w:rFonts w:eastAsia="MS Mincho"/>
                                      </w:rPr>
                                      <w:t>3</w:t>
                                    </w:r>
                                    <w:r w:rsidRPr="00E25B32">
                                      <w:rPr>
                                        <w:rFonts w:eastAsia="MS Mincho"/>
                                      </w:rPr>
                                      <w:t>0 mm diameter</w:t>
                                    </w:r>
                                    <w:r w:rsidR="00523F40" w:rsidRPr="00E25B32">
                                      <w:rPr>
                                        <w:rFonts w:eastAsia="MS Mincho"/>
                                      </w:rPr>
                                      <w:t xml:space="preserve">, </w:t>
                                    </w:r>
                                    <w:r w:rsidRPr="00E25B32">
                                      <w:rPr>
                                        <w:rFonts w:eastAsia="MS Mincho"/>
                                      </w:rPr>
                                      <w:t xml:space="preserve"> med </w:t>
                                    </w:r>
                                    <w:r w:rsidR="00523F40" w:rsidRPr="00E25B32">
                                      <w:rPr>
                                        <w:rFonts w:eastAsia="MS Mincho"/>
                                      </w:rPr>
                                      <w:t xml:space="preserve">minimum </w:t>
                                    </w:r>
                                    <w:r w:rsidR="009F3417" w:rsidRPr="00E25B32">
                                      <w:rPr>
                                        <w:rFonts w:eastAsia="MS Mincho"/>
                                      </w:rPr>
                                      <w:t xml:space="preserve">60 </w:t>
                                    </w:r>
                                    <w:r w:rsidR="00523F40" w:rsidRPr="00E25B32">
                                      <w:rPr>
                                        <w:rFonts w:eastAsia="MS Mincho"/>
                                      </w:rPr>
                                      <w:t>cm sandfang</w:t>
                                    </w:r>
                                    <w:r w:rsidR="00EE5288" w:rsidRPr="00E25B32">
                                      <w:rPr>
                                        <w:rFonts w:eastAsia="MS Mincho"/>
                                      </w:rPr>
                                      <w:t>, med dykka utløp.</w:t>
                                    </w:r>
                                  </w:p>
                                  <w:p w14:paraId="08BD1D90" w14:textId="6A066C1F" w:rsidR="00570BA1" w:rsidRPr="00A265F8" w:rsidRDefault="00570BA1" w:rsidP="00F0627A">
                                    <w:pPr>
                                      <w:ind w:left="724" w:right="107"/>
                                      <w:rPr>
                                        <w:rFonts w:eastAsia="MS Mincho"/>
                                      </w:rPr>
                                    </w:pPr>
                                  </w:p>
                                </w:tc>
                              </w:tr>
                            </w:tbl>
                            <w:p w14:paraId="2C07BBCE" w14:textId="77777777" w:rsidR="00DB779C" w:rsidRPr="00A265F8" w:rsidRDefault="00DB779C" w:rsidP="009A1631">
                              <w:pPr>
                                <w:ind w:left="768" w:right="1792"/>
                                <w:rPr>
                                  <w:rFonts w:eastAsia="MS Mincho"/>
                                  <w:iCs/>
                                  <w:highlight w:val="green"/>
                                </w:rPr>
                              </w:pPr>
                            </w:p>
                          </w:tc>
                        </w:tr>
                      </w:tbl>
                      <w:p w14:paraId="416B6130" w14:textId="77777777" w:rsidR="00DB779C" w:rsidRPr="00A265F8" w:rsidRDefault="00DB779C" w:rsidP="009A1631">
                        <w:pPr>
                          <w:ind w:left="812" w:right="1792"/>
                          <w:rPr>
                            <w:rFonts w:eastAsia="Arial Unicode MS"/>
                            <w:highlight w:val="green"/>
                          </w:rPr>
                        </w:pPr>
                      </w:p>
                    </w:tc>
                  </w:tr>
                </w:tbl>
                <w:p w14:paraId="6BE554DF" w14:textId="77777777" w:rsidR="00DB779C" w:rsidRPr="00A265F8" w:rsidRDefault="00DB779C" w:rsidP="009A1631">
                  <w:pPr>
                    <w:ind w:left="856" w:right="1612"/>
                    <w:rPr>
                      <w:rFonts w:eastAsia="MS Mincho"/>
                      <w:iCs/>
                      <w:highlight w:val="green"/>
                    </w:rPr>
                  </w:pPr>
                </w:p>
              </w:tc>
            </w:tr>
          </w:tbl>
          <w:p w14:paraId="0DA2684A" w14:textId="77777777" w:rsidR="00DB779C" w:rsidRPr="00A265F8" w:rsidRDefault="00DB779C" w:rsidP="009A1631">
            <w:pPr>
              <w:ind w:left="893"/>
              <w:rPr>
                <w:rFonts w:eastAsia="Arial Unicode MS"/>
              </w:rPr>
            </w:pPr>
          </w:p>
        </w:tc>
      </w:tr>
    </w:tbl>
    <w:p w14:paraId="2F73B4AC" w14:textId="77777777" w:rsidR="00DB779C" w:rsidRPr="00A265F8" w:rsidRDefault="00DB779C" w:rsidP="007F5781"/>
    <w:p w14:paraId="04E6EB3A" w14:textId="77777777" w:rsidR="007F5781" w:rsidRPr="00A265F8" w:rsidRDefault="007F5781" w:rsidP="007F5781">
      <w:r w:rsidRPr="00A265F8">
        <w:t xml:space="preserve">     </w:t>
      </w:r>
    </w:p>
    <w:p w14:paraId="29DAC126" w14:textId="77777777" w:rsidR="007F5781" w:rsidRPr="00A265F8" w:rsidRDefault="007F5781" w:rsidP="00F47A9C">
      <w:pPr>
        <w:pStyle w:val="Overskrift3"/>
      </w:pPr>
      <w:bookmarkStart w:id="219" w:name="_Toc379981329"/>
      <w:bookmarkStart w:id="220" w:name="_Toc211949892"/>
      <w:r w:rsidRPr="00A265F8">
        <w:t>7.A Andre krav</w:t>
      </w:r>
      <w:bookmarkEnd w:id="219"/>
      <w:bookmarkEnd w:id="220"/>
    </w:p>
    <w:p w14:paraId="4830A7AB" w14:textId="77777777" w:rsidR="007F5781" w:rsidRPr="00A265F8" w:rsidRDefault="007F5781" w:rsidP="007F5781">
      <w:r w:rsidRPr="00A265F8">
        <w:t xml:space="preserve">               </w:t>
      </w: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7F5781" w:rsidRPr="00A265F8" w14:paraId="01F6A409" w14:textId="77777777" w:rsidTr="007F578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7F5781" w:rsidRPr="00A265F8" w14:paraId="631266D8" w14:textId="77777777" w:rsidTr="007F5781">
              <w:trPr>
                <w:tblCellSpacing w:w="7" w:type="dxa"/>
                <w:jc w:val="center"/>
              </w:trPr>
              <w:tc>
                <w:tcPr>
                  <w:tcW w:w="4985" w:type="pct"/>
                  <w:vAlign w:val="center"/>
                </w:tcPr>
                <w:p w14:paraId="0D9D354C" w14:textId="77777777" w:rsidR="007F5781" w:rsidRPr="00A265F8" w:rsidRDefault="007F5781" w:rsidP="007F5781">
                  <w:pPr>
                    <w:ind w:left="893"/>
                    <w:rPr>
                      <w:rFonts w:ascii="Arial Unicode MS" w:eastAsia="Arial Unicode MS" w:hAnsi="Arial Unicode MS" w:cs="Arial Unicode MS"/>
                    </w:rPr>
                  </w:pPr>
                  <w:r w:rsidRPr="00A265F8">
                    <w:rPr>
                      <w:b/>
                      <w:bCs/>
                    </w:rPr>
                    <w:lastRenderedPageBreak/>
                    <w:t xml:space="preserve">Lokale </w:t>
                  </w:r>
                  <w:r w:rsidR="0069356F" w:rsidRPr="00A265F8">
                    <w:rPr>
                      <w:b/>
                      <w:bCs/>
                    </w:rPr>
                    <w:t>vilkår</w:t>
                  </w:r>
                </w:p>
              </w:tc>
            </w:tr>
            <w:tr w:rsidR="007F5781" w:rsidRPr="00A265F8" w14:paraId="49F6C113"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7F5781" w:rsidRPr="00A265F8" w14:paraId="77B0430F"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7F5781" w:rsidRPr="00A265F8" w14:paraId="39AD25F1" w14:textId="77777777" w:rsidTr="007F578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7F5781" w:rsidRPr="00A265F8" w14:paraId="4635DBFA" w14:textId="77777777" w:rsidTr="007F5781">
                                <w:trPr>
                                  <w:tblCellSpacing w:w="7" w:type="dxa"/>
                                  <w:jc w:val="center"/>
                                </w:trPr>
                                <w:tc>
                                  <w:tcPr>
                                    <w:tcW w:w="4985" w:type="pct"/>
                                    <w:vAlign w:val="center"/>
                                  </w:tcPr>
                                  <w:p w14:paraId="54005C30" w14:textId="77777777" w:rsidR="007F5781" w:rsidRPr="00A265F8" w:rsidRDefault="007F5781" w:rsidP="007F5781">
                                    <w:pPr>
                                      <w:ind w:left="724" w:right="1792"/>
                                      <w:rPr>
                                        <w:rFonts w:eastAsia="MS Mincho"/>
                                      </w:rPr>
                                    </w:pPr>
                                  </w:p>
                                  <w:p w14:paraId="2CDD709C" w14:textId="77777777" w:rsidR="00DB779C" w:rsidRPr="00A265F8" w:rsidRDefault="00E0492F" w:rsidP="003033BC">
                                    <w:pPr>
                                      <w:ind w:left="724" w:right="1792"/>
                                    </w:pPr>
                                    <w:r w:rsidRPr="00A265F8">
                                      <w:t>Ved tilkopling av nye anlegg til eksisterande kommunalt fellessystem, skal det nyttast separatsystem dvs</w:t>
                                    </w:r>
                                    <w:r w:rsidR="00A54633" w:rsidRPr="00A265F8">
                                      <w:t>.</w:t>
                                    </w:r>
                                    <w:r w:rsidRPr="00A265F8">
                                      <w:t xml:space="preserve"> spillvatn og overvatn kvar for seg. Begge leidningane må då liggje så høgt at dei kvar for seg kan krysse eksisterande kommunale fellessystem.</w:t>
                                    </w:r>
                                  </w:p>
                                </w:tc>
                              </w:tr>
                            </w:tbl>
                            <w:p w14:paraId="1B44CE5A" w14:textId="77777777" w:rsidR="007F5781" w:rsidRPr="00A265F8" w:rsidRDefault="007F5781" w:rsidP="007F5781">
                              <w:pPr>
                                <w:ind w:left="768" w:right="1792"/>
                                <w:rPr>
                                  <w:rFonts w:eastAsia="MS Mincho"/>
                                  <w:iCs/>
                                </w:rPr>
                              </w:pPr>
                            </w:p>
                          </w:tc>
                        </w:tr>
                      </w:tbl>
                      <w:p w14:paraId="429560D2" w14:textId="77777777" w:rsidR="007F5781" w:rsidRPr="00A265F8" w:rsidRDefault="007F5781" w:rsidP="007F5781">
                        <w:pPr>
                          <w:ind w:left="812" w:right="1792"/>
                          <w:rPr>
                            <w:rFonts w:ascii="Arial Unicode MS" w:eastAsia="Arial Unicode MS" w:hAnsi="Arial Unicode MS" w:cs="Arial Unicode MS"/>
                          </w:rPr>
                        </w:pPr>
                      </w:p>
                    </w:tc>
                  </w:tr>
                </w:tbl>
                <w:p w14:paraId="4009906F" w14:textId="77777777" w:rsidR="007F5781" w:rsidRPr="00A265F8" w:rsidRDefault="007F5781" w:rsidP="007F5781">
                  <w:pPr>
                    <w:ind w:left="856" w:right="1612"/>
                    <w:rPr>
                      <w:rFonts w:eastAsia="MS Mincho"/>
                      <w:iCs/>
                    </w:rPr>
                  </w:pPr>
                </w:p>
              </w:tc>
            </w:tr>
          </w:tbl>
          <w:p w14:paraId="1A59CC13" w14:textId="77777777" w:rsidR="007F5781" w:rsidRPr="00A265F8" w:rsidRDefault="007F5781" w:rsidP="007F5781">
            <w:pPr>
              <w:ind w:left="893"/>
              <w:rPr>
                <w:rFonts w:ascii="Arial Unicode MS" w:eastAsia="Arial Unicode MS" w:hAnsi="Arial Unicode MS" w:cs="Arial Unicode MS"/>
              </w:rPr>
            </w:pPr>
          </w:p>
        </w:tc>
      </w:tr>
    </w:tbl>
    <w:p w14:paraId="04396062" w14:textId="77777777" w:rsidR="00AE3513" w:rsidRPr="00A265F8" w:rsidRDefault="002A0EF6" w:rsidP="00AE3513">
      <w:pPr>
        <w:pStyle w:val="Overskrift1"/>
      </w:pPr>
      <w:r w:rsidRPr="00A265F8">
        <w:rPr>
          <w:u w:val="single"/>
        </w:rPr>
        <w:br w:type="page"/>
      </w:r>
      <w:bookmarkStart w:id="221" w:name="_Toc379981330"/>
      <w:bookmarkStart w:id="222" w:name="_Toc211949893"/>
      <w:r w:rsidR="0091392A" w:rsidRPr="00A265F8">
        <w:lastRenderedPageBreak/>
        <w:t>8</w:t>
      </w:r>
      <w:r w:rsidR="00AE3513" w:rsidRPr="00A265F8">
        <w:t xml:space="preserve">. Transportsystem </w:t>
      </w:r>
      <w:r w:rsidR="0091392A" w:rsidRPr="00A265F8">
        <w:t>–</w:t>
      </w:r>
      <w:r w:rsidR="00AE3513" w:rsidRPr="00A265F8">
        <w:t xml:space="preserve"> </w:t>
      </w:r>
      <w:r w:rsidR="0091392A" w:rsidRPr="00A265F8">
        <w:t>avløp felles</w:t>
      </w:r>
      <w:bookmarkEnd w:id="221"/>
      <w:bookmarkEnd w:id="222"/>
    </w:p>
    <w:p w14:paraId="283338BD" w14:textId="77777777" w:rsidR="007F5781" w:rsidRPr="00A265F8" w:rsidRDefault="007F5781" w:rsidP="007F5781">
      <w:pPr>
        <w:rPr>
          <w:u w:val="single"/>
        </w:rPr>
      </w:pPr>
      <w:r w:rsidRPr="00A265F8">
        <w:rPr>
          <w:u w:val="single"/>
        </w:rPr>
        <w:t xml:space="preserve">     </w:t>
      </w:r>
    </w:p>
    <w:p w14:paraId="501479C9" w14:textId="77777777" w:rsidR="0091392A" w:rsidRPr="00A265F8" w:rsidRDefault="0091392A" w:rsidP="0091392A">
      <w:pPr>
        <w:pStyle w:val="Overskrift3"/>
      </w:pPr>
      <w:bookmarkStart w:id="223" w:name="_Toc379981331"/>
      <w:bookmarkStart w:id="224" w:name="_Toc211949894"/>
      <w:r w:rsidRPr="00A265F8">
        <w:t xml:space="preserve">8.0 Generelle </w:t>
      </w:r>
      <w:r w:rsidR="00DD088F" w:rsidRPr="00A265F8">
        <w:t>vilkår</w:t>
      </w:r>
      <w:bookmarkEnd w:id="223"/>
      <w:bookmarkEnd w:id="224"/>
    </w:p>
    <w:p w14:paraId="3C90E6AA" w14:textId="77777777" w:rsidR="002A0EF6" w:rsidRPr="00A265F8" w:rsidRDefault="002A0EF6" w:rsidP="002A0EF6">
      <w:pPr>
        <w:rPr>
          <w:szCs w:val="24"/>
        </w:rPr>
      </w:pPr>
      <w:r w:rsidRPr="00A265F8">
        <w:rPr>
          <w:szCs w:val="24"/>
        </w:rPr>
        <w:t xml:space="preserve">   </w:t>
      </w:r>
    </w:p>
    <w:p w14:paraId="1DEDEF03" w14:textId="77777777" w:rsidR="002A0EF6" w:rsidRPr="00A265F8" w:rsidRDefault="00DD088F" w:rsidP="002A0EF6">
      <w:pPr>
        <w:rPr>
          <w:color w:val="000000"/>
          <w:szCs w:val="24"/>
        </w:rPr>
      </w:pPr>
      <w:r w:rsidRPr="00A265F8">
        <w:rPr>
          <w:color w:val="000000"/>
          <w:szCs w:val="24"/>
        </w:rPr>
        <w:t xml:space="preserve">Dersom </w:t>
      </w:r>
      <w:r w:rsidR="002A0EF6" w:rsidRPr="00A265F8">
        <w:rPr>
          <w:color w:val="000000"/>
          <w:szCs w:val="24"/>
        </w:rPr>
        <w:t>det er teknisk/økonomisk m</w:t>
      </w:r>
      <w:r w:rsidRPr="00A265F8">
        <w:rPr>
          <w:color w:val="000000"/>
          <w:szCs w:val="24"/>
        </w:rPr>
        <w:t>ogleg</w:t>
      </w:r>
      <w:r w:rsidR="002A0EF6" w:rsidRPr="00A265F8">
        <w:rPr>
          <w:color w:val="000000"/>
          <w:szCs w:val="24"/>
        </w:rPr>
        <w:t xml:space="preserve"> skal det </w:t>
      </w:r>
      <w:r w:rsidRPr="00A265F8">
        <w:rPr>
          <w:color w:val="000000"/>
          <w:szCs w:val="24"/>
        </w:rPr>
        <w:t>etablerast</w:t>
      </w:r>
      <w:r w:rsidR="002A0EF6" w:rsidRPr="00A265F8">
        <w:rPr>
          <w:color w:val="000000"/>
          <w:szCs w:val="24"/>
        </w:rPr>
        <w:t xml:space="preserve"> separatsystem.</w:t>
      </w:r>
    </w:p>
    <w:p w14:paraId="4BF7051B" w14:textId="77777777" w:rsidR="00DB779C" w:rsidRPr="00A265F8" w:rsidRDefault="00DB779C" w:rsidP="002A0EF6">
      <w:pPr>
        <w:rPr>
          <w:color w:val="000000"/>
          <w:szCs w:val="24"/>
        </w:rPr>
      </w:pP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DB779C" w:rsidRPr="00A265F8" w14:paraId="4B78055C" w14:textId="77777777" w:rsidTr="009A1631">
        <w:trPr>
          <w:tblCellSpacing w:w="7" w:type="dxa"/>
          <w:jc w:val="center"/>
        </w:trPr>
        <w:tc>
          <w:tcPr>
            <w:tcW w:w="5000"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DB779C" w:rsidRPr="00A265F8" w14:paraId="2F893FE3" w14:textId="77777777" w:rsidTr="009A1631">
              <w:trPr>
                <w:tblCellSpacing w:w="7" w:type="dxa"/>
                <w:jc w:val="center"/>
              </w:trPr>
              <w:tc>
                <w:tcPr>
                  <w:tcW w:w="4985" w:type="pct"/>
                  <w:vAlign w:val="center"/>
                </w:tcPr>
                <w:p w14:paraId="5E8BAD6E" w14:textId="77777777" w:rsidR="00DB779C" w:rsidRPr="00A265F8" w:rsidRDefault="00DB779C" w:rsidP="009A1631">
                  <w:pPr>
                    <w:ind w:left="893"/>
                    <w:rPr>
                      <w:rFonts w:eastAsia="Arial Unicode MS"/>
                    </w:rPr>
                  </w:pPr>
                  <w:r w:rsidRPr="00A265F8">
                    <w:rPr>
                      <w:b/>
                    </w:rPr>
                    <w:t>Lokale vilkår</w:t>
                  </w:r>
                </w:p>
              </w:tc>
            </w:tr>
            <w:tr w:rsidR="00DB779C" w:rsidRPr="00A265F8" w14:paraId="50FBE8BF" w14:textId="77777777" w:rsidTr="009A163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DB779C" w:rsidRPr="00A265F8" w14:paraId="5F8D6135" w14:textId="77777777" w:rsidTr="009A163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DB779C" w:rsidRPr="00A265F8" w14:paraId="113B4D7C" w14:textId="77777777" w:rsidTr="009A1631">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DB779C" w:rsidRPr="00A265F8" w14:paraId="0087CF32" w14:textId="77777777" w:rsidTr="009A1631">
                                <w:trPr>
                                  <w:tblCellSpacing w:w="7" w:type="dxa"/>
                                  <w:jc w:val="center"/>
                                </w:trPr>
                                <w:tc>
                                  <w:tcPr>
                                    <w:tcW w:w="4985" w:type="pct"/>
                                    <w:vAlign w:val="center"/>
                                  </w:tcPr>
                                  <w:p w14:paraId="12C0F3E8" w14:textId="256A0569" w:rsidR="00DB779C" w:rsidRPr="00A265F8" w:rsidRDefault="00DB779C" w:rsidP="0088257F">
                                    <w:pPr>
                                      <w:ind w:left="724" w:right="107"/>
                                    </w:pPr>
                                    <w:r w:rsidRPr="00A265F8">
                                      <w:t xml:space="preserve">Ved tilkopling av nye anlegg til eksisterande, offentleg fellessystem, skal det nyttast separatsystem dvs. spillvatn og overvatn kvar for seg. </w:t>
                                    </w:r>
                                  </w:p>
                                  <w:p w14:paraId="0F59BBD7" w14:textId="77777777" w:rsidR="00DB779C" w:rsidRPr="00A265F8" w:rsidRDefault="00DB779C" w:rsidP="009A1631">
                                    <w:pPr>
                                      <w:ind w:left="724" w:right="107"/>
                                    </w:pPr>
                                    <w:r w:rsidRPr="00A265F8">
                                      <w:t>Begge leidningane må då liggje så høgt at dei kvar for seg kan krysse eksisterande kommunale fellessystem.</w:t>
                                    </w:r>
                                  </w:p>
                                </w:tc>
                              </w:tr>
                            </w:tbl>
                            <w:p w14:paraId="75246B75" w14:textId="77777777" w:rsidR="00DB779C" w:rsidRPr="00A265F8" w:rsidRDefault="00DB779C" w:rsidP="009A1631">
                              <w:pPr>
                                <w:ind w:left="768" w:right="1792"/>
                                <w:rPr>
                                  <w:rFonts w:eastAsia="MS Mincho"/>
                                  <w:iCs/>
                                </w:rPr>
                              </w:pPr>
                            </w:p>
                          </w:tc>
                        </w:tr>
                      </w:tbl>
                      <w:p w14:paraId="2B18554E" w14:textId="77777777" w:rsidR="00DB779C" w:rsidRPr="00A265F8" w:rsidRDefault="00DB779C" w:rsidP="009A1631">
                        <w:pPr>
                          <w:ind w:left="812" w:right="1792"/>
                          <w:rPr>
                            <w:rFonts w:eastAsia="Arial Unicode MS"/>
                          </w:rPr>
                        </w:pPr>
                      </w:p>
                    </w:tc>
                  </w:tr>
                </w:tbl>
                <w:p w14:paraId="4DD72038" w14:textId="77777777" w:rsidR="00DB779C" w:rsidRPr="00A265F8" w:rsidRDefault="00DB779C" w:rsidP="009A1631">
                  <w:pPr>
                    <w:ind w:left="856" w:right="1612"/>
                    <w:rPr>
                      <w:rFonts w:eastAsia="MS Mincho"/>
                      <w:iCs/>
                    </w:rPr>
                  </w:pPr>
                </w:p>
              </w:tc>
            </w:tr>
          </w:tbl>
          <w:p w14:paraId="6B1CD082" w14:textId="77777777" w:rsidR="00DB779C" w:rsidRPr="00A265F8" w:rsidRDefault="00DB779C" w:rsidP="009A1631">
            <w:pPr>
              <w:ind w:left="893"/>
              <w:rPr>
                <w:rFonts w:eastAsia="Arial Unicode MS"/>
              </w:rPr>
            </w:pPr>
          </w:p>
        </w:tc>
      </w:tr>
    </w:tbl>
    <w:p w14:paraId="56727742" w14:textId="77777777" w:rsidR="00DB779C" w:rsidRPr="00A265F8" w:rsidRDefault="00DB779C" w:rsidP="002A0EF6">
      <w:pPr>
        <w:rPr>
          <w:color w:val="000000"/>
          <w:szCs w:val="24"/>
        </w:rPr>
      </w:pPr>
    </w:p>
    <w:p w14:paraId="0055FAD8" w14:textId="77777777" w:rsidR="002A0EF6" w:rsidRPr="00A265F8" w:rsidRDefault="002A0EF6" w:rsidP="002A0EF6">
      <w:pPr>
        <w:rPr>
          <w:szCs w:val="24"/>
        </w:rPr>
      </w:pPr>
    </w:p>
    <w:p w14:paraId="7D84D81A" w14:textId="77777777" w:rsidR="0091392A" w:rsidRPr="00A265F8" w:rsidRDefault="0091392A" w:rsidP="0091392A">
      <w:pPr>
        <w:pStyle w:val="Overskrift3"/>
      </w:pPr>
      <w:bookmarkStart w:id="225" w:name="_Toc379981332"/>
      <w:bookmarkStart w:id="226" w:name="_Toc211949895"/>
      <w:r w:rsidRPr="00A265F8">
        <w:t xml:space="preserve">8.1 </w:t>
      </w:r>
      <w:r w:rsidR="00D4494A" w:rsidRPr="00A265F8">
        <w:t>S</w:t>
      </w:r>
      <w:r w:rsidRPr="00A265F8">
        <w:t>and- og steinfang</w:t>
      </w:r>
      <w:bookmarkEnd w:id="225"/>
      <w:bookmarkEnd w:id="226"/>
    </w:p>
    <w:p w14:paraId="6C636105" w14:textId="77777777" w:rsidR="00DD088F" w:rsidRPr="00A265F8" w:rsidRDefault="00DD088F" w:rsidP="00DD088F"/>
    <w:p w14:paraId="3B8DE38B" w14:textId="77777777" w:rsidR="00DD088F" w:rsidRPr="00A265F8" w:rsidRDefault="00DD088F" w:rsidP="00DD088F">
      <w:r w:rsidRPr="00A265F8">
        <w:rPr>
          <w:szCs w:val="24"/>
        </w:rPr>
        <w:t>Sand- og steinfang skal etablerast for oppsamling av sand og grus i felles avløpsnett. Dette er påkr</w:t>
      </w:r>
      <w:r w:rsidR="00BD6C18" w:rsidRPr="00A265F8">
        <w:rPr>
          <w:szCs w:val="24"/>
        </w:rPr>
        <w:t>a</w:t>
      </w:r>
      <w:r w:rsidRPr="00A265F8">
        <w:rPr>
          <w:szCs w:val="24"/>
        </w:rPr>
        <w:t>vd der avløp går inn på pumpestasjon/trykk-kummar</w:t>
      </w:r>
      <w:r w:rsidRPr="00A265F8">
        <w:t>. I nye utbyggingsområde bør midlertidig steinfangskum etablerast der det nye leidningsnettet blir knytt til det eksisterande.</w:t>
      </w:r>
    </w:p>
    <w:p w14:paraId="4D5F2689" w14:textId="77777777" w:rsidR="00510742" w:rsidRPr="00A265F8" w:rsidRDefault="00510742" w:rsidP="002A0EF6">
      <w:pPr>
        <w:rPr>
          <w:szCs w:val="24"/>
        </w:rPr>
      </w:pPr>
    </w:p>
    <w:tbl>
      <w:tblPr>
        <w:tblW w:w="5000" w:type="pct"/>
        <w:jc w:val="center"/>
        <w:tblCellSpacing w:w="7" w:type="dxa"/>
        <w:tblBorders>
          <w:top w:val="outset" w:sz="6" w:space="0" w:color="FF0000"/>
          <w:left w:val="outset" w:sz="6" w:space="0" w:color="FF0000"/>
          <w:bottom w:val="outset" w:sz="6" w:space="0" w:color="FF0000"/>
          <w:right w:val="outset" w:sz="6" w:space="0" w:color="FF0000"/>
        </w:tblBorders>
        <w:tblCellMar>
          <w:top w:w="30" w:type="dxa"/>
          <w:left w:w="30" w:type="dxa"/>
          <w:bottom w:w="30" w:type="dxa"/>
          <w:right w:w="30" w:type="dxa"/>
        </w:tblCellMar>
        <w:tblLook w:val="0000" w:firstRow="0" w:lastRow="0" w:firstColumn="0" w:lastColumn="0" w:noHBand="0" w:noVBand="0"/>
      </w:tblPr>
      <w:tblGrid>
        <w:gridCol w:w="9055"/>
      </w:tblGrid>
      <w:tr w:rsidR="00510742" w:rsidRPr="00A265F8" w14:paraId="3E9BC3DD" w14:textId="77777777" w:rsidTr="00510742">
        <w:trPr>
          <w:tblCellSpacing w:w="7" w:type="dxa"/>
          <w:jc w:val="center"/>
        </w:trPr>
        <w:tc>
          <w:tcPr>
            <w:tcW w:w="4985" w:type="pct"/>
            <w:tcBorders>
              <w:top w:val="outset" w:sz="6" w:space="0" w:color="FF0000"/>
              <w:left w:val="outset" w:sz="6" w:space="0" w:color="FF0000"/>
              <w:bottom w:val="outset" w:sz="6" w:space="0" w:color="FF0000"/>
              <w:right w:val="outset" w:sz="6" w:space="0" w:color="FF0000"/>
            </w:tcBorders>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937"/>
            </w:tblGrid>
            <w:tr w:rsidR="00510742" w:rsidRPr="00A265F8" w14:paraId="41A9F9A6" w14:textId="77777777" w:rsidTr="003545D4">
              <w:trPr>
                <w:tblCellSpacing w:w="7" w:type="dxa"/>
                <w:jc w:val="center"/>
              </w:trPr>
              <w:tc>
                <w:tcPr>
                  <w:tcW w:w="4985" w:type="pct"/>
                  <w:vAlign w:val="center"/>
                </w:tcPr>
                <w:p w14:paraId="565623D8" w14:textId="77777777" w:rsidR="00510742" w:rsidRPr="00A265F8" w:rsidRDefault="00510742" w:rsidP="003545D4">
                  <w:pPr>
                    <w:ind w:left="893"/>
                    <w:rPr>
                      <w:rFonts w:ascii="Arial Unicode MS" w:eastAsia="Arial Unicode MS" w:hAnsi="Arial Unicode MS" w:cs="Arial Unicode MS"/>
                    </w:rPr>
                  </w:pPr>
                  <w:r w:rsidRPr="00A265F8">
                    <w:rPr>
                      <w:b/>
                      <w:bCs/>
                    </w:rPr>
                    <w:t xml:space="preserve">Lokale </w:t>
                  </w:r>
                  <w:r w:rsidR="0069356F" w:rsidRPr="00A265F8">
                    <w:rPr>
                      <w:b/>
                      <w:bCs/>
                    </w:rPr>
                    <w:t>vilkår</w:t>
                  </w:r>
                </w:p>
              </w:tc>
            </w:tr>
            <w:tr w:rsidR="00510742" w:rsidRPr="00A265F8" w14:paraId="577D21E8" w14:textId="77777777" w:rsidTr="003545D4">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849"/>
                  </w:tblGrid>
                  <w:tr w:rsidR="00510742" w:rsidRPr="00A265F8" w14:paraId="53504FEE" w14:textId="77777777" w:rsidTr="003545D4">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761"/>
                        </w:tblGrid>
                        <w:tr w:rsidR="00510742" w:rsidRPr="00A265F8" w14:paraId="72AD6746" w14:textId="77777777" w:rsidTr="003545D4">
                          <w:trPr>
                            <w:tblCellSpacing w:w="7" w:type="dxa"/>
                            <w:jc w:val="center"/>
                          </w:trPr>
                          <w:tc>
                            <w:tcPr>
                              <w:tcW w:w="4985" w:type="pct"/>
                              <w:vAlign w:val="center"/>
                            </w:tcPr>
                            <w:tbl>
                              <w:tblPr>
                                <w:tblW w:w="5000" w:type="pct"/>
                                <w:jc w:val="center"/>
                                <w:tblCellSpacing w:w="7" w:type="dxa"/>
                                <w:tblCellMar>
                                  <w:top w:w="30" w:type="dxa"/>
                                  <w:left w:w="30" w:type="dxa"/>
                                  <w:bottom w:w="30" w:type="dxa"/>
                                  <w:right w:w="30" w:type="dxa"/>
                                </w:tblCellMar>
                                <w:tblLook w:val="0000" w:firstRow="0" w:lastRow="0" w:firstColumn="0" w:lastColumn="0" w:noHBand="0" w:noVBand="0"/>
                              </w:tblPr>
                              <w:tblGrid>
                                <w:gridCol w:w="8673"/>
                              </w:tblGrid>
                              <w:tr w:rsidR="00510742" w:rsidRPr="00A265F8" w14:paraId="313E963B" w14:textId="77777777" w:rsidTr="003545D4">
                                <w:trPr>
                                  <w:tblCellSpacing w:w="7" w:type="dxa"/>
                                  <w:jc w:val="center"/>
                                </w:trPr>
                                <w:tc>
                                  <w:tcPr>
                                    <w:tcW w:w="4984" w:type="pct"/>
                                    <w:vAlign w:val="center"/>
                                  </w:tcPr>
                                  <w:p w14:paraId="77482CFB" w14:textId="099A7786" w:rsidR="00F8390F" w:rsidRPr="00A265F8" w:rsidRDefault="00510742" w:rsidP="001A3693">
                                    <w:pPr>
                                      <w:ind w:left="724" w:right="1792"/>
                                      <w:rPr>
                                        <w:rFonts w:eastAsia="MS Mincho"/>
                                      </w:rPr>
                                    </w:pPr>
                                    <w:r w:rsidRPr="00A265F8">
                                      <w:rPr>
                                        <w:rFonts w:eastAsia="MS Mincho"/>
                                      </w:rPr>
                                      <w:t>Der avløpsleidningar blir ført inn på pumpestasjonar/</w:t>
                                    </w:r>
                                    <w:proofErr w:type="spellStart"/>
                                    <w:r w:rsidRPr="00A265F8">
                                      <w:rPr>
                                        <w:rFonts w:eastAsia="MS Mincho"/>
                                      </w:rPr>
                                      <w:t>trykkummar</w:t>
                                    </w:r>
                                    <w:proofErr w:type="spellEnd"/>
                                    <w:r w:rsidRPr="00A265F8">
                                      <w:rPr>
                                        <w:rFonts w:eastAsia="MS Mincho"/>
                                      </w:rPr>
                                      <w:t xml:space="preserve"> skal det etablerast steinfang. </w:t>
                                    </w:r>
                                    <w:r w:rsidR="00F8390F" w:rsidRPr="00A265F8">
                                      <w:rPr>
                                        <w:rFonts w:eastAsia="MS Mincho"/>
                                      </w:rPr>
                                      <w:t xml:space="preserve">Utforming steinfang kum skal vere i samsvar med vedlegg A13 Steinfangkum. </w:t>
                                    </w:r>
                                    <w:r w:rsidR="00522B2C" w:rsidRPr="00A265F8">
                                      <w:rPr>
                                        <w:rFonts w:eastAsia="MS Mincho"/>
                                      </w:rPr>
                                      <w:t xml:space="preserve"> Dette skal avklarast spesielt med VA-ansvarleg.</w:t>
                                    </w:r>
                                  </w:p>
                                  <w:p w14:paraId="62D4D9D0" w14:textId="26F28C0D" w:rsidR="00510742" w:rsidRPr="00A265F8" w:rsidRDefault="00F8390F" w:rsidP="00F8390F">
                                    <w:pPr>
                                      <w:ind w:left="724" w:right="1792"/>
                                      <w:rPr>
                                        <w:rFonts w:eastAsia="MS Mincho"/>
                                      </w:rPr>
                                    </w:pPr>
                                    <w:r w:rsidRPr="00A265F8">
                                      <w:rPr>
                                        <w:rFonts w:eastAsia="MS Mincho"/>
                                      </w:rPr>
                                      <w:t>Dette gjeld også for rehabiliteringsprosjekt.</w:t>
                                    </w:r>
                                  </w:p>
                                  <w:p w14:paraId="276D901E" w14:textId="3EE6E987" w:rsidR="00DB779C" w:rsidRPr="00A265F8" w:rsidRDefault="00DB779C" w:rsidP="008D1DDD">
                                    <w:pPr>
                                      <w:ind w:right="1792"/>
                                      <w:rPr>
                                        <w:rFonts w:eastAsia="MS Mincho"/>
                                      </w:rPr>
                                    </w:pPr>
                                  </w:p>
                                </w:tc>
                              </w:tr>
                            </w:tbl>
                            <w:p w14:paraId="49162C46" w14:textId="77777777" w:rsidR="00510742" w:rsidRPr="00A265F8" w:rsidRDefault="00510742" w:rsidP="003545D4">
                              <w:pPr>
                                <w:ind w:left="768" w:right="1792"/>
                                <w:rPr>
                                  <w:rFonts w:eastAsia="MS Mincho"/>
                                  <w:iCs/>
                                </w:rPr>
                              </w:pPr>
                            </w:p>
                          </w:tc>
                        </w:tr>
                      </w:tbl>
                      <w:p w14:paraId="015FCD36" w14:textId="77777777" w:rsidR="00510742" w:rsidRPr="00A265F8" w:rsidRDefault="00510742" w:rsidP="003545D4">
                        <w:pPr>
                          <w:ind w:left="812" w:right="1792"/>
                          <w:rPr>
                            <w:rFonts w:ascii="Arial Unicode MS" w:eastAsia="Arial Unicode MS" w:hAnsi="Arial Unicode MS" w:cs="Arial Unicode MS"/>
                          </w:rPr>
                        </w:pPr>
                      </w:p>
                    </w:tc>
                  </w:tr>
                </w:tbl>
                <w:p w14:paraId="4B1749F5" w14:textId="77777777" w:rsidR="00510742" w:rsidRPr="00A265F8" w:rsidRDefault="00510742" w:rsidP="003545D4">
                  <w:pPr>
                    <w:ind w:left="856" w:right="1612"/>
                    <w:rPr>
                      <w:rFonts w:eastAsia="MS Mincho"/>
                      <w:iCs/>
                    </w:rPr>
                  </w:pPr>
                </w:p>
              </w:tc>
            </w:tr>
          </w:tbl>
          <w:p w14:paraId="768A9C51" w14:textId="77777777" w:rsidR="00510742" w:rsidRPr="00A265F8" w:rsidRDefault="00510742" w:rsidP="003545D4">
            <w:pPr>
              <w:ind w:left="893"/>
              <w:rPr>
                <w:rFonts w:ascii="Arial Unicode MS" w:eastAsia="Arial Unicode MS" w:hAnsi="Arial Unicode MS" w:cs="Arial Unicode MS"/>
              </w:rPr>
            </w:pPr>
          </w:p>
        </w:tc>
      </w:tr>
    </w:tbl>
    <w:p w14:paraId="78B5D99C" w14:textId="77777777" w:rsidR="003033BC" w:rsidRPr="00A265F8" w:rsidRDefault="003033BC" w:rsidP="002A0EF6">
      <w:pPr>
        <w:rPr>
          <w:szCs w:val="24"/>
        </w:rPr>
      </w:pPr>
    </w:p>
    <w:p w14:paraId="736A3E30" w14:textId="77777777" w:rsidR="002A0EF6" w:rsidRPr="00A265F8" w:rsidRDefault="002A0EF6" w:rsidP="002A0EF6">
      <w:pPr>
        <w:rPr>
          <w:szCs w:val="24"/>
        </w:rPr>
      </w:pPr>
      <w:r w:rsidRPr="00A265F8">
        <w:rPr>
          <w:szCs w:val="24"/>
        </w:rPr>
        <w:t xml:space="preserve"> </w:t>
      </w:r>
    </w:p>
    <w:p w14:paraId="4DE0B5D7" w14:textId="77777777" w:rsidR="0091392A" w:rsidRPr="00A265F8" w:rsidRDefault="0091392A" w:rsidP="0091392A">
      <w:pPr>
        <w:pStyle w:val="Overskrift3"/>
      </w:pPr>
      <w:bookmarkStart w:id="227" w:name="_Toc379981333"/>
      <w:bookmarkStart w:id="228" w:name="_Toc211949896"/>
      <w:r w:rsidRPr="00A265F8">
        <w:t>8.2 Regnva</w:t>
      </w:r>
      <w:r w:rsidR="001776F9" w:rsidRPr="00A265F8">
        <w:t>s</w:t>
      </w:r>
      <w:r w:rsidRPr="00A265F8">
        <w:t>soverløp</w:t>
      </w:r>
      <w:bookmarkEnd w:id="227"/>
      <w:bookmarkEnd w:id="228"/>
    </w:p>
    <w:p w14:paraId="40ACE36E" w14:textId="77777777" w:rsidR="001776F9" w:rsidRPr="00A265F8" w:rsidRDefault="001776F9" w:rsidP="001776F9"/>
    <w:p w14:paraId="439DC322" w14:textId="77777777" w:rsidR="001776F9" w:rsidRPr="00A265F8" w:rsidRDefault="001776F9" w:rsidP="001776F9">
      <w:pPr>
        <w:tabs>
          <w:tab w:val="left" w:pos="708"/>
        </w:tabs>
        <w:rPr>
          <w:szCs w:val="24"/>
        </w:rPr>
      </w:pPr>
      <w:r w:rsidRPr="00A265F8">
        <w:rPr>
          <w:szCs w:val="24"/>
        </w:rPr>
        <w:t>Regnvassoverløp er ein viktig del av avløpssystemet der nettet, eller delar av nettet er utført som fellessystem. Overløpets skal hindra overbelastning nedstrøms leidningsnettet under nedbør og snøsmelting. Val og utforming av overløpet kan gjerast i samsvar med VA/Miljø-blad nr. 74.</w:t>
      </w:r>
    </w:p>
    <w:p w14:paraId="1653D6D5" w14:textId="77777777" w:rsidR="002A0EF6" w:rsidRPr="00A265F8" w:rsidRDefault="002A0EF6" w:rsidP="002A0EF6">
      <w:pPr>
        <w:rPr>
          <w:szCs w:val="24"/>
        </w:rPr>
      </w:pPr>
      <w:r w:rsidRPr="00A265F8">
        <w:rPr>
          <w:szCs w:val="24"/>
        </w:rPr>
        <w:t xml:space="preserve">        </w:t>
      </w:r>
    </w:p>
    <w:sectPr w:rsidR="002A0EF6" w:rsidRPr="00A265F8" w:rsidSect="007F5781">
      <w:headerReference w:type="even" r:id="rId61"/>
      <w:headerReference w:type="default" r:id="rId62"/>
      <w:footerReference w:type="even" r:id="rId63"/>
      <w:footerReference w:type="default" r:id="rId64"/>
      <w:headerReference w:type="first" r:id="rId65"/>
      <w:footerReference w:type="first" r:id="rId66"/>
      <w:pgSz w:w="11906" w:h="16838" w:code="9"/>
      <w:pgMar w:top="1134" w:right="1134" w:bottom="851" w:left="1701" w:header="1134" w:footer="567" w:gutter="0"/>
      <w:paperSrc w:first="7" w:other="7"/>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F5BA43" w14:textId="77777777" w:rsidR="008F22AD" w:rsidRDefault="008F22AD">
      <w:r>
        <w:separator/>
      </w:r>
    </w:p>
  </w:endnote>
  <w:endnote w:type="continuationSeparator" w:id="0">
    <w:p w14:paraId="6575F9D4" w14:textId="77777777" w:rsidR="008F22AD" w:rsidRDefault="008F22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0"/>
    <w:family w:val="roman"/>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79AEE" w14:textId="071334A5" w:rsidR="00D97707" w:rsidRDefault="00D97707">
    <w:pPr>
      <w:pStyle w:val="Botntekst"/>
    </w:pPr>
    <w:r>
      <w:t>Kommunalteknisk VA Norm</w:t>
    </w:r>
    <w:r>
      <w:ptab w:relativeTo="margin" w:alignment="center" w:leader="none"/>
    </w:r>
    <w:r>
      <w:ptab w:relativeTo="margin" w:alignment="right" w:leader="none"/>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015350" w14:textId="77777777" w:rsidR="007A1AB7" w:rsidRDefault="007A1AB7">
    <w:pPr>
      <w:pStyle w:val="Bot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747196" w14:textId="77777777" w:rsidR="00E34FF3" w:rsidRDefault="00E34FF3">
    <w:pPr>
      <w:pStyle w:val="Botntekst"/>
    </w:pPr>
  </w:p>
  <w:p w14:paraId="31368838" w14:textId="0F52214F" w:rsidR="00E34FF3" w:rsidRPr="00AD39A0" w:rsidRDefault="00E34FF3" w:rsidP="00E34FF3">
    <w:pPr>
      <w:pStyle w:val="Botntekst"/>
      <w:pBdr>
        <w:top w:val="single" w:sz="4" w:space="1" w:color="auto"/>
      </w:pBdr>
      <w:tabs>
        <w:tab w:val="left" w:pos="7088"/>
      </w:tabs>
      <w:rPr>
        <w:sz w:val="16"/>
      </w:rPr>
    </w:pPr>
    <w:r w:rsidRPr="00AD39A0">
      <w:rPr>
        <w:sz w:val="16"/>
      </w:rPr>
      <w:t>VA Norm</w:t>
    </w:r>
    <w:r>
      <w:rPr>
        <w:sz w:val="16"/>
      </w:rPr>
      <w:t xml:space="preserve">  Fjordane</w:t>
    </w:r>
    <w:r w:rsidR="0089020C">
      <w:rPr>
        <w:sz w:val="16"/>
      </w:rPr>
      <w:t xml:space="preserve"> og Ytre Sogn</w:t>
    </w:r>
    <w:r w:rsidRPr="00AD39A0">
      <w:rPr>
        <w:sz w:val="16"/>
      </w:rPr>
      <w:tab/>
    </w:r>
    <w:r w:rsidRPr="00AD39A0">
      <w:rPr>
        <w:sz w:val="16"/>
      </w:rPr>
      <w:tab/>
    </w:r>
    <w:r>
      <w:rPr>
        <w:sz w:val="16"/>
      </w:rPr>
      <w:t xml:space="preserve">             Side  </w:t>
    </w:r>
    <w:r w:rsidRPr="00E34FF3">
      <w:rPr>
        <w:sz w:val="16"/>
      </w:rPr>
      <w:fldChar w:fldCharType="begin"/>
    </w:r>
    <w:r w:rsidRPr="00E34FF3">
      <w:rPr>
        <w:sz w:val="16"/>
      </w:rPr>
      <w:instrText>PAGE   \* MERGEFORMAT</w:instrText>
    </w:r>
    <w:r w:rsidRPr="00E34FF3">
      <w:rPr>
        <w:sz w:val="16"/>
      </w:rPr>
      <w:fldChar w:fldCharType="separate"/>
    </w:r>
    <w:r w:rsidRPr="00E34FF3">
      <w:rPr>
        <w:sz w:val="16"/>
      </w:rPr>
      <w:t>1</w:t>
    </w:r>
    <w:r w:rsidRPr="00E34FF3">
      <w:rPr>
        <w:sz w:val="16"/>
      </w:rPr>
      <w:fldChar w:fldCharType="end"/>
    </w:r>
    <w:r w:rsidRPr="00AD39A0">
      <w:rPr>
        <w:sz w:val="16"/>
      </w:rPr>
      <w:tab/>
    </w:r>
    <w:r w:rsidRPr="00AD39A0">
      <w:rPr>
        <w:sz w:val="16"/>
      </w:rPr>
      <w:tab/>
    </w:r>
    <w:r w:rsidRPr="00AD39A0">
      <w:rPr>
        <w:sz w:val="16"/>
      </w:rPr>
      <w:tab/>
    </w:r>
    <w:r>
      <w:rPr>
        <w:sz w:val="16"/>
      </w:rPr>
      <w:tab/>
    </w:r>
    <w:r w:rsidR="00E6203C">
      <w:rPr>
        <w:sz w:val="16"/>
      </w:rPr>
      <w:tab/>
      <w:t>Driftsassistansen Vest</w:t>
    </w:r>
  </w:p>
  <w:p w14:paraId="1414A895" w14:textId="72B4652D" w:rsidR="00E34FF3" w:rsidRPr="00AD39A0" w:rsidRDefault="005F7D0F" w:rsidP="00E34FF3">
    <w:pPr>
      <w:pStyle w:val="Botntekst"/>
      <w:pBdr>
        <w:top w:val="single" w:sz="4" w:space="1" w:color="auto"/>
      </w:pBdr>
      <w:rPr>
        <w:sz w:val="16"/>
      </w:rPr>
    </w:pPr>
    <w:r>
      <w:rPr>
        <w:sz w:val="16"/>
      </w:rPr>
      <w:fldChar w:fldCharType="begin"/>
    </w:r>
    <w:r>
      <w:rPr>
        <w:sz w:val="16"/>
      </w:rPr>
      <w:instrText xml:space="preserve"> TIME \@ "MMMM yy" </w:instrText>
    </w:r>
    <w:r>
      <w:rPr>
        <w:sz w:val="16"/>
      </w:rPr>
      <w:fldChar w:fldCharType="separate"/>
    </w:r>
    <w:r w:rsidR="00FF1B0C">
      <w:rPr>
        <w:noProof/>
        <w:sz w:val="16"/>
      </w:rPr>
      <w:t>mai 26</w:t>
    </w:r>
    <w:r>
      <w:rPr>
        <w:sz w:val="16"/>
      </w:rPr>
      <w:fldChar w:fldCharType="end"/>
    </w:r>
    <w:r w:rsidR="00E34FF3" w:rsidRPr="00AD39A0">
      <w:rPr>
        <w:sz w:val="16"/>
      </w:rPr>
      <w:tab/>
    </w:r>
    <w:r w:rsidR="00E34FF3" w:rsidRPr="00AD39A0">
      <w:rPr>
        <w:sz w:val="16"/>
      </w:rPr>
      <w:tab/>
    </w:r>
    <w:r w:rsidR="00E34FF3" w:rsidRPr="00AD39A0">
      <w:rPr>
        <w:sz w:val="16"/>
      </w:rPr>
      <w:tab/>
    </w:r>
    <w:r w:rsidR="00E34FF3" w:rsidRPr="00AD39A0">
      <w:rPr>
        <w:sz w:val="16"/>
      </w:rPr>
      <w:tab/>
    </w:r>
  </w:p>
  <w:p w14:paraId="7794269B" w14:textId="77777777" w:rsidR="00E34FF3" w:rsidRDefault="00E34FF3">
    <w:pPr>
      <w:pStyle w:val="Botnteks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51969" w14:textId="77777777" w:rsidR="007A1AB7" w:rsidRDefault="007A1AB7">
    <w:pPr>
      <w:pStyle w:val="Bot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2CF557" w14:textId="77777777" w:rsidR="008F22AD" w:rsidRDefault="008F22AD">
      <w:r>
        <w:separator/>
      </w:r>
    </w:p>
  </w:footnote>
  <w:footnote w:type="continuationSeparator" w:id="0">
    <w:p w14:paraId="2706A15D" w14:textId="77777777" w:rsidR="008F22AD" w:rsidRDefault="008F22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4B6643" w14:textId="77777777" w:rsidR="001776F9" w:rsidRDefault="001776F9">
    <w:pPr>
      <w:pStyle w:val="Topptekst"/>
      <w:framePr w:wrap="around" w:vAnchor="text" w:hAnchor="margin" w:xAlign="right" w:y="1"/>
      <w:rPr>
        <w:rStyle w:val="Sidetal"/>
        <w:sz w:val="16"/>
      </w:rPr>
    </w:pPr>
    <w:r>
      <w:rPr>
        <w:rStyle w:val="Sidetal"/>
        <w:sz w:val="16"/>
      </w:rPr>
      <w:t xml:space="preserve">   </w:t>
    </w:r>
  </w:p>
  <w:p w14:paraId="0C9F1373" w14:textId="77777777" w:rsidR="001776F9" w:rsidRDefault="001776F9" w:rsidP="00D40EC5">
    <w:pPr>
      <w:pStyle w:val="Topptekst"/>
      <w:jc w:val="right"/>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DE5071" w14:textId="77777777" w:rsidR="007A1AB7" w:rsidRDefault="007A1AB7">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E1017" w14:textId="77777777" w:rsidR="007A1AB7" w:rsidRDefault="007A1AB7">
    <w:pPr>
      <w:pStyle w:val="Top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03914" w14:textId="77777777" w:rsidR="007A1AB7" w:rsidRDefault="007A1AB7">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3061A"/>
    <w:multiLevelType w:val="hybridMultilevel"/>
    <w:tmpl w:val="7FDA3A9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01DA3BEF"/>
    <w:multiLevelType w:val="hybridMultilevel"/>
    <w:tmpl w:val="0E7C03C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30F127F"/>
    <w:multiLevelType w:val="hybridMultilevel"/>
    <w:tmpl w:val="FEFCBE42"/>
    <w:lvl w:ilvl="0" w:tplc="6BECC46A">
      <w:numFmt w:val="bullet"/>
      <w:lvlText w:val="-"/>
      <w:lvlJc w:val="left"/>
      <w:pPr>
        <w:ind w:left="720" w:hanging="360"/>
      </w:pPr>
      <w:rPr>
        <w:rFonts w:ascii="Aptos" w:eastAsiaTheme="minorEastAsia" w:hAnsi="Aptos" w:cstheme="minorBid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3" w15:restartNumberingAfterBreak="0">
    <w:nsid w:val="03AD4478"/>
    <w:multiLevelType w:val="hybridMultilevel"/>
    <w:tmpl w:val="463CF016"/>
    <w:lvl w:ilvl="0" w:tplc="04140001">
      <w:start w:val="1"/>
      <w:numFmt w:val="bullet"/>
      <w:lvlText w:val=""/>
      <w:lvlJc w:val="left"/>
      <w:pPr>
        <w:ind w:left="1444" w:hanging="360"/>
      </w:pPr>
      <w:rPr>
        <w:rFonts w:ascii="Symbol" w:hAnsi="Symbol" w:hint="default"/>
      </w:rPr>
    </w:lvl>
    <w:lvl w:ilvl="1" w:tplc="04140003" w:tentative="1">
      <w:start w:val="1"/>
      <w:numFmt w:val="bullet"/>
      <w:lvlText w:val="o"/>
      <w:lvlJc w:val="left"/>
      <w:pPr>
        <w:ind w:left="2164" w:hanging="360"/>
      </w:pPr>
      <w:rPr>
        <w:rFonts w:ascii="Courier New" w:hAnsi="Courier New" w:cs="Courier New" w:hint="default"/>
      </w:rPr>
    </w:lvl>
    <w:lvl w:ilvl="2" w:tplc="04140005" w:tentative="1">
      <w:start w:val="1"/>
      <w:numFmt w:val="bullet"/>
      <w:lvlText w:val=""/>
      <w:lvlJc w:val="left"/>
      <w:pPr>
        <w:ind w:left="2884" w:hanging="360"/>
      </w:pPr>
      <w:rPr>
        <w:rFonts w:ascii="Wingdings" w:hAnsi="Wingdings" w:hint="default"/>
      </w:rPr>
    </w:lvl>
    <w:lvl w:ilvl="3" w:tplc="04140001" w:tentative="1">
      <w:start w:val="1"/>
      <w:numFmt w:val="bullet"/>
      <w:lvlText w:val=""/>
      <w:lvlJc w:val="left"/>
      <w:pPr>
        <w:ind w:left="3604" w:hanging="360"/>
      </w:pPr>
      <w:rPr>
        <w:rFonts w:ascii="Symbol" w:hAnsi="Symbol" w:hint="default"/>
      </w:rPr>
    </w:lvl>
    <w:lvl w:ilvl="4" w:tplc="04140003" w:tentative="1">
      <w:start w:val="1"/>
      <w:numFmt w:val="bullet"/>
      <w:lvlText w:val="o"/>
      <w:lvlJc w:val="left"/>
      <w:pPr>
        <w:ind w:left="4324" w:hanging="360"/>
      </w:pPr>
      <w:rPr>
        <w:rFonts w:ascii="Courier New" w:hAnsi="Courier New" w:cs="Courier New" w:hint="default"/>
      </w:rPr>
    </w:lvl>
    <w:lvl w:ilvl="5" w:tplc="04140005" w:tentative="1">
      <w:start w:val="1"/>
      <w:numFmt w:val="bullet"/>
      <w:lvlText w:val=""/>
      <w:lvlJc w:val="left"/>
      <w:pPr>
        <w:ind w:left="5044" w:hanging="360"/>
      </w:pPr>
      <w:rPr>
        <w:rFonts w:ascii="Wingdings" w:hAnsi="Wingdings" w:hint="default"/>
      </w:rPr>
    </w:lvl>
    <w:lvl w:ilvl="6" w:tplc="04140001" w:tentative="1">
      <w:start w:val="1"/>
      <w:numFmt w:val="bullet"/>
      <w:lvlText w:val=""/>
      <w:lvlJc w:val="left"/>
      <w:pPr>
        <w:ind w:left="5764" w:hanging="360"/>
      </w:pPr>
      <w:rPr>
        <w:rFonts w:ascii="Symbol" w:hAnsi="Symbol" w:hint="default"/>
      </w:rPr>
    </w:lvl>
    <w:lvl w:ilvl="7" w:tplc="04140003" w:tentative="1">
      <w:start w:val="1"/>
      <w:numFmt w:val="bullet"/>
      <w:lvlText w:val="o"/>
      <w:lvlJc w:val="left"/>
      <w:pPr>
        <w:ind w:left="6484" w:hanging="360"/>
      </w:pPr>
      <w:rPr>
        <w:rFonts w:ascii="Courier New" w:hAnsi="Courier New" w:cs="Courier New" w:hint="default"/>
      </w:rPr>
    </w:lvl>
    <w:lvl w:ilvl="8" w:tplc="04140005" w:tentative="1">
      <w:start w:val="1"/>
      <w:numFmt w:val="bullet"/>
      <w:lvlText w:val=""/>
      <w:lvlJc w:val="left"/>
      <w:pPr>
        <w:ind w:left="7204" w:hanging="360"/>
      </w:pPr>
      <w:rPr>
        <w:rFonts w:ascii="Wingdings" w:hAnsi="Wingdings" w:hint="default"/>
      </w:rPr>
    </w:lvl>
  </w:abstractNum>
  <w:abstractNum w:abstractNumId="4" w15:restartNumberingAfterBreak="0">
    <w:nsid w:val="059C6BEA"/>
    <w:multiLevelType w:val="multilevel"/>
    <w:tmpl w:val="57DE4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031D87"/>
    <w:multiLevelType w:val="hybridMultilevel"/>
    <w:tmpl w:val="0BDAF912"/>
    <w:lvl w:ilvl="0" w:tplc="6BECC46A">
      <w:numFmt w:val="bullet"/>
      <w:lvlText w:val="-"/>
      <w:lvlJc w:val="left"/>
      <w:pPr>
        <w:ind w:left="720" w:hanging="360"/>
      </w:pPr>
      <w:rPr>
        <w:rFonts w:ascii="Aptos" w:eastAsiaTheme="minorEastAsia" w:hAnsi="Aptos" w:cstheme="minorBid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6" w15:restartNumberingAfterBreak="0">
    <w:nsid w:val="12224902"/>
    <w:multiLevelType w:val="hybridMultilevel"/>
    <w:tmpl w:val="07E686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2B72822"/>
    <w:multiLevelType w:val="singleLevel"/>
    <w:tmpl w:val="316C621E"/>
    <w:lvl w:ilvl="0">
      <w:start w:val="1"/>
      <w:numFmt w:val="bullet"/>
      <w:lvlText w:val=""/>
      <w:lvlJc w:val="left"/>
      <w:pPr>
        <w:tabs>
          <w:tab w:val="num" w:pos="2098"/>
        </w:tabs>
        <w:ind w:left="2098" w:hanging="397"/>
      </w:pPr>
      <w:rPr>
        <w:rFonts w:ascii="Symbol" w:hAnsi="Symbol" w:hint="default"/>
      </w:rPr>
    </w:lvl>
  </w:abstractNum>
  <w:abstractNum w:abstractNumId="8" w15:restartNumberingAfterBreak="0">
    <w:nsid w:val="13B35D1B"/>
    <w:multiLevelType w:val="hybridMultilevel"/>
    <w:tmpl w:val="5A7CB15E"/>
    <w:lvl w:ilvl="0" w:tplc="08140001">
      <w:start w:val="1"/>
      <w:numFmt w:val="bullet"/>
      <w:lvlText w:val=""/>
      <w:lvlJc w:val="left"/>
      <w:pPr>
        <w:ind w:left="1613" w:hanging="360"/>
      </w:pPr>
      <w:rPr>
        <w:rFonts w:ascii="Symbol" w:hAnsi="Symbol" w:hint="default"/>
      </w:rPr>
    </w:lvl>
    <w:lvl w:ilvl="1" w:tplc="08140003" w:tentative="1">
      <w:start w:val="1"/>
      <w:numFmt w:val="bullet"/>
      <w:lvlText w:val="o"/>
      <w:lvlJc w:val="left"/>
      <w:pPr>
        <w:ind w:left="2333" w:hanging="360"/>
      </w:pPr>
      <w:rPr>
        <w:rFonts w:ascii="Courier New" w:hAnsi="Courier New" w:cs="Courier New" w:hint="default"/>
      </w:rPr>
    </w:lvl>
    <w:lvl w:ilvl="2" w:tplc="08140005" w:tentative="1">
      <w:start w:val="1"/>
      <w:numFmt w:val="bullet"/>
      <w:lvlText w:val=""/>
      <w:lvlJc w:val="left"/>
      <w:pPr>
        <w:ind w:left="3053" w:hanging="360"/>
      </w:pPr>
      <w:rPr>
        <w:rFonts w:ascii="Wingdings" w:hAnsi="Wingdings" w:hint="default"/>
      </w:rPr>
    </w:lvl>
    <w:lvl w:ilvl="3" w:tplc="08140001" w:tentative="1">
      <w:start w:val="1"/>
      <w:numFmt w:val="bullet"/>
      <w:lvlText w:val=""/>
      <w:lvlJc w:val="left"/>
      <w:pPr>
        <w:ind w:left="3773" w:hanging="360"/>
      </w:pPr>
      <w:rPr>
        <w:rFonts w:ascii="Symbol" w:hAnsi="Symbol" w:hint="default"/>
      </w:rPr>
    </w:lvl>
    <w:lvl w:ilvl="4" w:tplc="08140003" w:tentative="1">
      <w:start w:val="1"/>
      <w:numFmt w:val="bullet"/>
      <w:lvlText w:val="o"/>
      <w:lvlJc w:val="left"/>
      <w:pPr>
        <w:ind w:left="4493" w:hanging="360"/>
      </w:pPr>
      <w:rPr>
        <w:rFonts w:ascii="Courier New" w:hAnsi="Courier New" w:cs="Courier New" w:hint="default"/>
      </w:rPr>
    </w:lvl>
    <w:lvl w:ilvl="5" w:tplc="08140005" w:tentative="1">
      <w:start w:val="1"/>
      <w:numFmt w:val="bullet"/>
      <w:lvlText w:val=""/>
      <w:lvlJc w:val="left"/>
      <w:pPr>
        <w:ind w:left="5213" w:hanging="360"/>
      </w:pPr>
      <w:rPr>
        <w:rFonts w:ascii="Wingdings" w:hAnsi="Wingdings" w:hint="default"/>
      </w:rPr>
    </w:lvl>
    <w:lvl w:ilvl="6" w:tplc="08140001" w:tentative="1">
      <w:start w:val="1"/>
      <w:numFmt w:val="bullet"/>
      <w:lvlText w:val=""/>
      <w:lvlJc w:val="left"/>
      <w:pPr>
        <w:ind w:left="5933" w:hanging="360"/>
      </w:pPr>
      <w:rPr>
        <w:rFonts w:ascii="Symbol" w:hAnsi="Symbol" w:hint="default"/>
      </w:rPr>
    </w:lvl>
    <w:lvl w:ilvl="7" w:tplc="08140003" w:tentative="1">
      <w:start w:val="1"/>
      <w:numFmt w:val="bullet"/>
      <w:lvlText w:val="o"/>
      <w:lvlJc w:val="left"/>
      <w:pPr>
        <w:ind w:left="6653" w:hanging="360"/>
      </w:pPr>
      <w:rPr>
        <w:rFonts w:ascii="Courier New" w:hAnsi="Courier New" w:cs="Courier New" w:hint="default"/>
      </w:rPr>
    </w:lvl>
    <w:lvl w:ilvl="8" w:tplc="08140005" w:tentative="1">
      <w:start w:val="1"/>
      <w:numFmt w:val="bullet"/>
      <w:lvlText w:val=""/>
      <w:lvlJc w:val="left"/>
      <w:pPr>
        <w:ind w:left="7373" w:hanging="360"/>
      </w:pPr>
      <w:rPr>
        <w:rFonts w:ascii="Wingdings" w:hAnsi="Wingdings" w:hint="default"/>
      </w:rPr>
    </w:lvl>
  </w:abstractNum>
  <w:abstractNum w:abstractNumId="9" w15:restartNumberingAfterBreak="0">
    <w:nsid w:val="1CE41B59"/>
    <w:multiLevelType w:val="hybridMultilevel"/>
    <w:tmpl w:val="A89ABF64"/>
    <w:lvl w:ilvl="0" w:tplc="345AB686">
      <w:numFmt w:val="bullet"/>
      <w:lvlText w:val="-"/>
      <w:lvlJc w:val="left"/>
      <w:pPr>
        <w:tabs>
          <w:tab w:val="num" w:pos="720"/>
        </w:tabs>
        <w:ind w:left="720" w:hanging="360"/>
      </w:pPr>
      <w:rPr>
        <w:rFonts w:ascii="Times New Roman" w:eastAsia="Times New Roman" w:hAnsi="Times New Roman" w:cs="Times New Roman"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DA574FA"/>
    <w:multiLevelType w:val="singleLevel"/>
    <w:tmpl w:val="A3DCDBAE"/>
    <w:lvl w:ilvl="0">
      <w:start w:val="1"/>
      <w:numFmt w:val="bullet"/>
      <w:pStyle w:val="Bulletinnh1"/>
      <w:lvlText w:val=""/>
      <w:lvlJc w:val="left"/>
      <w:pPr>
        <w:tabs>
          <w:tab w:val="num" w:pos="964"/>
        </w:tabs>
        <w:ind w:left="964" w:hanging="397"/>
      </w:pPr>
      <w:rPr>
        <w:rFonts w:ascii="Symbol" w:hAnsi="Symbol" w:hint="default"/>
      </w:rPr>
    </w:lvl>
  </w:abstractNum>
  <w:abstractNum w:abstractNumId="11" w15:restartNumberingAfterBreak="0">
    <w:nsid w:val="2069134C"/>
    <w:multiLevelType w:val="hybridMultilevel"/>
    <w:tmpl w:val="064E428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22524B30"/>
    <w:multiLevelType w:val="hybridMultilevel"/>
    <w:tmpl w:val="2DB83470"/>
    <w:lvl w:ilvl="0" w:tplc="345AB686">
      <w:numFmt w:val="bullet"/>
      <w:lvlText w:val="-"/>
      <w:lvlJc w:val="left"/>
      <w:pPr>
        <w:tabs>
          <w:tab w:val="num" w:pos="360"/>
        </w:tabs>
        <w:ind w:left="360" w:hanging="360"/>
      </w:pPr>
      <w:rPr>
        <w:rFonts w:ascii="Times New Roman" w:eastAsia="Times New Roman" w:hAnsi="Times New Roman" w:cs="Times New Roman" w:hint="default"/>
      </w:rPr>
    </w:lvl>
    <w:lvl w:ilvl="1" w:tplc="4A82C916">
      <w:start w:val="1"/>
      <w:numFmt w:val="bullet"/>
      <w:lvlText w:val=""/>
      <w:lvlJc w:val="left"/>
      <w:pPr>
        <w:tabs>
          <w:tab w:val="num" w:pos="1080"/>
        </w:tabs>
        <w:ind w:left="1080" w:hanging="360"/>
      </w:pPr>
      <w:rPr>
        <w:rFonts w:ascii="Symbol" w:hAnsi="Symbol" w:hint="default"/>
        <w:sz w:val="20"/>
        <w:szCs w:val="20"/>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285B56CF"/>
    <w:multiLevelType w:val="singleLevel"/>
    <w:tmpl w:val="EB0490D8"/>
    <w:lvl w:ilvl="0">
      <w:start w:val="1"/>
      <w:numFmt w:val="bullet"/>
      <w:lvlText w:val=""/>
      <w:lvlJc w:val="left"/>
      <w:pPr>
        <w:tabs>
          <w:tab w:val="num" w:pos="1531"/>
        </w:tabs>
        <w:ind w:left="1531" w:hanging="397"/>
      </w:pPr>
      <w:rPr>
        <w:rFonts w:ascii="Symbol" w:hAnsi="Symbol" w:hint="default"/>
      </w:rPr>
    </w:lvl>
  </w:abstractNum>
  <w:abstractNum w:abstractNumId="14" w15:restartNumberingAfterBreak="0">
    <w:nsid w:val="289769E5"/>
    <w:multiLevelType w:val="hybridMultilevel"/>
    <w:tmpl w:val="6B8EC93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29BE24CE"/>
    <w:multiLevelType w:val="hybridMultilevel"/>
    <w:tmpl w:val="4B1A966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2E6C1BE1"/>
    <w:multiLevelType w:val="hybridMultilevel"/>
    <w:tmpl w:val="8702B74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329D6DCC"/>
    <w:multiLevelType w:val="hybridMultilevel"/>
    <w:tmpl w:val="03CE3C1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32E41EE2"/>
    <w:multiLevelType w:val="hybridMultilevel"/>
    <w:tmpl w:val="5F549736"/>
    <w:lvl w:ilvl="0" w:tplc="499085AC">
      <w:start w:val="1"/>
      <w:numFmt w:val="bullet"/>
      <w:lvlText w:val=""/>
      <w:lvlJc w:val="left"/>
      <w:pPr>
        <w:tabs>
          <w:tab w:val="num" w:pos="720"/>
        </w:tabs>
        <w:ind w:left="720" w:hanging="360"/>
      </w:pPr>
      <w:rPr>
        <w:rFonts w:ascii="Symbol" w:hAnsi="Symbol" w:hint="default"/>
        <w:sz w:val="20"/>
        <w:szCs w:val="20"/>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C554D1"/>
    <w:multiLevelType w:val="hybridMultilevel"/>
    <w:tmpl w:val="51A0E8B4"/>
    <w:lvl w:ilvl="0" w:tplc="04140001">
      <w:start w:val="1"/>
      <w:numFmt w:val="bullet"/>
      <w:lvlText w:val=""/>
      <w:lvlJc w:val="left"/>
      <w:pPr>
        <w:ind w:left="1576" w:hanging="360"/>
      </w:pPr>
      <w:rPr>
        <w:rFonts w:ascii="Symbol" w:hAnsi="Symbol" w:hint="default"/>
      </w:rPr>
    </w:lvl>
    <w:lvl w:ilvl="1" w:tplc="04140003" w:tentative="1">
      <w:start w:val="1"/>
      <w:numFmt w:val="bullet"/>
      <w:lvlText w:val="o"/>
      <w:lvlJc w:val="left"/>
      <w:pPr>
        <w:ind w:left="2296" w:hanging="360"/>
      </w:pPr>
      <w:rPr>
        <w:rFonts w:ascii="Courier New" w:hAnsi="Courier New" w:cs="Courier New" w:hint="default"/>
      </w:rPr>
    </w:lvl>
    <w:lvl w:ilvl="2" w:tplc="04140005" w:tentative="1">
      <w:start w:val="1"/>
      <w:numFmt w:val="bullet"/>
      <w:lvlText w:val=""/>
      <w:lvlJc w:val="left"/>
      <w:pPr>
        <w:ind w:left="3016" w:hanging="360"/>
      </w:pPr>
      <w:rPr>
        <w:rFonts w:ascii="Wingdings" w:hAnsi="Wingdings" w:hint="default"/>
      </w:rPr>
    </w:lvl>
    <w:lvl w:ilvl="3" w:tplc="04140001" w:tentative="1">
      <w:start w:val="1"/>
      <w:numFmt w:val="bullet"/>
      <w:lvlText w:val=""/>
      <w:lvlJc w:val="left"/>
      <w:pPr>
        <w:ind w:left="3736" w:hanging="360"/>
      </w:pPr>
      <w:rPr>
        <w:rFonts w:ascii="Symbol" w:hAnsi="Symbol" w:hint="default"/>
      </w:rPr>
    </w:lvl>
    <w:lvl w:ilvl="4" w:tplc="04140003" w:tentative="1">
      <w:start w:val="1"/>
      <w:numFmt w:val="bullet"/>
      <w:lvlText w:val="o"/>
      <w:lvlJc w:val="left"/>
      <w:pPr>
        <w:ind w:left="4456" w:hanging="360"/>
      </w:pPr>
      <w:rPr>
        <w:rFonts w:ascii="Courier New" w:hAnsi="Courier New" w:cs="Courier New" w:hint="default"/>
      </w:rPr>
    </w:lvl>
    <w:lvl w:ilvl="5" w:tplc="04140005" w:tentative="1">
      <w:start w:val="1"/>
      <w:numFmt w:val="bullet"/>
      <w:lvlText w:val=""/>
      <w:lvlJc w:val="left"/>
      <w:pPr>
        <w:ind w:left="5176" w:hanging="360"/>
      </w:pPr>
      <w:rPr>
        <w:rFonts w:ascii="Wingdings" w:hAnsi="Wingdings" w:hint="default"/>
      </w:rPr>
    </w:lvl>
    <w:lvl w:ilvl="6" w:tplc="04140001" w:tentative="1">
      <w:start w:val="1"/>
      <w:numFmt w:val="bullet"/>
      <w:lvlText w:val=""/>
      <w:lvlJc w:val="left"/>
      <w:pPr>
        <w:ind w:left="5896" w:hanging="360"/>
      </w:pPr>
      <w:rPr>
        <w:rFonts w:ascii="Symbol" w:hAnsi="Symbol" w:hint="default"/>
      </w:rPr>
    </w:lvl>
    <w:lvl w:ilvl="7" w:tplc="04140003" w:tentative="1">
      <w:start w:val="1"/>
      <w:numFmt w:val="bullet"/>
      <w:lvlText w:val="o"/>
      <w:lvlJc w:val="left"/>
      <w:pPr>
        <w:ind w:left="6616" w:hanging="360"/>
      </w:pPr>
      <w:rPr>
        <w:rFonts w:ascii="Courier New" w:hAnsi="Courier New" w:cs="Courier New" w:hint="default"/>
      </w:rPr>
    </w:lvl>
    <w:lvl w:ilvl="8" w:tplc="04140005" w:tentative="1">
      <w:start w:val="1"/>
      <w:numFmt w:val="bullet"/>
      <w:lvlText w:val=""/>
      <w:lvlJc w:val="left"/>
      <w:pPr>
        <w:ind w:left="7336" w:hanging="360"/>
      </w:pPr>
      <w:rPr>
        <w:rFonts w:ascii="Wingdings" w:hAnsi="Wingdings" w:hint="default"/>
      </w:rPr>
    </w:lvl>
  </w:abstractNum>
  <w:abstractNum w:abstractNumId="20" w15:restartNumberingAfterBreak="0">
    <w:nsid w:val="359730E2"/>
    <w:multiLevelType w:val="hybridMultilevel"/>
    <w:tmpl w:val="2E2E1048"/>
    <w:lvl w:ilvl="0" w:tplc="04140001">
      <w:start w:val="1"/>
      <w:numFmt w:val="bullet"/>
      <w:lvlText w:val=""/>
      <w:lvlJc w:val="left"/>
      <w:pPr>
        <w:ind w:left="1530" w:hanging="360"/>
      </w:pPr>
      <w:rPr>
        <w:rFonts w:ascii="Symbol" w:hAnsi="Symbol" w:hint="default"/>
      </w:rPr>
    </w:lvl>
    <w:lvl w:ilvl="1" w:tplc="04140003" w:tentative="1">
      <w:start w:val="1"/>
      <w:numFmt w:val="bullet"/>
      <w:lvlText w:val="o"/>
      <w:lvlJc w:val="left"/>
      <w:pPr>
        <w:ind w:left="2250" w:hanging="360"/>
      </w:pPr>
      <w:rPr>
        <w:rFonts w:ascii="Courier New" w:hAnsi="Courier New" w:cs="Courier New" w:hint="default"/>
      </w:rPr>
    </w:lvl>
    <w:lvl w:ilvl="2" w:tplc="04140005" w:tentative="1">
      <w:start w:val="1"/>
      <w:numFmt w:val="bullet"/>
      <w:lvlText w:val=""/>
      <w:lvlJc w:val="left"/>
      <w:pPr>
        <w:ind w:left="2970" w:hanging="360"/>
      </w:pPr>
      <w:rPr>
        <w:rFonts w:ascii="Wingdings" w:hAnsi="Wingdings" w:hint="default"/>
      </w:rPr>
    </w:lvl>
    <w:lvl w:ilvl="3" w:tplc="04140001" w:tentative="1">
      <w:start w:val="1"/>
      <w:numFmt w:val="bullet"/>
      <w:lvlText w:val=""/>
      <w:lvlJc w:val="left"/>
      <w:pPr>
        <w:ind w:left="3690" w:hanging="360"/>
      </w:pPr>
      <w:rPr>
        <w:rFonts w:ascii="Symbol" w:hAnsi="Symbol" w:hint="default"/>
      </w:rPr>
    </w:lvl>
    <w:lvl w:ilvl="4" w:tplc="04140003" w:tentative="1">
      <w:start w:val="1"/>
      <w:numFmt w:val="bullet"/>
      <w:lvlText w:val="o"/>
      <w:lvlJc w:val="left"/>
      <w:pPr>
        <w:ind w:left="4410" w:hanging="360"/>
      </w:pPr>
      <w:rPr>
        <w:rFonts w:ascii="Courier New" w:hAnsi="Courier New" w:cs="Courier New" w:hint="default"/>
      </w:rPr>
    </w:lvl>
    <w:lvl w:ilvl="5" w:tplc="04140005" w:tentative="1">
      <w:start w:val="1"/>
      <w:numFmt w:val="bullet"/>
      <w:lvlText w:val=""/>
      <w:lvlJc w:val="left"/>
      <w:pPr>
        <w:ind w:left="5130" w:hanging="360"/>
      </w:pPr>
      <w:rPr>
        <w:rFonts w:ascii="Wingdings" w:hAnsi="Wingdings" w:hint="default"/>
      </w:rPr>
    </w:lvl>
    <w:lvl w:ilvl="6" w:tplc="04140001" w:tentative="1">
      <w:start w:val="1"/>
      <w:numFmt w:val="bullet"/>
      <w:lvlText w:val=""/>
      <w:lvlJc w:val="left"/>
      <w:pPr>
        <w:ind w:left="5850" w:hanging="360"/>
      </w:pPr>
      <w:rPr>
        <w:rFonts w:ascii="Symbol" w:hAnsi="Symbol" w:hint="default"/>
      </w:rPr>
    </w:lvl>
    <w:lvl w:ilvl="7" w:tplc="04140003" w:tentative="1">
      <w:start w:val="1"/>
      <w:numFmt w:val="bullet"/>
      <w:lvlText w:val="o"/>
      <w:lvlJc w:val="left"/>
      <w:pPr>
        <w:ind w:left="6570" w:hanging="360"/>
      </w:pPr>
      <w:rPr>
        <w:rFonts w:ascii="Courier New" w:hAnsi="Courier New" w:cs="Courier New" w:hint="default"/>
      </w:rPr>
    </w:lvl>
    <w:lvl w:ilvl="8" w:tplc="04140005" w:tentative="1">
      <w:start w:val="1"/>
      <w:numFmt w:val="bullet"/>
      <w:lvlText w:val=""/>
      <w:lvlJc w:val="left"/>
      <w:pPr>
        <w:ind w:left="7290" w:hanging="360"/>
      </w:pPr>
      <w:rPr>
        <w:rFonts w:ascii="Wingdings" w:hAnsi="Wingdings" w:hint="default"/>
      </w:rPr>
    </w:lvl>
  </w:abstractNum>
  <w:abstractNum w:abstractNumId="21" w15:restartNumberingAfterBreak="0">
    <w:nsid w:val="3CE25EB5"/>
    <w:multiLevelType w:val="hybridMultilevel"/>
    <w:tmpl w:val="33DE4B1A"/>
    <w:lvl w:ilvl="0" w:tplc="04140001">
      <w:start w:val="1"/>
      <w:numFmt w:val="bullet"/>
      <w:lvlText w:val=""/>
      <w:lvlJc w:val="left"/>
      <w:pPr>
        <w:tabs>
          <w:tab w:val="num" w:pos="1613"/>
        </w:tabs>
        <w:ind w:left="1613" w:hanging="360"/>
      </w:pPr>
      <w:rPr>
        <w:rFonts w:ascii="Symbol" w:hAnsi="Symbol" w:hint="default"/>
      </w:rPr>
    </w:lvl>
    <w:lvl w:ilvl="1" w:tplc="04140003" w:tentative="1">
      <w:start w:val="1"/>
      <w:numFmt w:val="bullet"/>
      <w:lvlText w:val="o"/>
      <w:lvlJc w:val="left"/>
      <w:pPr>
        <w:tabs>
          <w:tab w:val="num" w:pos="2333"/>
        </w:tabs>
        <w:ind w:left="2333" w:hanging="360"/>
      </w:pPr>
      <w:rPr>
        <w:rFonts w:ascii="Courier New" w:hAnsi="Courier New" w:cs="Courier New" w:hint="default"/>
      </w:rPr>
    </w:lvl>
    <w:lvl w:ilvl="2" w:tplc="04140005" w:tentative="1">
      <w:start w:val="1"/>
      <w:numFmt w:val="bullet"/>
      <w:lvlText w:val=""/>
      <w:lvlJc w:val="left"/>
      <w:pPr>
        <w:tabs>
          <w:tab w:val="num" w:pos="3053"/>
        </w:tabs>
        <w:ind w:left="3053" w:hanging="360"/>
      </w:pPr>
      <w:rPr>
        <w:rFonts w:ascii="Wingdings" w:hAnsi="Wingdings" w:hint="default"/>
      </w:rPr>
    </w:lvl>
    <w:lvl w:ilvl="3" w:tplc="04140001" w:tentative="1">
      <w:start w:val="1"/>
      <w:numFmt w:val="bullet"/>
      <w:lvlText w:val=""/>
      <w:lvlJc w:val="left"/>
      <w:pPr>
        <w:tabs>
          <w:tab w:val="num" w:pos="3773"/>
        </w:tabs>
        <w:ind w:left="3773" w:hanging="360"/>
      </w:pPr>
      <w:rPr>
        <w:rFonts w:ascii="Symbol" w:hAnsi="Symbol" w:hint="default"/>
      </w:rPr>
    </w:lvl>
    <w:lvl w:ilvl="4" w:tplc="04140003" w:tentative="1">
      <w:start w:val="1"/>
      <w:numFmt w:val="bullet"/>
      <w:lvlText w:val="o"/>
      <w:lvlJc w:val="left"/>
      <w:pPr>
        <w:tabs>
          <w:tab w:val="num" w:pos="4493"/>
        </w:tabs>
        <w:ind w:left="4493" w:hanging="360"/>
      </w:pPr>
      <w:rPr>
        <w:rFonts w:ascii="Courier New" w:hAnsi="Courier New" w:cs="Courier New" w:hint="default"/>
      </w:rPr>
    </w:lvl>
    <w:lvl w:ilvl="5" w:tplc="04140005" w:tentative="1">
      <w:start w:val="1"/>
      <w:numFmt w:val="bullet"/>
      <w:lvlText w:val=""/>
      <w:lvlJc w:val="left"/>
      <w:pPr>
        <w:tabs>
          <w:tab w:val="num" w:pos="5213"/>
        </w:tabs>
        <w:ind w:left="5213" w:hanging="360"/>
      </w:pPr>
      <w:rPr>
        <w:rFonts w:ascii="Wingdings" w:hAnsi="Wingdings" w:hint="default"/>
      </w:rPr>
    </w:lvl>
    <w:lvl w:ilvl="6" w:tplc="04140001" w:tentative="1">
      <w:start w:val="1"/>
      <w:numFmt w:val="bullet"/>
      <w:lvlText w:val=""/>
      <w:lvlJc w:val="left"/>
      <w:pPr>
        <w:tabs>
          <w:tab w:val="num" w:pos="5933"/>
        </w:tabs>
        <w:ind w:left="5933" w:hanging="360"/>
      </w:pPr>
      <w:rPr>
        <w:rFonts w:ascii="Symbol" w:hAnsi="Symbol" w:hint="default"/>
      </w:rPr>
    </w:lvl>
    <w:lvl w:ilvl="7" w:tplc="04140003" w:tentative="1">
      <w:start w:val="1"/>
      <w:numFmt w:val="bullet"/>
      <w:lvlText w:val="o"/>
      <w:lvlJc w:val="left"/>
      <w:pPr>
        <w:tabs>
          <w:tab w:val="num" w:pos="6653"/>
        </w:tabs>
        <w:ind w:left="6653" w:hanging="360"/>
      </w:pPr>
      <w:rPr>
        <w:rFonts w:ascii="Courier New" w:hAnsi="Courier New" w:cs="Courier New" w:hint="default"/>
      </w:rPr>
    </w:lvl>
    <w:lvl w:ilvl="8" w:tplc="04140005" w:tentative="1">
      <w:start w:val="1"/>
      <w:numFmt w:val="bullet"/>
      <w:lvlText w:val=""/>
      <w:lvlJc w:val="left"/>
      <w:pPr>
        <w:tabs>
          <w:tab w:val="num" w:pos="7373"/>
        </w:tabs>
        <w:ind w:left="7373" w:hanging="360"/>
      </w:pPr>
      <w:rPr>
        <w:rFonts w:ascii="Wingdings" w:hAnsi="Wingdings" w:hint="default"/>
      </w:rPr>
    </w:lvl>
  </w:abstractNum>
  <w:abstractNum w:abstractNumId="22" w15:restartNumberingAfterBreak="0">
    <w:nsid w:val="3D860123"/>
    <w:multiLevelType w:val="hybridMultilevel"/>
    <w:tmpl w:val="801C3E8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3F474A5B"/>
    <w:multiLevelType w:val="hybridMultilevel"/>
    <w:tmpl w:val="9DD8F0BE"/>
    <w:lvl w:ilvl="0" w:tplc="6BECC46A">
      <w:numFmt w:val="bullet"/>
      <w:lvlText w:val="-"/>
      <w:lvlJc w:val="left"/>
      <w:pPr>
        <w:ind w:left="720" w:hanging="360"/>
      </w:pPr>
      <w:rPr>
        <w:rFonts w:ascii="Aptos" w:eastAsiaTheme="minorEastAsia" w:hAnsi="Aptos" w:cstheme="minorBid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24" w15:restartNumberingAfterBreak="0">
    <w:nsid w:val="406C1F4F"/>
    <w:multiLevelType w:val="hybridMultilevel"/>
    <w:tmpl w:val="D6DEB8F2"/>
    <w:lvl w:ilvl="0" w:tplc="6DB8BD12">
      <w:numFmt w:val="bullet"/>
      <w:lvlText w:val="-"/>
      <w:lvlJc w:val="left"/>
      <w:pPr>
        <w:ind w:left="720" w:hanging="360"/>
      </w:pPr>
      <w:rPr>
        <w:rFonts w:ascii="Times New Roman" w:eastAsia="Times New Roman" w:hAnsi="Times New Roman"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418D0158"/>
    <w:multiLevelType w:val="hybridMultilevel"/>
    <w:tmpl w:val="6B144D7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6" w15:restartNumberingAfterBreak="0">
    <w:nsid w:val="4362484E"/>
    <w:multiLevelType w:val="hybridMultilevel"/>
    <w:tmpl w:val="32F2EB06"/>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27" w15:restartNumberingAfterBreak="0">
    <w:nsid w:val="44693306"/>
    <w:multiLevelType w:val="hybridMultilevel"/>
    <w:tmpl w:val="549A044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8" w15:restartNumberingAfterBreak="0">
    <w:nsid w:val="45CA1C0C"/>
    <w:multiLevelType w:val="hybridMultilevel"/>
    <w:tmpl w:val="A8568DCC"/>
    <w:lvl w:ilvl="0" w:tplc="04140001">
      <w:start w:val="1"/>
      <w:numFmt w:val="bullet"/>
      <w:lvlText w:val=""/>
      <w:lvlJc w:val="left"/>
      <w:pPr>
        <w:ind w:left="1111" w:hanging="360"/>
      </w:pPr>
      <w:rPr>
        <w:rFonts w:ascii="Symbol" w:hAnsi="Symbol" w:hint="default"/>
      </w:rPr>
    </w:lvl>
    <w:lvl w:ilvl="1" w:tplc="04140003" w:tentative="1">
      <w:start w:val="1"/>
      <w:numFmt w:val="bullet"/>
      <w:lvlText w:val="o"/>
      <w:lvlJc w:val="left"/>
      <w:pPr>
        <w:ind w:left="1831" w:hanging="360"/>
      </w:pPr>
      <w:rPr>
        <w:rFonts w:ascii="Courier New" w:hAnsi="Courier New" w:cs="Courier New" w:hint="default"/>
      </w:rPr>
    </w:lvl>
    <w:lvl w:ilvl="2" w:tplc="04140005" w:tentative="1">
      <w:start w:val="1"/>
      <w:numFmt w:val="bullet"/>
      <w:lvlText w:val=""/>
      <w:lvlJc w:val="left"/>
      <w:pPr>
        <w:ind w:left="2551" w:hanging="360"/>
      </w:pPr>
      <w:rPr>
        <w:rFonts w:ascii="Wingdings" w:hAnsi="Wingdings" w:hint="default"/>
      </w:rPr>
    </w:lvl>
    <w:lvl w:ilvl="3" w:tplc="04140001" w:tentative="1">
      <w:start w:val="1"/>
      <w:numFmt w:val="bullet"/>
      <w:lvlText w:val=""/>
      <w:lvlJc w:val="left"/>
      <w:pPr>
        <w:ind w:left="3271" w:hanging="360"/>
      </w:pPr>
      <w:rPr>
        <w:rFonts w:ascii="Symbol" w:hAnsi="Symbol" w:hint="default"/>
      </w:rPr>
    </w:lvl>
    <w:lvl w:ilvl="4" w:tplc="04140003" w:tentative="1">
      <w:start w:val="1"/>
      <w:numFmt w:val="bullet"/>
      <w:lvlText w:val="o"/>
      <w:lvlJc w:val="left"/>
      <w:pPr>
        <w:ind w:left="3991" w:hanging="360"/>
      </w:pPr>
      <w:rPr>
        <w:rFonts w:ascii="Courier New" w:hAnsi="Courier New" w:cs="Courier New" w:hint="default"/>
      </w:rPr>
    </w:lvl>
    <w:lvl w:ilvl="5" w:tplc="04140005" w:tentative="1">
      <w:start w:val="1"/>
      <w:numFmt w:val="bullet"/>
      <w:lvlText w:val=""/>
      <w:lvlJc w:val="left"/>
      <w:pPr>
        <w:ind w:left="4711" w:hanging="360"/>
      </w:pPr>
      <w:rPr>
        <w:rFonts w:ascii="Wingdings" w:hAnsi="Wingdings" w:hint="default"/>
      </w:rPr>
    </w:lvl>
    <w:lvl w:ilvl="6" w:tplc="04140001" w:tentative="1">
      <w:start w:val="1"/>
      <w:numFmt w:val="bullet"/>
      <w:lvlText w:val=""/>
      <w:lvlJc w:val="left"/>
      <w:pPr>
        <w:ind w:left="5431" w:hanging="360"/>
      </w:pPr>
      <w:rPr>
        <w:rFonts w:ascii="Symbol" w:hAnsi="Symbol" w:hint="default"/>
      </w:rPr>
    </w:lvl>
    <w:lvl w:ilvl="7" w:tplc="04140003" w:tentative="1">
      <w:start w:val="1"/>
      <w:numFmt w:val="bullet"/>
      <w:lvlText w:val="o"/>
      <w:lvlJc w:val="left"/>
      <w:pPr>
        <w:ind w:left="6151" w:hanging="360"/>
      </w:pPr>
      <w:rPr>
        <w:rFonts w:ascii="Courier New" w:hAnsi="Courier New" w:cs="Courier New" w:hint="default"/>
      </w:rPr>
    </w:lvl>
    <w:lvl w:ilvl="8" w:tplc="04140005" w:tentative="1">
      <w:start w:val="1"/>
      <w:numFmt w:val="bullet"/>
      <w:lvlText w:val=""/>
      <w:lvlJc w:val="left"/>
      <w:pPr>
        <w:ind w:left="6871" w:hanging="360"/>
      </w:pPr>
      <w:rPr>
        <w:rFonts w:ascii="Wingdings" w:hAnsi="Wingdings" w:hint="default"/>
      </w:rPr>
    </w:lvl>
  </w:abstractNum>
  <w:abstractNum w:abstractNumId="29" w15:restartNumberingAfterBreak="0">
    <w:nsid w:val="4B3D2552"/>
    <w:multiLevelType w:val="hybridMultilevel"/>
    <w:tmpl w:val="F7DE8AD0"/>
    <w:lvl w:ilvl="0" w:tplc="04140001">
      <w:start w:val="1"/>
      <w:numFmt w:val="bullet"/>
      <w:lvlText w:val=""/>
      <w:lvlJc w:val="left"/>
      <w:pPr>
        <w:tabs>
          <w:tab w:val="num" w:pos="1613"/>
        </w:tabs>
        <w:ind w:left="1613" w:hanging="360"/>
      </w:pPr>
      <w:rPr>
        <w:rFonts w:ascii="Symbol" w:hAnsi="Symbol" w:hint="default"/>
      </w:rPr>
    </w:lvl>
    <w:lvl w:ilvl="1" w:tplc="04140003" w:tentative="1">
      <w:start w:val="1"/>
      <w:numFmt w:val="bullet"/>
      <w:lvlText w:val="o"/>
      <w:lvlJc w:val="left"/>
      <w:pPr>
        <w:tabs>
          <w:tab w:val="num" w:pos="2333"/>
        </w:tabs>
        <w:ind w:left="2333" w:hanging="360"/>
      </w:pPr>
      <w:rPr>
        <w:rFonts w:ascii="Courier New" w:hAnsi="Courier New" w:cs="Courier New" w:hint="default"/>
      </w:rPr>
    </w:lvl>
    <w:lvl w:ilvl="2" w:tplc="04140005" w:tentative="1">
      <w:start w:val="1"/>
      <w:numFmt w:val="bullet"/>
      <w:lvlText w:val=""/>
      <w:lvlJc w:val="left"/>
      <w:pPr>
        <w:tabs>
          <w:tab w:val="num" w:pos="3053"/>
        </w:tabs>
        <w:ind w:left="3053" w:hanging="360"/>
      </w:pPr>
      <w:rPr>
        <w:rFonts w:ascii="Wingdings" w:hAnsi="Wingdings" w:hint="default"/>
      </w:rPr>
    </w:lvl>
    <w:lvl w:ilvl="3" w:tplc="04140001" w:tentative="1">
      <w:start w:val="1"/>
      <w:numFmt w:val="bullet"/>
      <w:lvlText w:val=""/>
      <w:lvlJc w:val="left"/>
      <w:pPr>
        <w:tabs>
          <w:tab w:val="num" w:pos="3773"/>
        </w:tabs>
        <w:ind w:left="3773" w:hanging="360"/>
      </w:pPr>
      <w:rPr>
        <w:rFonts w:ascii="Symbol" w:hAnsi="Symbol" w:hint="default"/>
      </w:rPr>
    </w:lvl>
    <w:lvl w:ilvl="4" w:tplc="04140003" w:tentative="1">
      <w:start w:val="1"/>
      <w:numFmt w:val="bullet"/>
      <w:lvlText w:val="o"/>
      <w:lvlJc w:val="left"/>
      <w:pPr>
        <w:tabs>
          <w:tab w:val="num" w:pos="4493"/>
        </w:tabs>
        <w:ind w:left="4493" w:hanging="360"/>
      </w:pPr>
      <w:rPr>
        <w:rFonts w:ascii="Courier New" w:hAnsi="Courier New" w:cs="Courier New" w:hint="default"/>
      </w:rPr>
    </w:lvl>
    <w:lvl w:ilvl="5" w:tplc="04140005" w:tentative="1">
      <w:start w:val="1"/>
      <w:numFmt w:val="bullet"/>
      <w:lvlText w:val=""/>
      <w:lvlJc w:val="left"/>
      <w:pPr>
        <w:tabs>
          <w:tab w:val="num" w:pos="5213"/>
        </w:tabs>
        <w:ind w:left="5213" w:hanging="360"/>
      </w:pPr>
      <w:rPr>
        <w:rFonts w:ascii="Wingdings" w:hAnsi="Wingdings" w:hint="default"/>
      </w:rPr>
    </w:lvl>
    <w:lvl w:ilvl="6" w:tplc="04140001" w:tentative="1">
      <w:start w:val="1"/>
      <w:numFmt w:val="bullet"/>
      <w:lvlText w:val=""/>
      <w:lvlJc w:val="left"/>
      <w:pPr>
        <w:tabs>
          <w:tab w:val="num" w:pos="5933"/>
        </w:tabs>
        <w:ind w:left="5933" w:hanging="360"/>
      </w:pPr>
      <w:rPr>
        <w:rFonts w:ascii="Symbol" w:hAnsi="Symbol" w:hint="default"/>
      </w:rPr>
    </w:lvl>
    <w:lvl w:ilvl="7" w:tplc="04140003" w:tentative="1">
      <w:start w:val="1"/>
      <w:numFmt w:val="bullet"/>
      <w:lvlText w:val="o"/>
      <w:lvlJc w:val="left"/>
      <w:pPr>
        <w:tabs>
          <w:tab w:val="num" w:pos="6653"/>
        </w:tabs>
        <w:ind w:left="6653" w:hanging="360"/>
      </w:pPr>
      <w:rPr>
        <w:rFonts w:ascii="Courier New" w:hAnsi="Courier New" w:cs="Courier New" w:hint="default"/>
      </w:rPr>
    </w:lvl>
    <w:lvl w:ilvl="8" w:tplc="04140005" w:tentative="1">
      <w:start w:val="1"/>
      <w:numFmt w:val="bullet"/>
      <w:lvlText w:val=""/>
      <w:lvlJc w:val="left"/>
      <w:pPr>
        <w:tabs>
          <w:tab w:val="num" w:pos="7373"/>
        </w:tabs>
        <w:ind w:left="7373" w:hanging="360"/>
      </w:pPr>
      <w:rPr>
        <w:rFonts w:ascii="Wingdings" w:hAnsi="Wingdings" w:hint="default"/>
      </w:rPr>
    </w:lvl>
  </w:abstractNum>
  <w:abstractNum w:abstractNumId="30" w15:restartNumberingAfterBreak="0">
    <w:nsid w:val="4F5D6104"/>
    <w:multiLevelType w:val="hybridMultilevel"/>
    <w:tmpl w:val="B09E481A"/>
    <w:lvl w:ilvl="0" w:tplc="6BECC46A">
      <w:numFmt w:val="bullet"/>
      <w:lvlText w:val="-"/>
      <w:lvlJc w:val="left"/>
      <w:pPr>
        <w:ind w:left="720" w:hanging="360"/>
      </w:pPr>
      <w:rPr>
        <w:rFonts w:ascii="Aptos" w:eastAsiaTheme="minorEastAsia" w:hAnsi="Aptos" w:cstheme="minorBid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31" w15:restartNumberingAfterBreak="0">
    <w:nsid w:val="50C56546"/>
    <w:multiLevelType w:val="hybridMultilevel"/>
    <w:tmpl w:val="4F3C0BDA"/>
    <w:lvl w:ilvl="0" w:tplc="499085AC">
      <w:start w:val="1"/>
      <w:numFmt w:val="bullet"/>
      <w:lvlText w:val=""/>
      <w:lvlJc w:val="left"/>
      <w:pPr>
        <w:tabs>
          <w:tab w:val="num" w:pos="720"/>
        </w:tabs>
        <w:ind w:left="720" w:hanging="360"/>
      </w:pPr>
      <w:rPr>
        <w:rFonts w:ascii="Symbol" w:hAnsi="Symbol" w:hint="default"/>
        <w:sz w:val="20"/>
        <w:szCs w:val="20"/>
      </w:rPr>
    </w:lvl>
    <w:lvl w:ilvl="1" w:tplc="B7247930">
      <w:start w:val="1"/>
      <w:numFmt w:val="bullet"/>
      <w:lvlText w:val="-"/>
      <w:lvlJc w:val="left"/>
      <w:pPr>
        <w:tabs>
          <w:tab w:val="num" w:pos="1440"/>
        </w:tabs>
        <w:ind w:left="1440" w:hanging="360"/>
      </w:pPr>
      <w:rPr>
        <w:rFonts w:ascii="Times New Roman" w:hAnsi="Times New Roman" w:cs="Times New Roman" w:hint="default"/>
        <w:sz w:val="20"/>
        <w:szCs w:val="20"/>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2E67EAB"/>
    <w:multiLevelType w:val="hybridMultilevel"/>
    <w:tmpl w:val="787A486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3" w15:restartNumberingAfterBreak="0">
    <w:nsid w:val="58ED557E"/>
    <w:multiLevelType w:val="hybridMultilevel"/>
    <w:tmpl w:val="847277AE"/>
    <w:lvl w:ilvl="0" w:tplc="04140001">
      <w:start w:val="1"/>
      <w:numFmt w:val="bullet"/>
      <w:lvlText w:val=""/>
      <w:lvlJc w:val="left"/>
      <w:pPr>
        <w:tabs>
          <w:tab w:val="num" w:pos="785"/>
        </w:tabs>
        <w:ind w:left="785" w:hanging="360"/>
      </w:pPr>
      <w:rPr>
        <w:rFonts w:ascii="Symbol" w:hAnsi="Symbol"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9A67326"/>
    <w:multiLevelType w:val="hybridMultilevel"/>
    <w:tmpl w:val="96A0088E"/>
    <w:lvl w:ilvl="0" w:tplc="04140001">
      <w:start w:val="1"/>
      <w:numFmt w:val="bullet"/>
      <w:lvlText w:val=""/>
      <w:lvlJc w:val="left"/>
      <w:pPr>
        <w:ind w:left="1084" w:hanging="360"/>
      </w:pPr>
      <w:rPr>
        <w:rFonts w:ascii="Symbol" w:hAnsi="Symbol" w:hint="default"/>
      </w:rPr>
    </w:lvl>
    <w:lvl w:ilvl="1" w:tplc="04140003" w:tentative="1">
      <w:start w:val="1"/>
      <w:numFmt w:val="bullet"/>
      <w:lvlText w:val="o"/>
      <w:lvlJc w:val="left"/>
      <w:pPr>
        <w:ind w:left="1804" w:hanging="360"/>
      </w:pPr>
      <w:rPr>
        <w:rFonts w:ascii="Courier New" w:hAnsi="Courier New" w:cs="Courier New" w:hint="default"/>
      </w:rPr>
    </w:lvl>
    <w:lvl w:ilvl="2" w:tplc="04140005" w:tentative="1">
      <w:start w:val="1"/>
      <w:numFmt w:val="bullet"/>
      <w:lvlText w:val=""/>
      <w:lvlJc w:val="left"/>
      <w:pPr>
        <w:ind w:left="2524" w:hanging="360"/>
      </w:pPr>
      <w:rPr>
        <w:rFonts w:ascii="Wingdings" w:hAnsi="Wingdings" w:hint="default"/>
      </w:rPr>
    </w:lvl>
    <w:lvl w:ilvl="3" w:tplc="04140001" w:tentative="1">
      <w:start w:val="1"/>
      <w:numFmt w:val="bullet"/>
      <w:lvlText w:val=""/>
      <w:lvlJc w:val="left"/>
      <w:pPr>
        <w:ind w:left="3244" w:hanging="360"/>
      </w:pPr>
      <w:rPr>
        <w:rFonts w:ascii="Symbol" w:hAnsi="Symbol" w:hint="default"/>
      </w:rPr>
    </w:lvl>
    <w:lvl w:ilvl="4" w:tplc="04140003" w:tentative="1">
      <w:start w:val="1"/>
      <w:numFmt w:val="bullet"/>
      <w:lvlText w:val="o"/>
      <w:lvlJc w:val="left"/>
      <w:pPr>
        <w:ind w:left="3964" w:hanging="360"/>
      </w:pPr>
      <w:rPr>
        <w:rFonts w:ascii="Courier New" w:hAnsi="Courier New" w:cs="Courier New" w:hint="default"/>
      </w:rPr>
    </w:lvl>
    <w:lvl w:ilvl="5" w:tplc="04140005" w:tentative="1">
      <w:start w:val="1"/>
      <w:numFmt w:val="bullet"/>
      <w:lvlText w:val=""/>
      <w:lvlJc w:val="left"/>
      <w:pPr>
        <w:ind w:left="4684" w:hanging="360"/>
      </w:pPr>
      <w:rPr>
        <w:rFonts w:ascii="Wingdings" w:hAnsi="Wingdings" w:hint="default"/>
      </w:rPr>
    </w:lvl>
    <w:lvl w:ilvl="6" w:tplc="04140001" w:tentative="1">
      <w:start w:val="1"/>
      <w:numFmt w:val="bullet"/>
      <w:lvlText w:val=""/>
      <w:lvlJc w:val="left"/>
      <w:pPr>
        <w:ind w:left="5404" w:hanging="360"/>
      </w:pPr>
      <w:rPr>
        <w:rFonts w:ascii="Symbol" w:hAnsi="Symbol" w:hint="default"/>
      </w:rPr>
    </w:lvl>
    <w:lvl w:ilvl="7" w:tplc="04140003" w:tentative="1">
      <w:start w:val="1"/>
      <w:numFmt w:val="bullet"/>
      <w:lvlText w:val="o"/>
      <w:lvlJc w:val="left"/>
      <w:pPr>
        <w:ind w:left="6124" w:hanging="360"/>
      </w:pPr>
      <w:rPr>
        <w:rFonts w:ascii="Courier New" w:hAnsi="Courier New" w:cs="Courier New" w:hint="default"/>
      </w:rPr>
    </w:lvl>
    <w:lvl w:ilvl="8" w:tplc="04140005" w:tentative="1">
      <w:start w:val="1"/>
      <w:numFmt w:val="bullet"/>
      <w:lvlText w:val=""/>
      <w:lvlJc w:val="left"/>
      <w:pPr>
        <w:ind w:left="6844" w:hanging="360"/>
      </w:pPr>
      <w:rPr>
        <w:rFonts w:ascii="Wingdings" w:hAnsi="Wingdings" w:hint="default"/>
      </w:rPr>
    </w:lvl>
  </w:abstractNum>
  <w:abstractNum w:abstractNumId="35" w15:restartNumberingAfterBreak="0">
    <w:nsid w:val="5A886318"/>
    <w:multiLevelType w:val="hybridMultilevel"/>
    <w:tmpl w:val="B3322BF8"/>
    <w:lvl w:ilvl="0" w:tplc="04140001">
      <w:start w:val="1"/>
      <w:numFmt w:val="bullet"/>
      <w:lvlText w:val=""/>
      <w:lvlJc w:val="left"/>
      <w:pPr>
        <w:tabs>
          <w:tab w:val="num" w:pos="1613"/>
        </w:tabs>
        <w:ind w:left="1613" w:hanging="360"/>
      </w:pPr>
      <w:rPr>
        <w:rFonts w:ascii="Symbol" w:hAnsi="Symbol" w:hint="default"/>
      </w:rPr>
    </w:lvl>
    <w:lvl w:ilvl="1" w:tplc="04140003" w:tentative="1">
      <w:start w:val="1"/>
      <w:numFmt w:val="bullet"/>
      <w:lvlText w:val="o"/>
      <w:lvlJc w:val="left"/>
      <w:pPr>
        <w:tabs>
          <w:tab w:val="num" w:pos="2333"/>
        </w:tabs>
        <w:ind w:left="2333" w:hanging="360"/>
      </w:pPr>
      <w:rPr>
        <w:rFonts w:ascii="Courier New" w:hAnsi="Courier New" w:cs="Courier New" w:hint="default"/>
      </w:rPr>
    </w:lvl>
    <w:lvl w:ilvl="2" w:tplc="04140005" w:tentative="1">
      <w:start w:val="1"/>
      <w:numFmt w:val="bullet"/>
      <w:lvlText w:val=""/>
      <w:lvlJc w:val="left"/>
      <w:pPr>
        <w:tabs>
          <w:tab w:val="num" w:pos="3053"/>
        </w:tabs>
        <w:ind w:left="3053" w:hanging="360"/>
      </w:pPr>
      <w:rPr>
        <w:rFonts w:ascii="Wingdings" w:hAnsi="Wingdings" w:hint="default"/>
      </w:rPr>
    </w:lvl>
    <w:lvl w:ilvl="3" w:tplc="04140001" w:tentative="1">
      <w:start w:val="1"/>
      <w:numFmt w:val="bullet"/>
      <w:lvlText w:val=""/>
      <w:lvlJc w:val="left"/>
      <w:pPr>
        <w:tabs>
          <w:tab w:val="num" w:pos="3773"/>
        </w:tabs>
        <w:ind w:left="3773" w:hanging="360"/>
      </w:pPr>
      <w:rPr>
        <w:rFonts w:ascii="Symbol" w:hAnsi="Symbol" w:hint="default"/>
      </w:rPr>
    </w:lvl>
    <w:lvl w:ilvl="4" w:tplc="04140003" w:tentative="1">
      <w:start w:val="1"/>
      <w:numFmt w:val="bullet"/>
      <w:lvlText w:val="o"/>
      <w:lvlJc w:val="left"/>
      <w:pPr>
        <w:tabs>
          <w:tab w:val="num" w:pos="4493"/>
        </w:tabs>
        <w:ind w:left="4493" w:hanging="360"/>
      </w:pPr>
      <w:rPr>
        <w:rFonts w:ascii="Courier New" w:hAnsi="Courier New" w:cs="Courier New" w:hint="default"/>
      </w:rPr>
    </w:lvl>
    <w:lvl w:ilvl="5" w:tplc="04140005" w:tentative="1">
      <w:start w:val="1"/>
      <w:numFmt w:val="bullet"/>
      <w:lvlText w:val=""/>
      <w:lvlJc w:val="left"/>
      <w:pPr>
        <w:tabs>
          <w:tab w:val="num" w:pos="5213"/>
        </w:tabs>
        <w:ind w:left="5213" w:hanging="360"/>
      </w:pPr>
      <w:rPr>
        <w:rFonts w:ascii="Wingdings" w:hAnsi="Wingdings" w:hint="default"/>
      </w:rPr>
    </w:lvl>
    <w:lvl w:ilvl="6" w:tplc="04140001" w:tentative="1">
      <w:start w:val="1"/>
      <w:numFmt w:val="bullet"/>
      <w:lvlText w:val=""/>
      <w:lvlJc w:val="left"/>
      <w:pPr>
        <w:tabs>
          <w:tab w:val="num" w:pos="5933"/>
        </w:tabs>
        <w:ind w:left="5933" w:hanging="360"/>
      </w:pPr>
      <w:rPr>
        <w:rFonts w:ascii="Symbol" w:hAnsi="Symbol" w:hint="default"/>
      </w:rPr>
    </w:lvl>
    <w:lvl w:ilvl="7" w:tplc="04140003" w:tentative="1">
      <w:start w:val="1"/>
      <w:numFmt w:val="bullet"/>
      <w:lvlText w:val="o"/>
      <w:lvlJc w:val="left"/>
      <w:pPr>
        <w:tabs>
          <w:tab w:val="num" w:pos="6653"/>
        </w:tabs>
        <w:ind w:left="6653" w:hanging="360"/>
      </w:pPr>
      <w:rPr>
        <w:rFonts w:ascii="Courier New" w:hAnsi="Courier New" w:cs="Courier New" w:hint="default"/>
      </w:rPr>
    </w:lvl>
    <w:lvl w:ilvl="8" w:tplc="04140005" w:tentative="1">
      <w:start w:val="1"/>
      <w:numFmt w:val="bullet"/>
      <w:lvlText w:val=""/>
      <w:lvlJc w:val="left"/>
      <w:pPr>
        <w:tabs>
          <w:tab w:val="num" w:pos="7373"/>
        </w:tabs>
        <w:ind w:left="7373" w:hanging="360"/>
      </w:pPr>
      <w:rPr>
        <w:rFonts w:ascii="Wingdings" w:hAnsi="Wingdings" w:hint="default"/>
      </w:rPr>
    </w:lvl>
  </w:abstractNum>
  <w:abstractNum w:abstractNumId="36" w15:restartNumberingAfterBreak="0">
    <w:nsid w:val="5C336C62"/>
    <w:multiLevelType w:val="hybridMultilevel"/>
    <w:tmpl w:val="61044D2E"/>
    <w:lvl w:ilvl="0" w:tplc="04140001">
      <w:start w:val="1"/>
      <w:numFmt w:val="bullet"/>
      <w:lvlText w:val=""/>
      <w:lvlJc w:val="left"/>
      <w:pPr>
        <w:ind w:left="1444" w:hanging="360"/>
      </w:pPr>
      <w:rPr>
        <w:rFonts w:ascii="Symbol" w:hAnsi="Symbol" w:hint="default"/>
      </w:rPr>
    </w:lvl>
    <w:lvl w:ilvl="1" w:tplc="04140003" w:tentative="1">
      <w:start w:val="1"/>
      <w:numFmt w:val="bullet"/>
      <w:lvlText w:val="o"/>
      <w:lvlJc w:val="left"/>
      <w:pPr>
        <w:ind w:left="2164" w:hanging="360"/>
      </w:pPr>
      <w:rPr>
        <w:rFonts w:ascii="Courier New" w:hAnsi="Courier New" w:cs="Courier New" w:hint="default"/>
      </w:rPr>
    </w:lvl>
    <w:lvl w:ilvl="2" w:tplc="04140005" w:tentative="1">
      <w:start w:val="1"/>
      <w:numFmt w:val="bullet"/>
      <w:lvlText w:val=""/>
      <w:lvlJc w:val="left"/>
      <w:pPr>
        <w:ind w:left="2884" w:hanging="360"/>
      </w:pPr>
      <w:rPr>
        <w:rFonts w:ascii="Wingdings" w:hAnsi="Wingdings" w:hint="default"/>
      </w:rPr>
    </w:lvl>
    <w:lvl w:ilvl="3" w:tplc="04140001" w:tentative="1">
      <w:start w:val="1"/>
      <w:numFmt w:val="bullet"/>
      <w:lvlText w:val=""/>
      <w:lvlJc w:val="left"/>
      <w:pPr>
        <w:ind w:left="3604" w:hanging="360"/>
      </w:pPr>
      <w:rPr>
        <w:rFonts w:ascii="Symbol" w:hAnsi="Symbol" w:hint="default"/>
      </w:rPr>
    </w:lvl>
    <w:lvl w:ilvl="4" w:tplc="04140003" w:tentative="1">
      <w:start w:val="1"/>
      <w:numFmt w:val="bullet"/>
      <w:lvlText w:val="o"/>
      <w:lvlJc w:val="left"/>
      <w:pPr>
        <w:ind w:left="4324" w:hanging="360"/>
      </w:pPr>
      <w:rPr>
        <w:rFonts w:ascii="Courier New" w:hAnsi="Courier New" w:cs="Courier New" w:hint="default"/>
      </w:rPr>
    </w:lvl>
    <w:lvl w:ilvl="5" w:tplc="04140005" w:tentative="1">
      <w:start w:val="1"/>
      <w:numFmt w:val="bullet"/>
      <w:lvlText w:val=""/>
      <w:lvlJc w:val="left"/>
      <w:pPr>
        <w:ind w:left="5044" w:hanging="360"/>
      </w:pPr>
      <w:rPr>
        <w:rFonts w:ascii="Wingdings" w:hAnsi="Wingdings" w:hint="default"/>
      </w:rPr>
    </w:lvl>
    <w:lvl w:ilvl="6" w:tplc="04140001" w:tentative="1">
      <w:start w:val="1"/>
      <w:numFmt w:val="bullet"/>
      <w:lvlText w:val=""/>
      <w:lvlJc w:val="left"/>
      <w:pPr>
        <w:ind w:left="5764" w:hanging="360"/>
      </w:pPr>
      <w:rPr>
        <w:rFonts w:ascii="Symbol" w:hAnsi="Symbol" w:hint="default"/>
      </w:rPr>
    </w:lvl>
    <w:lvl w:ilvl="7" w:tplc="04140003" w:tentative="1">
      <w:start w:val="1"/>
      <w:numFmt w:val="bullet"/>
      <w:lvlText w:val="o"/>
      <w:lvlJc w:val="left"/>
      <w:pPr>
        <w:ind w:left="6484" w:hanging="360"/>
      </w:pPr>
      <w:rPr>
        <w:rFonts w:ascii="Courier New" w:hAnsi="Courier New" w:cs="Courier New" w:hint="default"/>
      </w:rPr>
    </w:lvl>
    <w:lvl w:ilvl="8" w:tplc="04140005" w:tentative="1">
      <w:start w:val="1"/>
      <w:numFmt w:val="bullet"/>
      <w:lvlText w:val=""/>
      <w:lvlJc w:val="left"/>
      <w:pPr>
        <w:ind w:left="7204" w:hanging="360"/>
      </w:pPr>
      <w:rPr>
        <w:rFonts w:ascii="Wingdings" w:hAnsi="Wingdings" w:hint="default"/>
      </w:rPr>
    </w:lvl>
  </w:abstractNum>
  <w:abstractNum w:abstractNumId="37" w15:restartNumberingAfterBreak="0">
    <w:nsid w:val="5C660B99"/>
    <w:multiLevelType w:val="multilevel"/>
    <w:tmpl w:val="2ABCD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D1B16B8"/>
    <w:multiLevelType w:val="hybridMultilevel"/>
    <w:tmpl w:val="AD5AD77C"/>
    <w:lvl w:ilvl="0" w:tplc="04140001">
      <w:start w:val="1"/>
      <w:numFmt w:val="bullet"/>
      <w:lvlText w:val=""/>
      <w:lvlJc w:val="left"/>
      <w:pPr>
        <w:ind w:left="1576" w:hanging="360"/>
      </w:pPr>
      <w:rPr>
        <w:rFonts w:ascii="Symbol" w:hAnsi="Symbol" w:hint="default"/>
      </w:rPr>
    </w:lvl>
    <w:lvl w:ilvl="1" w:tplc="04140003" w:tentative="1">
      <w:start w:val="1"/>
      <w:numFmt w:val="bullet"/>
      <w:lvlText w:val="o"/>
      <w:lvlJc w:val="left"/>
      <w:pPr>
        <w:ind w:left="2296" w:hanging="360"/>
      </w:pPr>
      <w:rPr>
        <w:rFonts w:ascii="Courier New" w:hAnsi="Courier New" w:cs="Courier New" w:hint="default"/>
      </w:rPr>
    </w:lvl>
    <w:lvl w:ilvl="2" w:tplc="04140005" w:tentative="1">
      <w:start w:val="1"/>
      <w:numFmt w:val="bullet"/>
      <w:lvlText w:val=""/>
      <w:lvlJc w:val="left"/>
      <w:pPr>
        <w:ind w:left="3016" w:hanging="360"/>
      </w:pPr>
      <w:rPr>
        <w:rFonts w:ascii="Wingdings" w:hAnsi="Wingdings" w:hint="default"/>
      </w:rPr>
    </w:lvl>
    <w:lvl w:ilvl="3" w:tplc="04140001" w:tentative="1">
      <w:start w:val="1"/>
      <w:numFmt w:val="bullet"/>
      <w:lvlText w:val=""/>
      <w:lvlJc w:val="left"/>
      <w:pPr>
        <w:ind w:left="3736" w:hanging="360"/>
      </w:pPr>
      <w:rPr>
        <w:rFonts w:ascii="Symbol" w:hAnsi="Symbol" w:hint="default"/>
      </w:rPr>
    </w:lvl>
    <w:lvl w:ilvl="4" w:tplc="04140003" w:tentative="1">
      <w:start w:val="1"/>
      <w:numFmt w:val="bullet"/>
      <w:lvlText w:val="o"/>
      <w:lvlJc w:val="left"/>
      <w:pPr>
        <w:ind w:left="4456" w:hanging="360"/>
      </w:pPr>
      <w:rPr>
        <w:rFonts w:ascii="Courier New" w:hAnsi="Courier New" w:cs="Courier New" w:hint="default"/>
      </w:rPr>
    </w:lvl>
    <w:lvl w:ilvl="5" w:tplc="04140005" w:tentative="1">
      <w:start w:val="1"/>
      <w:numFmt w:val="bullet"/>
      <w:lvlText w:val=""/>
      <w:lvlJc w:val="left"/>
      <w:pPr>
        <w:ind w:left="5176" w:hanging="360"/>
      </w:pPr>
      <w:rPr>
        <w:rFonts w:ascii="Wingdings" w:hAnsi="Wingdings" w:hint="default"/>
      </w:rPr>
    </w:lvl>
    <w:lvl w:ilvl="6" w:tplc="04140001" w:tentative="1">
      <w:start w:val="1"/>
      <w:numFmt w:val="bullet"/>
      <w:lvlText w:val=""/>
      <w:lvlJc w:val="left"/>
      <w:pPr>
        <w:ind w:left="5896" w:hanging="360"/>
      </w:pPr>
      <w:rPr>
        <w:rFonts w:ascii="Symbol" w:hAnsi="Symbol" w:hint="default"/>
      </w:rPr>
    </w:lvl>
    <w:lvl w:ilvl="7" w:tplc="04140003" w:tentative="1">
      <w:start w:val="1"/>
      <w:numFmt w:val="bullet"/>
      <w:lvlText w:val="o"/>
      <w:lvlJc w:val="left"/>
      <w:pPr>
        <w:ind w:left="6616" w:hanging="360"/>
      </w:pPr>
      <w:rPr>
        <w:rFonts w:ascii="Courier New" w:hAnsi="Courier New" w:cs="Courier New" w:hint="default"/>
      </w:rPr>
    </w:lvl>
    <w:lvl w:ilvl="8" w:tplc="04140005" w:tentative="1">
      <w:start w:val="1"/>
      <w:numFmt w:val="bullet"/>
      <w:lvlText w:val=""/>
      <w:lvlJc w:val="left"/>
      <w:pPr>
        <w:ind w:left="7336" w:hanging="360"/>
      </w:pPr>
      <w:rPr>
        <w:rFonts w:ascii="Wingdings" w:hAnsi="Wingdings" w:hint="default"/>
      </w:rPr>
    </w:lvl>
  </w:abstractNum>
  <w:abstractNum w:abstractNumId="39" w15:restartNumberingAfterBreak="0">
    <w:nsid w:val="610C524E"/>
    <w:multiLevelType w:val="hybridMultilevel"/>
    <w:tmpl w:val="94F8714A"/>
    <w:lvl w:ilvl="0" w:tplc="6BECC46A">
      <w:numFmt w:val="bullet"/>
      <w:lvlText w:val="-"/>
      <w:lvlJc w:val="left"/>
      <w:pPr>
        <w:ind w:left="720" w:hanging="360"/>
      </w:pPr>
      <w:rPr>
        <w:rFonts w:ascii="Aptos" w:eastAsiaTheme="minorEastAsia" w:hAnsi="Aptos" w:cstheme="minorBid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40" w15:restartNumberingAfterBreak="0">
    <w:nsid w:val="69B065CD"/>
    <w:multiLevelType w:val="hybridMultilevel"/>
    <w:tmpl w:val="7214D9CE"/>
    <w:lvl w:ilvl="0" w:tplc="04140001">
      <w:start w:val="1"/>
      <w:numFmt w:val="bullet"/>
      <w:lvlText w:val=""/>
      <w:lvlJc w:val="left"/>
      <w:pPr>
        <w:ind w:left="1576" w:hanging="360"/>
      </w:pPr>
      <w:rPr>
        <w:rFonts w:ascii="Symbol" w:hAnsi="Symbol" w:hint="default"/>
      </w:rPr>
    </w:lvl>
    <w:lvl w:ilvl="1" w:tplc="04140003" w:tentative="1">
      <w:start w:val="1"/>
      <w:numFmt w:val="bullet"/>
      <w:lvlText w:val="o"/>
      <w:lvlJc w:val="left"/>
      <w:pPr>
        <w:ind w:left="2296" w:hanging="360"/>
      </w:pPr>
      <w:rPr>
        <w:rFonts w:ascii="Courier New" w:hAnsi="Courier New" w:cs="Courier New" w:hint="default"/>
      </w:rPr>
    </w:lvl>
    <w:lvl w:ilvl="2" w:tplc="04140005" w:tentative="1">
      <w:start w:val="1"/>
      <w:numFmt w:val="bullet"/>
      <w:lvlText w:val=""/>
      <w:lvlJc w:val="left"/>
      <w:pPr>
        <w:ind w:left="3016" w:hanging="360"/>
      </w:pPr>
      <w:rPr>
        <w:rFonts w:ascii="Wingdings" w:hAnsi="Wingdings" w:hint="default"/>
      </w:rPr>
    </w:lvl>
    <w:lvl w:ilvl="3" w:tplc="04140001" w:tentative="1">
      <w:start w:val="1"/>
      <w:numFmt w:val="bullet"/>
      <w:lvlText w:val=""/>
      <w:lvlJc w:val="left"/>
      <w:pPr>
        <w:ind w:left="3736" w:hanging="360"/>
      </w:pPr>
      <w:rPr>
        <w:rFonts w:ascii="Symbol" w:hAnsi="Symbol" w:hint="default"/>
      </w:rPr>
    </w:lvl>
    <w:lvl w:ilvl="4" w:tplc="04140003" w:tentative="1">
      <w:start w:val="1"/>
      <w:numFmt w:val="bullet"/>
      <w:lvlText w:val="o"/>
      <w:lvlJc w:val="left"/>
      <w:pPr>
        <w:ind w:left="4456" w:hanging="360"/>
      </w:pPr>
      <w:rPr>
        <w:rFonts w:ascii="Courier New" w:hAnsi="Courier New" w:cs="Courier New" w:hint="default"/>
      </w:rPr>
    </w:lvl>
    <w:lvl w:ilvl="5" w:tplc="04140005" w:tentative="1">
      <w:start w:val="1"/>
      <w:numFmt w:val="bullet"/>
      <w:lvlText w:val=""/>
      <w:lvlJc w:val="left"/>
      <w:pPr>
        <w:ind w:left="5176" w:hanging="360"/>
      </w:pPr>
      <w:rPr>
        <w:rFonts w:ascii="Wingdings" w:hAnsi="Wingdings" w:hint="default"/>
      </w:rPr>
    </w:lvl>
    <w:lvl w:ilvl="6" w:tplc="04140001" w:tentative="1">
      <w:start w:val="1"/>
      <w:numFmt w:val="bullet"/>
      <w:lvlText w:val=""/>
      <w:lvlJc w:val="left"/>
      <w:pPr>
        <w:ind w:left="5896" w:hanging="360"/>
      </w:pPr>
      <w:rPr>
        <w:rFonts w:ascii="Symbol" w:hAnsi="Symbol" w:hint="default"/>
      </w:rPr>
    </w:lvl>
    <w:lvl w:ilvl="7" w:tplc="04140003" w:tentative="1">
      <w:start w:val="1"/>
      <w:numFmt w:val="bullet"/>
      <w:lvlText w:val="o"/>
      <w:lvlJc w:val="left"/>
      <w:pPr>
        <w:ind w:left="6616" w:hanging="360"/>
      </w:pPr>
      <w:rPr>
        <w:rFonts w:ascii="Courier New" w:hAnsi="Courier New" w:cs="Courier New" w:hint="default"/>
      </w:rPr>
    </w:lvl>
    <w:lvl w:ilvl="8" w:tplc="04140005" w:tentative="1">
      <w:start w:val="1"/>
      <w:numFmt w:val="bullet"/>
      <w:lvlText w:val=""/>
      <w:lvlJc w:val="left"/>
      <w:pPr>
        <w:ind w:left="7336" w:hanging="360"/>
      </w:pPr>
      <w:rPr>
        <w:rFonts w:ascii="Wingdings" w:hAnsi="Wingdings" w:hint="default"/>
      </w:rPr>
    </w:lvl>
  </w:abstractNum>
  <w:abstractNum w:abstractNumId="41" w15:restartNumberingAfterBreak="0">
    <w:nsid w:val="69E67A69"/>
    <w:multiLevelType w:val="hybridMultilevel"/>
    <w:tmpl w:val="D688A58C"/>
    <w:lvl w:ilvl="0" w:tplc="04140001">
      <w:start w:val="1"/>
      <w:numFmt w:val="bullet"/>
      <w:lvlText w:val=""/>
      <w:lvlJc w:val="left"/>
      <w:pPr>
        <w:ind w:left="1576" w:hanging="360"/>
      </w:pPr>
      <w:rPr>
        <w:rFonts w:ascii="Symbol" w:hAnsi="Symbol" w:hint="default"/>
      </w:rPr>
    </w:lvl>
    <w:lvl w:ilvl="1" w:tplc="04140003" w:tentative="1">
      <w:start w:val="1"/>
      <w:numFmt w:val="bullet"/>
      <w:lvlText w:val="o"/>
      <w:lvlJc w:val="left"/>
      <w:pPr>
        <w:ind w:left="2296" w:hanging="360"/>
      </w:pPr>
      <w:rPr>
        <w:rFonts w:ascii="Courier New" w:hAnsi="Courier New" w:cs="Courier New" w:hint="default"/>
      </w:rPr>
    </w:lvl>
    <w:lvl w:ilvl="2" w:tplc="04140005" w:tentative="1">
      <w:start w:val="1"/>
      <w:numFmt w:val="bullet"/>
      <w:lvlText w:val=""/>
      <w:lvlJc w:val="left"/>
      <w:pPr>
        <w:ind w:left="3016" w:hanging="360"/>
      </w:pPr>
      <w:rPr>
        <w:rFonts w:ascii="Wingdings" w:hAnsi="Wingdings" w:hint="default"/>
      </w:rPr>
    </w:lvl>
    <w:lvl w:ilvl="3" w:tplc="04140001" w:tentative="1">
      <w:start w:val="1"/>
      <w:numFmt w:val="bullet"/>
      <w:lvlText w:val=""/>
      <w:lvlJc w:val="left"/>
      <w:pPr>
        <w:ind w:left="3736" w:hanging="360"/>
      </w:pPr>
      <w:rPr>
        <w:rFonts w:ascii="Symbol" w:hAnsi="Symbol" w:hint="default"/>
      </w:rPr>
    </w:lvl>
    <w:lvl w:ilvl="4" w:tplc="04140003" w:tentative="1">
      <w:start w:val="1"/>
      <w:numFmt w:val="bullet"/>
      <w:lvlText w:val="o"/>
      <w:lvlJc w:val="left"/>
      <w:pPr>
        <w:ind w:left="4456" w:hanging="360"/>
      </w:pPr>
      <w:rPr>
        <w:rFonts w:ascii="Courier New" w:hAnsi="Courier New" w:cs="Courier New" w:hint="default"/>
      </w:rPr>
    </w:lvl>
    <w:lvl w:ilvl="5" w:tplc="04140005" w:tentative="1">
      <w:start w:val="1"/>
      <w:numFmt w:val="bullet"/>
      <w:lvlText w:val=""/>
      <w:lvlJc w:val="left"/>
      <w:pPr>
        <w:ind w:left="5176" w:hanging="360"/>
      </w:pPr>
      <w:rPr>
        <w:rFonts w:ascii="Wingdings" w:hAnsi="Wingdings" w:hint="default"/>
      </w:rPr>
    </w:lvl>
    <w:lvl w:ilvl="6" w:tplc="04140001" w:tentative="1">
      <w:start w:val="1"/>
      <w:numFmt w:val="bullet"/>
      <w:lvlText w:val=""/>
      <w:lvlJc w:val="left"/>
      <w:pPr>
        <w:ind w:left="5896" w:hanging="360"/>
      </w:pPr>
      <w:rPr>
        <w:rFonts w:ascii="Symbol" w:hAnsi="Symbol" w:hint="default"/>
      </w:rPr>
    </w:lvl>
    <w:lvl w:ilvl="7" w:tplc="04140003" w:tentative="1">
      <w:start w:val="1"/>
      <w:numFmt w:val="bullet"/>
      <w:lvlText w:val="o"/>
      <w:lvlJc w:val="left"/>
      <w:pPr>
        <w:ind w:left="6616" w:hanging="360"/>
      </w:pPr>
      <w:rPr>
        <w:rFonts w:ascii="Courier New" w:hAnsi="Courier New" w:cs="Courier New" w:hint="default"/>
      </w:rPr>
    </w:lvl>
    <w:lvl w:ilvl="8" w:tplc="04140005" w:tentative="1">
      <w:start w:val="1"/>
      <w:numFmt w:val="bullet"/>
      <w:lvlText w:val=""/>
      <w:lvlJc w:val="left"/>
      <w:pPr>
        <w:ind w:left="7336" w:hanging="360"/>
      </w:pPr>
      <w:rPr>
        <w:rFonts w:ascii="Wingdings" w:hAnsi="Wingdings" w:hint="default"/>
      </w:rPr>
    </w:lvl>
  </w:abstractNum>
  <w:abstractNum w:abstractNumId="42" w15:restartNumberingAfterBreak="0">
    <w:nsid w:val="72BE38D6"/>
    <w:multiLevelType w:val="hybridMultilevel"/>
    <w:tmpl w:val="E2A0B3EE"/>
    <w:lvl w:ilvl="0" w:tplc="6BECC46A">
      <w:numFmt w:val="bullet"/>
      <w:lvlText w:val="-"/>
      <w:lvlJc w:val="left"/>
      <w:pPr>
        <w:ind w:left="720" w:hanging="360"/>
      </w:pPr>
      <w:rPr>
        <w:rFonts w:ascii="Aptos" w:eastAsiaTheme="minorEastAsia" w:hAnsi="Aptos" w:cstheme="minorBid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43" w15:restartNumberingAfterBreak="0">
    <w:nsid w:val="75CB2C15"/>
    <w:multiLevelType w:val="hybridMultilevel"/>
    <w:tmpl w:val="66B80FB6"/>
    <w:lvl w:ilvl="0" w:tplc="499085AC">
      <w:start w:val="1"/>
      <w:numFmt w:val="bullet"/>
      <w:lvlText w:val=""/>
      <w:lvlJc w:val="left"/>
      <w:pPr>
        <w:tabs>
          <w:tab w:val="num" w:pos="360"/>
        </w:tabs>
        <w:ind w:left="360" w:hanging="360"/>
      </w:pPr>
      <w:rPr>
        <w:rFonts w:ascii="Symbol" w:hAnsi="Symbol" w:hint="default"/>
        <w:sz w:val="20"/>
        <w:szCs w:val="20"/>
      </w:rPr>
    </w:lvl>
    <w:lvl w:ilvl="1" w:tplc="04140003" w:tentative="1">
      <w:start w:val="1"/>
      <w:numFmt w:val="bullet"/>
      <w:lvlText w:val="o"/>
      <w:lvlJc w:val="left"/>
      <w:pPr>
        <w:tabs>
          <w:tab w:val="num" w:pos="720"/>
        </w:tabs>
        <w:ind w:left="720" w:hanging="360"/>
      </w:pPr>
      <w:rPr>
        <w:rFonts w:ascii="Courier New" w:hAnsi="Courier New" w:cs="Courier New" w:hint="default"/>
      </w:rPr>
    </w:lvl>
    <w:lvl w:ilvl="2" w:tplc="04140005" w:tentative="1">
      <w:start w:val="1"/>
      <w:numFmt w:val="bullet"/>
      <w:lvlText w:val=""/>
      <w:lvlJc w:val="left"/>
      <w:pPr>
        <w:tabs>
          <w:tab w:val="num" w:pos="1440"/>
        </w:tabs>
        <w:ind w:left="1440" w:hanging="360"/>
      </w:pPr>
      <w:rPr>
        <w:rFonts w:ascii="Wingdings" w:hAnsi="Wingdings" w:hint="default"/>
      </w:rPr>
    </w:lvl>
    <w:lvl w:ilvl="3" w:tplc="04140001" w:tentative="1">
      <w:start w:val="1"/>
      <w:numFmt w:val="bullet"/>
      <w:lvlText w:val=""/>
      <w:lvlJc w:val="left"/>
      <w:pPr>
        <w:tabs>
          <w:tab w:val="num" w:pos="2160"/>
        </w:tabs>
        <w:ind w:left="2160" w:hanging="360"/>
      </w:pPr>
      <w:rPr>
        <w:rFonts w:ascii="Symbol" w:hAnsi="Symbol" w:hint="default"/>
      </w:rPr>
    </w:lvl>
    <w:lvl w:ilvl="4" w:tplc="04140003" w:tentative="1">
      <w:start w:val="1"/>
      <w:numFmt w:val="bullet"/>
      <w:lvlText w:val="o"/>
      <w:lvlJc w:val="left"/>
      <w:pPr>
        <w:tabs>
          <w:tab w:val="num" w:pos="2880"/>
        </w:tabs>
        <w:ind w:left="2880" w:hanging="360"/>
      </w:pPr>
      <w:rPr>
        <w:rFonts w:ascii="Courier New" w:hAnsi="Courier New" w:cs="Courier New" w:hint="default"/>
      </w:rPr>
    </w:lvl>
    <w:lvl w:ilvl="5" w:tplc="04140005" w:tentative="1">
      <w:start w:val="1"/>
      <w:numFmt w:val="bullet"/>
      <w:lvlText w:val=""/>
      <w:lvlJc w:val="left"/>
      <w:pPr>
        <w:tabs>
          <w:tab w:val="num" w:pos="3600"/>
        </w:tabs>
        <w:ind w:left="3600" w:hanging="360"/>
      </w:pPr>
      <w:rPr>
        <w:rFonts w:ascii="Wingdings" w:hAnsi="Wingdings" w:hint="default"/>
      </w:rPr>
    </w:lvl>
    <w:lvl w:ilvl="6" w:tplc="04140001" w:tentative="1">
      <w:start w:val="1"/>
      <w:numFmt w:val="bullet"/>
      <w:lvlText w:val=""/>
      <w:lvlJc w:val="left"/>
      <w:pPr>
        <w:tabs>
          <w:tab w:val="num" w:pos="4320"/>
        </w:tabs>
        <w:ind w:left="4320" w:hanging="360"/>
      </w:pPr>
      <w:rPr>
        <w:rFonts w:ascii="Symbol" w:hAnsi="Symbol" w:hint="default"/>
      </w:rPr>
    </w:lvl>
    <w:lvl w:ilvl="7" w:tplc="04140003" w:tentative="1">
      <w:start w:val="1"/>
      <w:numFmt w:val="bullet"/>
      <w:lvlText w:val="o"/>
      <w:lvlJc w:val="left"/>
      <w:pPr>
        <w:tabs>
          <w:tab w:val="num" w:pos="5040"/>
        </w:tabs>
        <w:ind w:left="5040" w:hanging="360"/>
      </w:pPr>
      <w:rPr>
        <w:rFonts w:ascii="Courier New" w:hAnsi="Courier New" w:cs="Courier New" w:hint="default"/>
      </w:rPr>
    </w:lvl>
    <w:lvl w:ilvl="8" w:tplc="04140005" w:tentative="1">
      <w:start w:val="1"/>
      <w:numFmt w:val="bullet"/>
      <w:lvlText w:val=""/>
      <w:lvlJc w:val="left"/>
      <w:pPr>
        <w:tabs>
          <w:tab w:val="num" w:pos="5760"/>
        </w:tabs>
        <w:ind w:left="5760" w:hanging="360"/>
      </w:pPr>
      <w:rPr>
        <w:rFonts w:ascii="Wingdings" w:hAnsi="Wingdings" w:hint="default"/>
      </w:rPr>
    </w:lvl>
  </w:abstractNum>
  <w:abstractNum w:abstractNumId="44" w15:restartNumberingAfterBreak="0">
    <w:nsid w:val="7A810986"/>
    <w:multiLevelType w:val="hybridMultilevel"/>
    <w:tmpl w:val="0F36F602"/>
    <w:lvl w:ilvl="0" w:tplc="6BECC46A">
      <w:numFmt w:val="bullet"/>
      <w:lvlText w:val="-"/>
      <w:lvlJc w:val="left"/>
      <w:pPr>
        <w:ind w:left="720" w:hanging="360"/>
      </w:pPr>
      <w:rPr>
        <w:rFonts w:ascii="Aptos" w:eastAsiaTheme="minorEastAsia" w:hAnsi="Aptos" w:cstheme="minorBid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45" w15:restartNumberingAfterBreak="0">
    <w:nsid w:val="7D3A5F2B"/>
    <w:multiLevelType w:val="hybridMultilevel"/>
    <w:tmpl w:val="63E47B06"/>
    <w:lvl w:ilvl="0" w:tplc="345AB686">
      <w:numFmt w:val="bullet"/>
      <w:lvlText w:val="-"/>
      <w:lvlJc w:val="left"/>
      <w:pPr>
        <w:tabs>
          <w:tab w:val="num" w:pos="720"/>
        </w:tabs>
        <w:ind w:left="720" w:hanging="360"/>
      </w:pPr>
      <w:rPr>
        <w:rFonts w:ascii="Times New Roman" w:eastAsia="Times New Roman" w:hAnsi="Times New Roman" w:cs="Times New Roman"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D74101E"/>
    <w:multiLevelType w:val="hybridMultilevel"/>
    <w:tmpl w:val="E90C001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283124716">
    <w:abstractNumId w:val="10"/>
  </w:num>
  <w:num w:numId="2" w16cid:durableId="1227717976">
    <w:abstractNumId w:val="13"/>
  </w:num>
  <w:num w:numId="3" w16cid:durableId="1677734388">
    <w:abstractNumId w:val="7"/>
  </w:num>
  <w:num w:numId="4" w16cid:durableId="490415505">
    <w:abstractNumId w:val="12"/>
  </w:num>
  <w:num w:numId="5" w16cid:durableId="1594780598">
    <w:abstractNumId w:val="45"/>
  </w:num>
  <w:num w:numId="6" w16cid:durableId="1960456221">
    <w:abstractNumId w:val="9"/>
  </w:num>
  <w:num w:numId="7" w16cid:durableId="389231380">
    <w:abstractNumId w:val="18"/>
  </w:num>
  <w:num w:numId="8" w16cid:durableId="1160271858">
    <w:abstractNumId w:val="31"/>
  </w:num>
  <w:num w:numId="9" w16cid:durableId="744913997">
    <w:abstractNumId w:val="43"/>
  </w:num>
  <w:num w:numId="10" w16cid:durableId="1799831476">
    <w:abstractNumId w:val="35"/>
  </w:num>
  <w:num w:numId="11" w16cid:durableId="224295790">
    <w:abstractNumId w:val="21"/>
  </w:num>
  <w:num w:numId="12" w16cid:durableId="1866941030">
    <w:abstractNumId w:val="29"/>
  </w:num>
  <w:num w:numId="13" w16cid:durableId="83958699">
    <w:abstractNumId w:val="33"/>
  </w:num>
  <w:num w:numId="14" w16cid:durableId="643705054">
    <w:abstractNumId w:val="40"/>
  </w:num>
  <w:num w:numId="15" w16cid:durableId="399253605">
    <w:abstractNumId w:val="3"/>
  </w:num>
  <w:num w:numId="16" w16cid:durableId="2114663794">
    <w:abstractNumId w:val="36"/>
  </w:num>
  <w:num w:numId="17" w16cid:durableId="90855146">
    <w:abstractNumId w:val="34"/>
  </w:num>
  <w:num w:numId="18" w16cid:durableId="647900625">
    <w:abstractNumId w:val="4"/>
  </w:num>
  <w:num w:numId="19" w16cid:durableId="1950157226">
    <w:abstractNumId w:val="6"/>
  </w:num>
  <w:num w:numId="20" w16cid:durableId="1777170073">
    <w:abstractNumId w:val="16"/>
  </w:num>
  <w:num w:numId="21" w16cid:durableId="788355031">
    <w:abstractNumId w:val="25"/>
  </w:num>
  <w:num w:numId="22" w16cid:durableId="635379766">
    <w:abstractNumId w:val="17"/>
  </w:num>
  <w:num w:numId="23" w16cid:durableId="1879394930">
    <w:abstractNumId w:val="15"/>
  </w:num>
  <w:num w:numId="24" w16cid:durableId="1113283318">
    <w:abstractNumId w:val="11"/>
  </w:num>
  <w:num w:numId="25" w16cid:durableId="1736275851">
    <w:abstractNumId w:val="0"/>
  </w:num>
  <w:num w:numId="26" w16cid:durableId="1337268820">
    <w:abstractNumId w:val="1"/>
  </w:num>
  <w:num w:numId="27" w16cid:durableId="1218667044">
    <w:abstractNumId w:val="32"/>
  </w:num>
  <w:num w:numId="28" w16cid:durableId="1434745589">
    <w:abstractNumId w:val="27"/>
  </w:num>
  <w:num w:numId="29" w16cid:durableId="1543520835">
    <w:abstractNumId w:val="22"/>
  </w:num>
  <w:num w:numId="30" w16cid:durableId="924925449">
    <w:abstractNumId w:val="14"/>
  </w:num>
  <w:num w:numId="31" w16cid:durableId="828134921">
    <w:abstractNumId w:val="24"/>
  </w:num>
  <w:num w:numId="32" w16cid:durableId="1853763530">
    <w:abstractNumId w:val="41"/>
  </w:num>
  <w:num w:numId="33" w16cid:durableId="602031663">
    <w:abstractNumId w:val="20"/>
  </w:num>
  <w:num w:numId="34" w16cid:durableId="1207454535">
    <w:abstractNumId w:val="37"/>
  </w:num>
  <w:num w:numId="35" w16cid:durableId="956519612">
    <w:abstractNumId w:val="46"/>
  </w:num>
  <w:num w:numId="36" w16cid:durableId="1856265937">
    <w:abstractNumId w:val="28"/>
  </w:num>
  <w:num w:numId="37" w16cid:durableId="1043754266">
    <w:abstractNumId w:val="19"/>
  </w:num>
  <w:num w:numId="38" w16cid:durableId="1031145816">
    <w:abstractNumId w:val="38"/>
  </w:num>
  <w:num w:numId="39" w16cid:durableId="1551065606">
    <w:abstractNumId w:val="26"/>
  </w:num>
  <w:num w:numId="40" w16cid:durableId="241181986">
    <w:abstractNumId w:val="30"/>
  </w:num>
  <w:num w:numId="41" w16cid:durableId="1304502982">
    <w:abstractNumId w:val="23"/>
  </w:num>
  <w:num w:numId="42" w16cid:durableId="2126151071">
    <w:abstractNumId w:val="44"/>
  </w:num>
  <w:num w:numId="43" w16cid:durableId="979459918">
    <w:abstractNumId w:val="5"/>
  </w:num>
  <w:num w:numId="44" w16cid:durableId="1565683128">
    <w:abstractNumId w:val="42"/>
  </w:num>
  <w:num w:numId="45" w16cid:durableId="2024699667">
    <w:abstractNumId w:val="39"/>
  </w:num>
  <w:num w:numId="46" w16cid:durableId="1843619219">
    <w:abstractNumId w:val="2"/>
  </w:num>
  <w:num w:numId="47" w16cid:durableId="1369259870">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21CF"/>
    <w:rsid w:val="000030CB"/>
    <w:rsid w:val="00003C59"/>
    <w:rsid w:val="00004360"/>
    <w:rsid w:val="0000443F"/>
    <w:rsid w:val="0000558B"/>
    <w:rsid w:val="00006554"/>
    <w:rsid w:val="000142A2"/>
    <w:rsid w:val="00014AB6"/>
    <w:rsid w:val="00015CCE"/>
    <w:rsid w:val="000160DE"/>
    <w:rsid w:val="00016F34"/>
    <w:rsid w:val="00022512"/>
    <w:rsid w:val="000227CC"/>
    <w:rsid w:val="00024D3E"/>
    <w:rsid w:val="00024F3F"/>
    <w:rsid w:val="00030EC2"/>
    <w:rsid w:val="00031A5C"/>
    <w:rsid w:val="000336C5"/>
    <w:rsid w:val="00034771"/>
    <w:rsid w:val="00034A92"/>
    <w:rsid w:val="00035760"/>
    <w:rsid w:val="000367A0"/>
    <w:rsid w:val="00036EAB"/>
    <w:rsid w:val="000375B5"/>
    <w:rsid w:val="000379EE"/>
    <w:rsid w:val="00041CAE"/>
    <w:rsid w:val="00042B07"/>
    <w:rsid w:val="000437C0"/>
    <w:rsid w:val="00043823"/>
    <w:rsid w:val="000445F6"/>
    <w:rsid w:val="00044700"/>
    <w:rsid w:val="00044B37"/>
    <w:rsid w:val="000466DF"/>
    <w:rsid w:val="000467D7"/>
    <w:rsid w:val="00047CDB"/>
    <w:rsid w:val="000505B4"/>
    <w:rsid w:val="000506EC"/>
    <w:rsid w:val="00050B7B"/>
    <w:rsid w:val="00051535"/>
    <w:rsid w:val="00052FCF"/>
    <w:rsid w:val="000530F0"/>
    <w:rsid w:val="00055C61"/>
    <w:rsid w:val="000563ED"/>
    <w:rsid w:val="00056A61"/>
    <w:rsid w:val="00056B82"/>
    <w:rsid w:val="000606CA"/>
    <w:rsid w:val="000606CE"/>
    <w:rsid w:val="00061C5A"/>
    <w:rsid w:val="000640BF"/>
    <w:rsid w:val="00067624"/>
    <w:rsid w:val="000705C0"/>
    <w:rsid w:val="0007076D"/>
    <w:rsid w:val="00070E4B"/>
    <w:rsid w:val="000713BE"/>
    <w:rsid w:val="000734FB"/>
    <w:rsid w:val="00073833"/>
    <w:rsid w:val="0007580B"/>
    <w:rsid w:val="00075F49"/>
    <w:rsid w:val="000770E9"/>
    <w:rsid w:val="00080ACC"/>
    <w:rsid w:val="00080D07"/>
    <w:rsid w:val="00081A0E"/>
    <w:rsid w:val="000823DC"/>
    <w:rsid w:val="000825DF"/>
    <w:rsid w:val="00082CAC"/>
    <w:rsid w:val="00083762"/>
    <w:rsid w:val="00083DF9"/>
    <w:rsid w:val="00085198"/>
    <w:rsid w:val="00086186"/>
    <w:rsid w:val="00086439"/>
    <w:rsid w:val="0008686F"/>
    <w:rsid w:val="000868AB"/>
    <w:rsid w:val="0008751E"/>
    <w:rsid w:val="00093CF6"/>
    <w:rsid w:val="000941DE"/>
    <w:rsid w:val="000951ED"/>
    <w:rsid w:val="00096030"/>
    <w:rsid w:val="0009645B"/>
    <w:rsid w:val="000A070A"/>
    <w:rsid w:val="000A095E"/>
    <w:rsid w:val="000A097D"/>
    <w:rsid w:val="000A0CDE"/>
    <w:rsid w:val="000A0F30"/>
    <w:rsid w:val="000A1092"/>
    <w:rsid w:val="000A1871"/>
    <w:rsid w:val="000A3371"/>
    <w:rsid w:val="000A4347"/>
    <w:rsid w:val="000A44F7"/>
    <w:rsid w:val="000A4852"/>
    <w:rsid w:val="000A5245"/>
    <w:rsid w:val="000A569B"/>
    <w:rsid w:val="000A7110"/>
    <w:rsid w:val="000B05C0"/>
    <w:rsid w:val="000B2E2E"/>
    <w:rsid w:val="000B47D7"/>
    <w:rsid w:val="000B4CAB"/>
    <w:rsid w:val="000B4FB4"/>
    <w:rsid w:val="000B5042"/>
    <w:rsid w:val="000B539C"/>
    <w:rsid w:val="000B5981"/>
    <w:rsid w:val="000B6BBF"/>
    <w:rsid w:val="000B6C75"/>
    <w:rsid w:val="000C057B"/>
    <w:rsid w:val="000C0B2C"/>
    <w:rsid w:val="000C0F95"/>
    <w:rsid w:val="000C4258"/>
    <w:rsid w:val="000C4EB5"/>
    <w:rsid w:val="000C5CC9"/>
    <w:rsid w:val="000C6BE8"/>
    <w:rsid w:val="000C6F15"/>
    <w:rsid w:val="000C7843"/>
    <w:rsid w:val="000D0679"/>
    <w:rsid w:val="000D1EBB"/>
    <w:rsid w:val="000D222F"/>
    <w:rsid w:val="000D230C"/>
    <w:rsid w:val="000D235F"/>
    <w:rsid w:val="000D4E30"/>
    <w:rsid w:val="000D7383"/>
    <w:rsid w:val="000D7E33"/>
    <w:rsid w:val="000E0D07"/>
    <w:rsid w:val="000E17F3"/>
    <w:rsid w:val="000E2367"/>
    <w:rsid w:val="000E2482"/>
    <w:rsid w:val="000E29A9"/>
    <w:rsid w:val="000E36C0"/>
    <w:rsid w:val="000E4545"/>
    <w:rsid w:val="000E5F9C"/>
    <w:rsid w:val="000E6E94"/>
    <w:rsid w:val="000E7C0A"/>
    <w:rsid w:val="000F1033"/>
    <w:rsid w:val="000F283F"/>
    <w:rsid w:val="000F3060"/>
    <w:rsid w:val="000F4C37"/>
    <w:rsid w:val="000F4CB9"/>
    <w:rsid w:val="000F5CF5"/>
    <w:rsid w:val="000F6BC2"/>
    <w:rsid w:val="001001F4"/>
    <w:rsid w:val="00100846"/>
    <w:rsid w:val="00100F69"/>
    <w:rsid w:val="00101B63"/>
    <w:rsid w:val="00101C75"/>
    <w:rsid w:val="00103AB6"/>
    <w:rsid w:val="00104402"/>
    <w:rsid w:val="00104DBD"/>
    <w:rsid w:val="00106158"/>
    <w:rsid w:val="00107334"/>
    <w:rsid w:val="00110230"/>
    <w:rsid w:val="00111D04"/>
    <w:rsid w:val="00111F0E"/>
    <w:rsid w:val="00112B27"/>
    <w:rsid w:val="00113381"/>
    <w:rsid w:val="00114DE0"/>
    <w:rsid w:val="00120FA9"/>
    <w:rsid w:val="00121298"/>
    <w:rsid w:val="001247F1"/>
    <w:rsid w:val="00124CD7"/>
    <w:rsid w:val="0012520B"/>
    <w:rsid w:val="00125604"/>
    <w:rsid w:val="001261F3"/>
    <w:rsid w:val="001305FD"/>
    <w:rsid w:val="00130AB9"/>
    <w:rsid w:val="00131767"/>
    <w:rsid w:val="0013381D"/>
    <w:rsid w:val="0013454E"/>
    <w:rsid w:val="001349B1"/>
    <w:rsid w:val="00134F06"/>
    <w:rsid w:val="00135148"/>
    <w:rsid w:val="00135FD5"/>
    <w:rsid w:val="0013602C"/>
    <w:rsid w:val="001377C3"/>
    <w:rsid w:val="00140107"/>
    <w:rsid w:val="0014069C"/>
    <w:rsid w:val="001411AE"/>
    <w:rsid w:val="0014275E"/>
    <w:rsid w:val="00142926"/>
    <w:rsid w:val="00142F12"/>
    <w:rsid w:val="00143C14"/>
    <w:rsid w:val="00144A35"/>
    <w:rsid w:val="00151636"/>
    <w:rsid w:val="00152369"/>
    <w:rsid w:val="001525AF"/>
    <w:rsid w:val="001525F9"/>
    <w:rsid w:val="00152636"/>
    <w:rsid w:val="001536F3"/>
    <w:rsid w:val="00153AC4"/>
    <w:rsid w:val="00153D5F"/>
    <w:rsid w:val="00155E45"/>
    <w:rsid w:val="001561D0"/>
    <w:rsid w:val="00156CC3"/>
    <w:rsid w:val="00157195"/>
    <w:rsid w:val="00157523"/>
    <w:rsid w:val="00157801"/>
    <w:rsid w:val="00157998"/>
    <w:rsid w:val="00161C11"/>
    <w:rsid w:val="0016447C"/>
    <w:rsid w:val="00165175"/>
    <w:rsid w:val="00165431"/>
    <w:rsid w:val="00167095"/>
    <w:rsid w:val="00167576"/>
    <w:rsid w:val="00167756"/>
    <w:rsid w:val="00170C95"/>
    <w:rsid w:val="001717AF"/>
    <w:rsid w:val="00171871"/>
    <w:rsid w:val="0017242E"/>
    <w:rsid w:val="00172E25"/>
    <w:rsid w:val="0017342D"/>
    <w:rsid w:val="00174E5A"/>
    <w:rsid w:val="001776F9"/>
    <w:rsid w:val="00177B90"/>
    <w:rsid w:val="001805E9"/>
    <w:rsid w:val="001812D2"/>
    <w:rsid w:val="001821F5"/>
    <w:rsid w:val="0018230F"/>
    <w:rsid w:val="00182C7D"/>
    <w:rsid w:val="00182E71"/>
    <w:rsid w:val="00183548"/>
    <w:rsid w:val="0018364F"/>
    <w:rsid w:val="00186206"/>
    <w:rsid w:val="00186298"/>
    <w:rsid w:val="00187445"/>
    <w:rsid w:val="00187469"/>
    <w:rsid w:val="001919AC"/>
    <w:rsid w:val="00191D9F"/>
    <w:rsid w:val="00193707"/>
    <w:rsid w:val="0019427B"/>
    <w:rsid w:val="001947EB"/>
    <w:rsid w:val="001961EC"/>
    <w:rsid w:val="001978BD"/>
    <w:rsid w:val="001A0681"/>
    <w:rsid w:val="001A0D95"/>
    <w:rsid w:val="001A1E6A"/>
    <w:rsid w:val="001A2410"/>
    <w:rsid w:val="001A3693"/>
    <w:rsid w:val="001A3A97"/>
    <w:rsid w:val="001A3CF7"/>
    <w:rsid w:val="001A423A"/>
    <w:rsid w:val="001A452D"/>
    <w:rsid w:val="001A6212"/>
    <w:rsid w:val="001A6846"/>
    <w:rsid w:val="001A74C3"/>
    <w:rsid w:val="001A7892"/>
    <w:rsid w:val="001A78E2"/>
    <w:rsid w:val="001B09BE"/>
    <w:rsid w:val="001B128D"/>
    <w:rsid w:val="001B2398"/>
    <w:rsid w:val="001B2E23"/>
    <w:rsid w:val="001B4B49"/>
    <w:rsid w:val="001B4C5D"/>
    <w:rsid w:val="001B713C"/>
    <w:rsid w:val="001B7426"/>
    <w:rsid w:val="001C0C58"/>
    <w:rsid w:val="001C1657"/>
    <w:rsid w:val="001C177B"/>
    <w:rsid w:val="001C52EC"/>
    <w:rsid w:val="001C681B"/>
    <w:rsid w:val="001C7CF8"/>
    <w:rsid w:val="001D0B54"/>
    <w:rsid w:val="001D16CB"/>
    <w:rsid w:val="001D2DBC"/>
    <w:rsid w:val="001D5848"/>
    <w:rsid w:val="001D5DA9"/>
    <w:rsid w:val="001D60FC"/>
    <w:rsid w:val="001D66AF"/>
    <w:rsid w:val="001E171D"/>
    <w:rsid w:val="001E2337"/>
    <w:rsid w:val="001E258B"/>
    <w:rsid w:val="001E2D7D"/>
    <w:rsid w:val="001E3903"/>
    <w:rsid w:val="001E3EE7"/>
    <w:rsid w:val="001E6FCA"/>
    <w:rsid w:val="001E7FB5"/>
    <w:rsid w:val="001F0469"/>
    <w:rsid w:val="001F07E0"/>
    <w:rsid w:val="001F0E43"/>
    <w:rsid w:val="001F1112"/>
    <w:rsid w:val="001F1A73"/>
    <w:rsid w:val="001F1FBD"/>
    <w:rsid w:val="001F27F8"/>
    <w:rsid w:val="001F2BD5"/>
    <w:rsid w:val="001F36A8"/>
    <w:rsid w:val="001F4A1C"/>
    <w:rsid w:val="001F50CB"/>
    <w:rsid w:val="001F60BF"/>
    <w:rsid w:val="001F678E"/>
    <w:rsid w:val="001F6BE9"/>
    <w:rsid w:val="00202FE7"/>
    <w:rsid w:val="00203F7D"/>
    <w:rsid w:val="0020428E"/>
    <w:rsid w:val="00207C84"/>
    <w:rsid w:val="0021212B"/>
    <w:rsid w:val="002134F6"/>
    <w:rsid w:val="0021423E"/>
    <w:rsid w:val="00216079"/>
    <w:rsid w:val="002169C7"/>
    <w:rsid w:val="00216C5F"/>
    <w:rsid w:val="002176C4"/>
    <w:rsid w:val="00222068"/>
    <w:rsid w:val="002234CB"/>
    <w:rsid w:val="00223645"/>
    <w:rsid w:val="00223A0D"/>
    <w:rsid w:val="00226D30"/>
    <w:rsid w:val="00230EC6"/>
    <w:rsid w:val="00231012"/>
    <w:rsid w:val="002327BF"/>
    <w:rsid w:val="00232F31"/>
    <w:rsid w:val="002340CB"/>
    <w:rsid w:val="002342EA"/>
    <w:rsid w:val="002364A6"/>
    <w:rsid w:val="0023708D"/>
    <w:rsid w:val="0023750B"/>
    <w:rsid w:val="00237D00"/>
    <w:rsid w:val="00240235"/>
    <w:rsid w:val="002408D5"/>
    <w:rsid w:val="0024099B"/>
    <w:rsid w:val="00241EA1"/>
    <w:rsid w:val="00241F44"/>
    <w:rsid w:val="00242843"/>
    <w:rsid w:val="00242A91"/>
    <w:rsid w:val="00242B67"/>
    <w:rsid w:val="00243815"/>
    <w:rsid w:val="00243B68"/>
    <w:rsid w:val="00243DB5"/>
    <w:rsid w:val="002441F6"/>
    <w:rsid w:val="00244563"/>
    <w:rsid w:val="00244767"/>
    <w:rsid w:val="00244C78"/>
    <w:rsid w:val="00245CD5"/>
    <w:rsid w:val="002466B8"/>
    <w:rsid w:val="00247161"/>
    <w:rsid w:val="00247DF1"/>
    <w:rsid w:val="00253555"/>
    <w:rsid w:val="00254010"/>
    <w:rsid w:val="00255E9D"/>
    <w:rsid w:val="002616E9"/>
    <w:rsid w:val="002625BC"/>
    <w:rsid w:val="00262A6B"/>
    <w:rsid w:val="00262ED5"/>
    <w:rsid w:val="002638AA"/>
    <w:rsid w:val="00263BB7"/>
    <w:rsid w:val="0026505E"/>
    <w:rsid w:val="00265A74"/>
    <w:rsid w:val="00266265"/>
    <w:rsid w:val="00271327"/>
    <w:rsid w:val="00274198"/>
    <w:rsid w:val="00275323"/>
    <w:rsid w:val="00276604"/>
    <w:rsid w:val="00276D47"/>
    <w:rsid w:val="002776F9"/>
    <w:rsid w:val="002818A9"/>
    <w:rsid w:val="002819FC"/>
    <w:rsid w:val="002827F9"/>
    <w:rsid w:val="00284DCF"/>
    <w:rsid w:val="00285860"/>
    <w:rsid w:val="00285B25"/>
    <w:rsid w:val="00287C45"/>
    <w:rsid w:val="002903E3"/>
    <w:rsid w:val="002907E8"/>
    <w:rsid w:val="00290F84"/>
    <w:rsid w:val="00291ED8"/>
    <w:rsid w:val="00293487"/>
    <w:rsid w:val="0029603E"/>
    <w:rsid w:val="00296749"/>
    <w:rsid w:val="002A0EF6"/>
    <w:rsid w:val="002A1AD5"/>
    <w:rsid w:val="002A2589"/>
    <w:rsid w:val="002A27A0"/>
    <w:rsid w:val="002A32B8"/>
    <w:rsid w:val="002A3A00"/>
    <w:rsid w:val="002A5946"/>
    <w:rsid w:val="002A67B2"/>
    <w:rsid w:val="002A7E17"/>
    <w:rsid w:val="002A7F5E"/>
    <w:rsid w:val="002B0538"/>
    <w:rsid w:val="002B057E"/>
    <w:rsid w:val="002B0D41"/>
    <w:rsid w:val="002B1325"/>
    <w:rsid w:val="002B1A49"/>
    <w:rsid w:val="002B23C6"/>
    <w:rsid w:val="002B283F"/>
    <w:rsid w:val="002B30F2"/>
    <w:rsid w:val="002B38E6"/>
    <w:rsid w:val="002B4864"/>
    <w:rsid w:val="002B5360"/>
    <w:rsid w:val="002B5B01"/>
    <w:rsid w:val="002B5F6D"/>
    <w:rsid w:val="002B7C66"/>
    <w:rsid w:val="002C02F6"/>
    <w:rsid w:val="002C0587"/>
    <w:rsid w:val="002C1A0E"/>
    <w:rsid w:val="002C2E49"/>
    <w:rsid w:val="002C3EED"/>
    <w:rsid w:val="002C4665"/>
    <w:rsid w:val="002C46E2"/>
    <w:rsid w:val="002C664E"/>
    <w:rsid w:val="002D19C9"/>
    <w:rsid w:val="002D324F"/>
    <w:rsid w:val="002D3DC4"/>
    <w:rsid w:val="002D5B07"/>
    <w:rsid w:val="002D60ED"/>
    <w:rsid w:val="002D6D0F"/>
    <w:rsid w:val="002D7AB3"/>
    <w:rsid w:val="002D7EE8"/>
    <w:rsid w:val="002D7FB9"/>
    <w:rsid w:val="002E0E0F"/>
    <w:rsid w:val="002E1A3E"/>
    <w:rsid w:val="002E25A8"/>
    <w:rsid w:val="002E4EAD"/>
    <w:rsid w:val="002E4F24"/>
    <w:rsid w:val="002E53FA"/>
    <w:rsid w:val="002E5B09"/>
    <w:rsid w:val="002E627B"/>
    <w:rsid w:val="002E6D47"/>
    <w:rsid w:val="002E78AC"/>
    <w:rsid w:val="002E7B2F"/>
    <w:rsid w:val="002F0123"/>
    <w:rsid w:val="002F03B6"/>
    <w:rsid w:val="002F0A34"/>
    <w:rsid w:val="002F1489"/>
    <w:rsid w:val="002F1715"/>
    <w:rsid w:val="002F1755"/>
    <w:rsid w:val="002F314F"/>
    <w:rsid w:val="002F4EEE"/>
    <w:rsid w:val="002F748A"/>
    <w:rsid w:val="00300215"/>
    <w:rsid w:val="003012DB"/>
    <w:rsid w:val="003024E7"/>
    <w:rsid w:val="003033BC"/>
    <w:rsid w:val="003039F2"/>
    <w:rsid w:val="003044B3"/>
    <w:rsid w:val="003047C1"/>
    <w:rsid w:val="00304D53"/>
    <w:rsid w:val="003050BD"/>
    <w:rsid w:val="00306196"/>
    <w:rsid w:val="00310699"/>
    <w:rsid w:val="003118F1"/>
    <w:rsid w:val="00313BB4"/>
    <w:rsid w:val="003148B1"/>
    <w:rsid w:val="00314DD8"/>
    <w:rsid w:val="00315966"/>
    <w:rsid w:val="0032099B"/>
    <w:rsid w:val="00323337"/>
    <w:rsid w:val="00323ADF"/>
    <w:rsid w:val="00325738"/>
    <w:rsid w:val="003311D6"/>
    <w:rsid w:val="003321F1"/>
    <w:rsid w:val="0033374E"/>
    <w:rsid w:val="00334082"/>
    <w:rsid w:val="00336336"/>
    <w:rsid w:val="003368EE"/>
    <w:rsid w:val="00336EB2"/>
    <w:rsid w:val="003371AE"/>
    <w:rsid w:val="00340972"/>
    <w:rsid w:val="003421C5"/>
    <w:rsid w:val="00342937"/>
    <w:rsid w:val="0034297A"/>
    <w:rsid w:val="00342CDC"/>
    <w:rsid w:val="003442EA"/>
    <w:rsid w:val="00344BDA"/>
    <w:rsid w:val="0034507D"/>
    <w:rsid w:val="00345573"/>
    <w:rsid w:val="00345DF8"/>
    <w:rsid w:val="003513F5"/>
    <w:rsid w:val="003517F8"/>
    <w:rsid w:val="00351A6B"/>
    <w:rsid w:val="00352106"/>
    <w:rsid w:val="00353299"/>
    <w:rsid w:val="003545D4"/>
    <w:rsid w:val="00354BD3"/>
    <w:rsid w:val="00356662"/>
    <w:rsid w:val="00356BD2"/>
    <w:rsid w:val="00356FC8"/>
    <w:rsid w:val="00357D8B"/>
    <w:rsid w:val="00360A37"/>
    <w:rsid w:val="003635A8"/>
    <w:rsid w:val="0036375A"/>
    <w:rsid w:val="00363FE3"/>
    <w:rsid w:val="00364618"/>
    <w:rsid w:val="003648F1"/>
    <w:rsid w:val="00364F76"/>
    <w:rsid w:val="00367986"/>
    <w:rsid w:val="00370213"/>
    <w:rsid w:val="0037099D"/>
    <w:rsid w:val="00371906"/>
    <w:rsid w:val="00371FF6"/>
    <w:rsid w:val="003724E3"/>
    <w:rsid w:val="003726FD"/>
    <w:rsid w:val="003743BD"/>
    <w:rsid w:val="0037623A"/>
    <w:rsid w:val="00376BCC"/>
    <w:rsid w:val="0038007E"/>
    <w:rsid w:val="00383090"/>
    <w:rsid w:val="00384587"/>
    <w:rsid w:val="0038766B"/>
    <w:rsid w:val="00387C76"/>
    <w:rsid w:val="00387D1A"/>
    <w:rsid w:val="0039033B"/>
    <w:rsid w:val="0039063B"/>
    <w:rsid w:val="003906E5"/>
    <w:rsid w:val="00390856"/>
    <w:rsid w:val="00390DD2"/>
    <w:rsid w:val="0039294C"/>
    <w:rsid w:val="00393B92"/>
    <w:rsid w:val="00394EE0"/>
    <w:rsid w:val="00394FD3"/>
    <w:rsid w:val="00396436"/>
    <w:rsid w:val="00397312"/>
    <w:rsid w:val="00397506"/>
    <w:rsid w:val="00397E76"/>
    <w:rsid w:val="003A171B"/>
    <w:rsid w:val="003A1FF5"/>
    <w:rsid w:val="003A3C43"/>
    <w:rsid w:val="003A44F8"/>
    <w:rsid w:val="003A59DA"/>
    <w:rsid w:val="003A72E4"/>
    <w:rsid w:val="003A7963"/>
    <w:rsid w:val="003B121B"/>
    <w:rsid w:val="003B121E"/>
    <w:rsid w:val="003B1D69"/>
    <w:rsid w:val="003B4070"/>
    <w:rsid w:val="003B4687"/>
    <w:rsid w:val="003B673B"/>
    <w:rsid w:val="003B71CA"/>
    <w:rsid w:val="003C096E"/>
    <w:rsid w:val="003C10DD"/>
    <w:rsid w:val="003C1DDA"/>
    <w:rsid w:val="003C3B10"/>
    <w:rsid w:val="003C4EB1"/>
    <w:rsid w:val="003C5674"/>
    <w:rsid w:val="003C5A59"/>
    <w:rsid w:val="003D05B0"/>
    <w:rsid w:val="003D0626"/>
    <w:rsid w:val="003D0629"/>
    <w:rsid w:val="003D0A98"/>
    <w:rsid w:val="003D17D9"/>
    <w:rsid w:val="003D1FC1"/>
    <w:rsid w:val="003D3F5B"/>
    <w:rsid w:val="003D492E"/>
    <w:rsid w:val="003D509A"/>
    <w:rsid w:val="003D5A40"/>
    <w:rsid w:val="003D622D"/>
    <w:rsid w:val="003D7226"/>
    <w:rsid w:val="003D7C2A"/>
    <w:rsid w:val="003E29D8"/>
    <w:rsid w:val="003E4885"/>
    <w:rsid w:val="003E5486"/>
    <w:rsid w:val="003E6713"/>
    <w:rsid w:val="003F0186"/>
    <w:rsid w:val="003F0E05"/>
    <w:rsid w:val="003F21ED"/>
    <w:rsid w:val="003F389A"/>
    <w:rsid w:val="003F39F5"/>
    <w:rsid w:val="003F41EE"/>
    <w:rsid w:val="003F492F"/>
    <w:rsid w:val="003F4F4F"/>
    <w:rsid w:val="003F509C"/>
    <w:rsid w:val="003F64D9"/>
    <w:rsid w:val="003F7267"/>
    <w:rsid w:val="0040036C"/>
    <w:rsid w:val="0040077B"/>
    <w:rsid w:val="00400B75"/>
    <w:rsid w:val="00401286"/>
    <w:rsid w:val="004012FB"/>
    <w:rsid w:val="00401547"/>
    <w:rsid w:val="00401994"/>
    <w:rsid w:val="00404154"/>
    <w:rsid w:val="004059A4"/>
    <w:rsid w:val="00406B6A"/>
    <w:rsid w:val="00407168"/>
    <w:rsid w:val="004074EA"/>
    <w:rsid w:val="004107F4"/>
    <w:rsid w:val="004113E4"/>
    <w:rsid w:val="00412DF9"/>
    <w:rsid w:val="00413AC6"/>
    <w:rsid w:val="00413B74"/>
    <w:rsid w:val="00413BFD"/>
    <w:rsid w:val="00414C3C"/>
    <w:rsid w:val="00414E6C"/>
    <w:rsid w:val="00415C1F"/>
    <w:rsid w:val="00415F9D"/>
    <w:rsid w:val="004161F5"/>
    <w:rsid w:val="00416B84"/>
    <w:rsid w:val="00420913"/>
    <w:rsid w:val="00421CC8"/>
    <w:rsid w:val="0042230C"/>
    <w:rsid w:val="00422925"/>
    <w:rsid w:val="00422A6F"/>
    <w:rsid w:val="00422D2B"/>
    <w:rsid w:val="0042397C"/>
    <w:rsid w:val="0042612D"/>
    <w:rsid w:val="00426850"/>
    <w:rsid w:val="004278D2"/>
    <w:rsid w:val="004314D9"/>
    <w:rsid w:val="004315C3"/>
    <w:rsid w:val="00431BF0"/>
    <w:rsid w:val="004320BF"/>
    <w:rsid w:val="004323CB"/>
    <w:rsid w:val="004349D0"/>
    <w:rsid w:val="00434B89"/>
    <w:rsid w:val="00437B5B"/>
    <w:rsid w:val="00440E8C"/>
    <w:rsid w:val="00441241"/>
    <w:rsid w:val="0044284C"/>
    <w:rsid w:val="0044303A"/>
    <w:rsid w:val="004433A3"/>
    <w:rsid w:val="004436B3"/>
    <w:rsid w:val="004436DD"/>
    <w:rsid w:val="00443F68"/>
    <w:rsid w:val="004445CC"/>
    <w:rsid w:val="004455E6"/>
    <w:rsid w:val="00450A82"/>
    <w:rsid w:val="00450BEB"/>
    <w:rsid w:val="004512C9"/>
    <w:rsid w:val="00451BCD"/>
    <w:rsid w:val="00453CDB"/>
    <w:rsid w:val="00455155"/>
    <w:rsid w:val="004551A7"/>
    <w:rsid w:val="0045613C"/>
    <w:rsid w:val="004568EE"/>
    <w:rsid w:val="00456D19"/>
    <w:rsid w:val="00456DFB"/>
    <w:rsid w:val="0045778E"/>
    <w:rsid w:val="00457F76"/>
    <w:rsid w:val="004607BF"/>
    <w:rsid w:val="004616E7"/>
    <w:rsid w:val="00461DC8"/>
    <w:rsid w:val="00462E11"/>
    <w:rsid w:val="0046324B"/>
    <w:rsid w:val="004636D6"/>
    <w:rsid w:val="0046452B"/>
    <w:rsid w:val="0046743B"/>
    <w:rsid w:val="00467C99"/>
    <w:rsid w:val="00470093"/>
    <w:rsid w:val="004705F1"/>
    <w:rsid w:val="00470982"/>
    <w:rsid w:val="00470D9D"/>
    <w:rsid w:val="0047379C"/>
    <w:rsid w:val="00474684"/>
    <w:rsid w:val="00474741"/>
    <w:rsid w:val="004760B1"/>
    <w:rsid w:val="00480C6B"/>
    <w:rsid w:val="00481939"/>
    <w:rsid w:val="00482323"/>
    <w:rsid w:val="00485B59"/>
    <w:rsid w:val="00487320"/>
    <w:rsid w:val="004879C4"/>
    <w:rsid w:val="004913A1"/>
    <w:rsid w:val="004921D7"/>
    <w:rsid w:val="0049682E"/>
    <w:rsid w:val="0049746D"/>
    <w:rsid w:val="004A0CE0"/>
    <w:rsid w:val="004A41C6"/>
    <w:rsid w:val="004A5EA4"/>
    <w:rsid w:val="004A6413"/>
    <w:rsid w:val="004A726F"/>
    <w:rsid w:val="004A78EA"/>
    <w:rsid w:val="004B0038"/>
    <w:rsid w:val="004B00C1"/>
    <w:rsid w:val="004B35ED"/>
    <w:rsid w:val="004B3B06"/>
    <w:rsid w:val="004B400C"/>
    <w:rsid w:val="004B4018"/>
    <w:rsid w:val="004B42CA"/>
    <w:rsid w:val="004B45AF"/>
    <w:rsid w:val="004B4998"/>
    <w:rsid w:val="004B4A81"/>
    <w:rsid w:val="004B5290"/>
    <w:rsid w:val="004B65E5"/>
    <w:rsid w:val="004B766C"/>
    <w:rsid w:val="004C19C5"/>
    <w:rsid w:val="004C560C"/>
    <w:rsid w:val="004C6B90"/>
    <w:rsid w:val="004C7AE4"/>
    <w:rsid w:val="004D07B4"/>
    <w:rsid w:val="004D1461"/>
    <w:rsid w:val="004D237F"/>
    <w:rsid w:val="004D30F6"/>
    <w:rsid w:val="004D4C8F"/>
    <w:rsid w:val="004D512C"/>
    <w:rsid w:val="004D764C"/>
    <w:rsid w:val="004D7865"/>
    <w:rsid w:val="004E1493"/>
    <w:rsid w:val="004E197A"/>
    <w:rsid w:val="004E2610"/>
    <w:rsid w:val="004E520F"/>
    <w:rsid w:val="004E5EE8"/>
    <w:rsid w:val="004F0349"/>
    <w:rsid w:val="004F085E"/>
    <w:rsid w:val="004F125D"/>
    <w:rsid w:val="004F258F"/>
    <w:rsid w:val="004F2E0A"/>
    <w:rsid w:val="004F3002"/>
    <w:rsid w:val="004F3685"/>
    <w:rsid w:val="004F4F4E"/>
    <w:rsid w:val="004F5D72"/>
    <w:rsid w:val="004F6D37"/>
    <w:rsid w:val="004F785E"/>
    <w:rsid w:val="004F78D6"/>
    <w:rsid w:val="005016D9"/>
    <w:rsid w:val="005037C7"/>
    <w:rsid w:val="00505791"/>
    <w:rsid w:val="00505BB8"/>
    <w:rsid w:val="00506930"/>
    <w:rsid w:val="00507FB7"/>
    <w:rsid w:val="00510742"/>
    <w:rsid w:val="005108E0"/>
    <w:rsid w:val="0051100D"/>
    <w:rsid w:val="00511BB8"/>
    <w:rsid w:val="00514681"/>
    <w:rsid w:val="00516004"/>
    <w:rsid w:val="00517344"/>
    <w:rsid w:val="00520130"/>
    <w:rsid w:val="00522B2C"/>
    <w:rsid w:val="00522F0B"/>
    <w:rsid w:val="00523F40"/>
    <w:rsid w:val="00524AD3"/>
    <w:rsid w:val="00524CC7"/>
    <w:rsid w:val="00525FE3"/>
    <w:rsid w:val="00527576"/>
    <w:rsid w:val="005275E5"/>
    <w:rsid w:val="00527AB6"/>
    <w:rsid w:val="005317D8"/>
    <w:rsid w:val="00533590"/>
    <w:rsid w:val="005335F7"/>
    <w:rsid w:val="0053398E"/>
    <w:rsid w:val="00535DD0"/>
    <w:rsid w:val="005366B4"/>
    <w:rsid w:val="0053707A"/>
    <w:rsid w:val="00537805"/>
    <w:rsid w:val="00541646"/>
    <w:rsid w:val="00541E2A"/>
    <w:rsid w:val="00542D45"/>
    <w:rsid w:val="005459B8"/>
    <w:rsid w:val="00550A2D"/>
    <w:rsid w:val="00551582"/>
    <w:rsid w:val="00551D3C"/>
    <w:rsid w:val="00552764"/>
    <w:rsid w:val="00553F57"/>
    <w:rsid w:val="005551A5"/>
    <w:rsid w:val="0055536C"/>
    <w:rsid w:val="005559D5"/>
    <w:rsid w:val="005607CD"/>
    <w:rsid w:val="00560D64"/>
    <w:rsid w:val="00561496"/>
    <w:rsid w:val="00562B0B"/>
    <w:rsid w:val="00562D57"/>
    <w:rsid w:val="00563BE9"/>
    <w:rsid w:val="00564479"/>
    <w:rsid w:val="0056561F"/>
    <w:rsid w:val="00565922"/>
    <w:rsid w:val="00565A47"/>
    <w:rsid w:val="00566083"/>
    <w:rsid w:val="00566783"/>
    <w:rsid w:val="00566795"/>
    <w:rsid w:val="00566DA6"/>
    <w:rsid w:val="00566E7E"/>
    <w:rsid w:val="00570BA1"/>
    <w:rsid w:val="00573041"/>
    <w:rsid w:val="00573B17"/>
    <w:rsid w:val="00574686"/>
    <w:rsid w:val="00574D6B"/>
    <w:rsid w:val="005752AC"/>
    <w:rsid w:val="005755D7"/>
    <w:rsid w:val="0057567D"/>
    <w:rsid w:val="00576180"/>
    <w:rsid w:val="00576FBA"/>
    <w:rsid w:val="00581820"/>
    <w:rsid w:val="00582191"/>
    <w:rsid w:val="00582C6C"/>
    <w:rsid w:val="00582CE4"/>
    <w:rsid w:val="00585BE1"/>
    <w:rsid w:val="0058603C"/>
    <w:rsid w:val="00586DFB"/>
    <w:rsid w:val="00590296"/>
    <w:rsid w:val="00591E51"/>
    <w:rsid w:val="00592D00"/>
    <w:rsid w:val="00594499"/>
    <w:rsid w:val="00594E37"/>
    <w:rsid w:val="00596A24"/>
    <w:rsid w:val="00597D88"/>
    <w:rsid w:val="005A0D6E"/>
    <w:rsid w:val="005A1DAE"/>
    <w:rsid w:val="005A3697"/>
    <w:rsid w:val="005A3A9F"/>
    <w:rsid w:val="005A4D8E"/>
    <w:rsid w:val="005A5497"/>
    <w:rsid w:val="005A5530"/>
    <w:rsid w:val="005A6021"/>
    <w:rsid w:val="005A602F"/>
    <w:rsid w:val="005A64A2"/>
    <w:rsid w:val="005A6678"/>
    <w:rsid w:val="005A6FEF"/>
    <w:rsid w:val="005A728D"/>
    <w:rsid w:val="005A79AC"/>
    <w:rsid w:val="005B07C7"/>
    <w:rsid w:val="005B2F6A"/>
    <w:rsid w:val="005B4593"/>
    <w:rsid w:val="005B4614"/>
    <w:rsid w:val="005B4BE7"/>
    <w:rsid w:val="005B5F67"/>
    <w:rsid w:val="005B6B05"/>
    <w:rsid w:val="005B7495"/>
    <w:rsid w:val="005B7783"/>
    <w:rsid w:val="005B78BB"/>
    <w:rsid w:val="005B7CE8"/>
    <w:rsid w:val="005C0B74"/>
    <w:rsid w:val="005C2440"/>
    <w:rsid w:val="005C2A4B"/>
    <w:rsid w:val="005C34F2"/>
    <w:rsid w:val="005C4960"/>
    <w:rsid w:val="005C4AC6"/>
    <w:rsid w:val="005C5593"/>
    <w:rsid w:val="005D22CE"/>
    <w:rsid w:val="005D4E22"/>
    <w:rsid w:val="005D69D7"/>
    <w:rsid w:val="005D72AF"/>
    <w:rsid w:val="005D7574"/>
    <w:rsid w:val="005E15DF"/>
    <w:rsid w:val="005E27F9"/>
    <w:rsid w:val="005E2C85"/>
    <w:rsid w:val="005E5C32"/>
    <w:rsid w:val="005E5DEC"/>
    <w:rsid w:val="005E65A6"/>
    <w:rsid w:val="005F036D"/>
    <w:rsid w:val="005F1C91"/>
    <w:rsid w:val="005F4645"/>
    <w:rsid w:val="005F55D4"/>
    <w:rsid w:val="005F5CFF"/>
    <w:rsid w:val="005F62A7"/>
    <w:rsid w:val="005F6CF4"/>
    <w:rsid w:val="005F7D0F"/>
    <w:rsid w:val="00600818"/>
    <w:rsid w:val="00601497"/>
    <w:rsid w:val="00602AA7"/>
    <w:rsid w:val="00602DA2"/>
    <w:rsid w:val="00602EE4"/>
    <w:rsid w:val="00603096"/>
    <w:rsid w:val="006077CE"/>
    <w:rsid w:val="00607B7B"/>
    <w:rsid w:val="00610664"/>
    <w:rsid w:val="006127BE"/>
    <w:rsid w:val="006139FE"/>
    <w:rsid w:val="006141E9"/>
    <w:rsid w:val="00616BAF"/>
    <w:rsid w:val="00620502"/>
    <w:rsid w:val="00621EB7"/>
    <w:rsid w:val="0062373E"/>
    <w:rsid w:val="006239D0"/>
    <w:rsid w:val="00624E6A"/>
    <w:rsid w:val="00627B9E"/>
    <w:rsid w:val="00631005"/>
    <w:rsid w:val="00632A6F"/>
    <w:rsid w:val="006339D3"/>
    <w:rsid w:val="00637ABA"/>
    <w:rsid w:val="0064087D"/>
    <w:rsid w:val="00641D19"/>
    <w:rsid w:val="006428CF"/>
    <w:rsid w:val="00643ADB"/>
    <w:rsid w:val="00643FF7"/>
    <w:rsid w:val="006444C2"/>
    <w:rsid w:val="00646D61"/>
    <w:rsid w:val="00647AC4"/>
    <w:rsid w:val="00651DC6"/>
    <w:rsid w:val="00654F08"/>
    <w:rsid w:val="00655A30"/>
    <w:rsid w:val="00655C08"/>
    <w:rsid w:val="00655D70"/>
    <w:rsid w:val="00657299"/>
    <w:rsid w:val="00660ECB"/>
    <w:rsid w:val="00661C25"/>
    <w:rsid w:val="00662590"/>
    <w:rsid w:val="00662613"/>
    <w:rsid w:val="00663533"/>
    <w:rsid w:val="006635A8"/>
    <w:rsid w:val="00663DCE"/>
    <w:rsid w:val="00664B4D"/>
    <w:rsid w:val="00664D30"/>
    <w:rsid w:val="00664F6C"/>
    <w:rsid w:val="006677D7"/>
    <w:rsid w:val="006679A5"/>
    <w:rsid w:val="00672CA5"/>
    <w:rsid w:val="00673B2A"/>
    <w:rsid w:val="00674192"/>
    <w:rsid w:val="006754CD"/>
    <w:rsid w:val="006761BC"/>
    <w:rsid w:val="00680196"/>
    <w:rsid w:val="00680A54"/>
    <w:rsid w:val="006868F1"/>
    <w:rsid w:val="00686AD7"/>
    <w:rsid w:val="006878DB"/>
    <w:rsid w:val="00690787"/>
    <w:rsid w:val="0069137B"/>
    <w:rsid w:val="00691749"/>
    <w:rsid w:val="00691EF3"/>
    <w:rsid w:val="006922D2"/>
    <w:rsid w:val="0069356F"/>
    <w:rsid w:val="0069659E"/>
    <w:rsid w:val="006968B6"/>
    <w:rsid w:val="0069696B"/>
    <w:rsid w:val="006A0027"/>
    <w:rsid w:val="006A33EA"/>
    <w:rsid w:val="006A43BB"/>
    <w:rsid w:val="006A55B4"/>
    <w:rsid w:val="006A6CF5"/>
    <w:rsid w:val="006A70E3"/>
    <w:rsid w:val="006B08F5"/>
    <w:rsid w:val="006B184A"/>
    <w:rsid w:val="006B188A"/>
    <w:rsid w:val="006B2039"/>
    <w:rsid w:val="006B2707"/>
    <w:rsid w:val="006B2C6C"/>
    <w:rsid w:val="006B4580"/>
    <w:rsid w:val="006B525B"/>
    <w:rsid w:val="006B57EC"/>
    <w:rsid w:val="006B5918"/>
    <w:rsid w:val="006B69BF"/>
    <w:rsid w:val="006B6BE3"/>
    <w:rsid w:val="006C32F7"/>
    <w:rsid w:val="006C4696"/>
    <w:rsid w:val="006C5E91"/>
    <w:rsid w:val="006C602F"/>
    <w:rsid w:val="006C6495"/>
    <w:rsid w:val="006D05F3"/>
    <w:rsid w:val="006D2C02"/>
    <w:rsid w:val="006D3A8C"/>
    <w:rsid w:val="006D42D0"/>
    <w:rsid w:val="006D6153"/>
    <w:rsid w:val="006E0278"/>
    <w:rsid w:val="006E0AD7"/>
    <w:rsid w:val="006E194D"/>
    <w:rsid w:val="006E1BDB"/>
    <w:rsid w:val="006E328C"/>
    <w:rsid w:val="006E53A4"/>
    <w:rsid w:val="006E629B"/>
    <w:rsid w:val="006E6AFB"/>
    <w:rsid w:val="006F10B6"/>
    <w:rsid w:val="006F2C45"/>
    <w:rsid w:val="006F32E7"/>
    <w:rsid w:val="006F53CC"/>
    <w:rsid w:val="006F5457"/>
    <w:rsid w:val="006F550C"/>
    <w:rsid w:val="006F6095"/>
    <w:rsid w:val="006F6109"/>
    <w:rsid w:val="006F66BB"/>
    <w:rsid w:val="006F7466"/>
    <w:rsid w:val="0070200D"/>
    <w:rsid w:val="00702D45"/>
    <w:rsid w:val="007040B6"/>
    <w:rsid w:val="00704C91"/>
    <w:rsid w:val="0070536D"/>
    <w:rsid w:val="00706789"/>
    <w:rsid w:val="00706BF7"/>
    <w:rsid w:val="007070D2"/>
    <w:rsid w:val="00710367"/>
    <w:rsid w:val="00711061"/>
    <w:rsid w:val="00711C62"/>
    <w:rsid w:val="00712E49"/>
    <w:rsid w:val="00713163"/>
    <w:rsid w:val="00714DD5"/>
    <w:rsid w:val="0071506A"/>
    <w:rsid w:val="00715312"/>
    <w:rsid w:val="007169E6"/>
    <w:rsid w:val="0071773C"/>
    <w:rsid w:val="00720496"/>
    <w:rsid w:val="007221CF"/>
    <w:rsid w:val="007226D3"/>
    <w:rsid w:val="00724519"/>
    <w:rsid w:val="007253E4"/>
    <w:rsid w:val="00726673"/>
    <w:rsid w:val="00726DC9"/>
    <w:rsid w:val="00726E50"/>
    <w:rsid w:val="00727054"/>
    <w:rsid w:val="00731E88"/>
    <w:rsid w:val="00732325"/>
    <w:rsid w:val="0073237C"/>
    <w:rsid w:val="00735770"/>
    <w:rsid w:val="00736326"/>
    <w:rsid w:val="007369F3"/>
    <w:rsid w:val="00736E06"/>
    <w:rsid w:val="0073740D"/>
    <w:rsid w:val="00737CCF"/>
    <w:rsid w:val="00740BE0"/>
    <w:rsid w:val="007417E4"/>
    <w:rsid w:val="00741A58"/>
    <w:rsid w:val="00741BE5"/>
    <w:rsid w:val="007421B3"/>
    <w:rsid w:val="00742532"/>
    <w:rsid w:val="00742DFA"/>
    <w:rsid w:val="007470CF"/>
    <w:rsid w:val="0075080C"/>
    <w:rsid w:val="0075089E"/>
    <w:rsid w:val="00750BDA"/>
    <w:rsid w:val="00750C26"/>
    <w:rsid w:val="0075336E"/>
    <w:rsid w:val="00753918"/>
    <w:rsid w:val="00754C3A"/>
    <w:rsid w:val="00755772"/>
    <w:rsid w:val="00756669"/>
    <w:rsid w:val="007572B7"/>
    <w:rsid w:val="00757E93"/>
    <w:rsid w:val="007607D3"/>
    <w:rsid w:val="00762845"/>
    <w:rsid w:val="0076456D"/>
    <w:rsid w:val="007648E4"/>
    <w:rsid w:val="00765D09"/>
    <w:rsid w:val="007662E1"/>
    <w:rsid w:val="00767B77"/>
    <w:rsid w:val="007716AD"/>
    <w:rsid w:val="00771F75"/>
    <w:rsid w:val="00771F99"/>
    <w:rsid w:val="00773C6C"/>
    <w:rsid w:val="00774F1B"/>
    <w:rsid w:val="0077697A"/>
    <w:rsid w:val="00776C87"/>
    <w:rsid w:val="00780D3F"/>
    <w:rsid w:val="00780E2B"/>
    <w:rsid w:val="00781FAB"/>
    <w:rsid w:val="007823E3"/>
    <w:rsid w:val="00783748"/>
    <w:rsid w:val="007847E4"/>
    <w:rsid w:val="00785789"/>
    <w:rsid w:val="0078594F"/>
    <w:rsid w:val="007864C4"/>
    <w:rsid w:val="00791BD5"/>
    <w:rsid w:val="00794226"/>
    <w:rsid w:val="00795ED7"/>
    <w:rsid w:val="00797763"/>
    <w:rsid w:val="007A125E"/>
    <w:rsid w:val="007A171E"/>
    <w:rsid w:val="007A1AB7"/>
    <w:rsid w:val="007A2DBD"/>
    <w:rsid w:val="007A3D8C"/>
    <w:rsid w:val="007A42A4"/>
    <w:rsid w:val="007A455C"/>
    <w:rsid w:val="007A4FA7"/>
    <w:rsid w:val="007A51F5"/>
    <w:rsid w:val="007A74EF"/>
    <w:rsid w:val="007A7776"/>
    <w:rsid w:val="007A7E44"/>
    <w:rsid w:val="007B148C"/>
    <w:rsid w:val="007B28D1"/>
    <w:rsid w:val="007B327D"/>
    <w:rsid w:val="007B6931"/>
    <w:rsid w:val="007B7CCE"/>
    <w:rsid w:val="007B7DD9"/>
    <w:rsid w:val="007C0835"/>
    <w:rsid w:val="007C0EF3"/>
    <w:rsid w:val="007C1AFB"/>
    <w:rsid w:val="007C1E80"/>
    <w:rsid w:val="007C1F35"/>
    <w:rsid w:val="007C200D"/>
    <w:rsid w:val="007C2A6E"/>
    <w:rsid w:val="007C2E45"/>
    <w:rsid w:val="007C422C"/>
    <w:rsid w:val="007C5ADD"/>
    <w:rsid w:val="007C683B"/>
    <w:rsid w:val="007C6CC7"/>
    <w:rsid w:val="007C7F12"/>
    <w:rsid w:val="007D0638"/>
    <w:rsid w:val="007D125A"/>
    <w:rsid w:val="007D13BD"/>
    <w:rsid w:val="007D192F"/>
    <w:rsid w:val="007D2B33"/>
    <w:rsid w:val="007D3A8D"/>
    <w:rsid w:val="007D40F6"/>
    <w:rsid w:val="007D52B2"/>
    <w:rsid w:val="007D5EBB"/>
    <w:rsid w:val="007D618B"/>
    <w:rsid w:val="007D6F8F"/>
    <w:rsid w:val="007E06E8"/>
    <w:rsid w:val="007E0726"/>
    <w:rsid w:val="007E1921"/>
    <w:rsid w:val="007E24BC"/>
    <w:rsid w:val="007E2A8F"/>
    <w:rsid w:val="007E2D41"/>
    <w:rsid w:val="007E2D89"/>
    <w:rsid w:val="007E2DB2"/>
    <w:rsid w:val="007E32B8"/>
    <w:rsid w:val="007E342B"/>
    <w:rsid w:val="007E435F"/>
    <w:rsid w:val="007E5723"/>
    <w:rsid w:val="007E5CF0"/>
    <w:rsid w:val="007E5F2C"/>
    <w:rsid w:val="007E5FA7"/>
    <w:rsid w:val="007E6494"/>
    <w:rsid w:val="007E71B1"/>
    <w:rsid w:val="007F1B4B"/>
    <w:rsid w:val="007F1EA2"/>
    <w:rsid w:val="007F25E9"/>
    <w:rsid w:val="007F3CE5"/>
    <w:rsid w:val="007F3D98"/>
    <w:rsid w:val="007F3E32"/>
    <w:rsid w:val="007F5781"/>
    <w:rsid w:val="007F7827"/>
    <w:rsid w:val="00800234"/>
    <w:rsid w:val="00801243"/>
    <w:rsid w:val="00806460"/>
    <w:rsid w:val="00807C7F"/>
    <w:rsid w:val="008100FA"/>
    <w:rsid w:val="00810E01"/>
    <w:rsid w:val="0081153B"/>
    <w:rsid w:val="008116A8"/>
    <w:rsid w:val="00811E60"/>
    <w:rsid w:val="00813CD2"/>
    <w:rsid w:val="00813D18"/>
    <w:rsid w:val="00814061"/>
    <w:rsid w:val="00814943"/>
    <w:rsid w:val="0081495F"/>
    <w:rsid w:val="00816205"/>
    <w:rsid w:val="0081656D"/>
    <w:rsid w:val="008167C3"/>
    <w:rsid w:val="008168EF"/>
    <w:rsid w:val="00816EEA"/>
    <w:rsid w:val="00816FBB"/>
    <w:rsid w:val="0081702D"/>
    <w:rsid w:val="00820571"/>
    <w:rsid w:val="00820601"/>
    <w:rsid w:val="00821D49"/>
    <w:rsid w:val="00822D45"/>
    <w:rsid w:val="008232A6"/>
    <w:rsid w:val="008234A9"/>
    <w:rsid w:val="00823C04"/>
    <w:rsid w:val="0082407A"/>
    <w:rsid w:val="00824295"/>
    <w:rsid w:val="008242D0"/>
    <w:rsid w:val="00824382"/>
    <w:rsid w:val="008247F2"/>
    <w:rsid w:val="008257FB"/>
    <w:rsid w:val="00825D30"/>
    <w:rsid w:val="00826D02"/>
    <w:rsid w:val="0082737F"/>
    <w:rsid w:val="00827691"/>
    <w:rsid w:val="008308F9"/>
    <w:rsid w:val="00831276"/>
    <w:rsid w:val="00832665"/>
    <w:rsid w:val="008341BE"/>
    <w:rsid w:val="0083489F"/>
    <w:rsid w:val="00834A0C"/>
    <w:rsid w:val="00834E77"/>
    <w:rsid w:val="00834FA4"/>
    <w:rsid w:val="008378DF"/>
    <w:rsid w:val="00837B47"/>
    <w:rsid w:val="00841A76"/>
    <w:rsid w:val="00841DF0"/>
    <w:rsid w:val="00842FCE"/>
    <w:rsid w:val="00843DC5"/>
    <w:rsid w:val="0085201C"/>
    <w:rsid w:val="00852C46"/>
    <w:rsid w:val="00852F5F"/>
    <w:rsid w:val="008549D2"/>
    <w:rsid w:val="008572AC"/>
    <w:rsid w:val="008575EB"/>
    <w:rsid w:val="00860F1B"/>
    <w:rsid w:val="0086122A"/>
    <w:rsid w:val="0086176A"/>
    <w:rsid w:val="008617DE"/>
    <w:rsid w:val="0086257C"/>
    <w:rsid w:val="00863212"/>
    <w:rsid w:val="008700E8"/>
    <w:rsid w:val="00870184"/>
    <w:rsid w:val="00872D7B"/>
    <w:rsid w:val="00872FBD"/>
    <w:rsid w:val="00873060"/>
    <w:rsid w:val="00877C32"/>
    <w:rsid w:val="00880983"/>
    <w:rsid w:val="0088257F"/>
    <w:rsid w:val="008827C8"/>
    <w:rsid w:val="0088301F"/>
    <w:rsid w:val="00883063"/>
    <w:rsid w:val="008844EB"/>
    <w:rsid w:val="0088472A"/>
    <w:rsid w:val="00885391"/>
    <w:rsid w:val="0088585E"/>
    <w:rsid w:val="00885868"/>
    <w:rsid w:val="00885CC7"/>
    <w:rsid w:val="00885E2A"/>
    <w:rsid w:val="0089020C"/>
    <w:rsid w:val="008905DC"/>
    <w:rsid w:val="00891A91"/>
    <w:rsid w:val="00894262"/>
    <w:rsid w:val="008944D8"/>
    <w:rsid w:val="00894F28"/>
    <w:rsid w:val="008963C7"/>
    <w:rsid w:val="00896443"/>
    <w:rsid w:val="00897A2A"/>
    <w:rsid w:val="008A1689"/>
    <w:rsid w:val="008A192A"/>
    <w:rsid w:val="008A40B0"/>
    <w:rsid w:val="008A4D38"/>
    <w:rsid w:val="008A5C67"/>
    <w:rsid w:val="008A60BD"/>
    <w:rsid w:val="008B31CD"/>
    <w:rsid w:val="008B42D1"/>
    <w:rsid w:val="008B5189"/>
    <w:rsid w:val="008B5E3C"/>
    <w:rsid w:val="008B6399"/>
    <w:rsid w:val="008B662F"/>
    <w:rsid w:val="008B7A56"/>
    <w:rsid w:val="008C009B"/>
    <w:rsid w:val="008C0E8D"/>
    <w:rsid w:val="008C114A"/>
    <w:rsid w:val="008C3030"/>
    <w:rsid w:val="008C44F2"/>
    <w:rsid w:val="008C4D74"/>
    <w:rsid w:val="008D1493"/>
    <w:rsid w:val="008D1A29"/>
    <w:rsid w:val="008D1DDD"/>
    <w:rsid w:val="008D2959"/>
    <w:rsid w:val="008D36FF"/>
    <w:rsid w:val="008D424B"/>
    <w:rsid w:val="008D5527"/>
    <w:rsid w:val="008D7470"/>
    <w:rsid w:val="008E0795"/>
    <w:rsid w:val="008E2B1C"/>
    <w:rsid w:val="008E2D44"/>
    <w:rsid w:val="008E3711"/>
    <w:rsid w:val="008E3FF5"/>
    <w:rsid w:val="008E7426"/>
    <w:rsid w:val="008E7725"/>
    <w:rsid w:val="008E79B0"/>
    <w:rsid w:val="008F1229"/>
    <w:rsid w:val="008F181F"/>
    <w:rsid w:val="008F1C37"/>
    <w:rsid w:val="008F22AD"/>
    <w:rsid w:val="008F694C"/>
    <w:rsid w:val="008F6C82"/>
    <w:rsid w:val="008F7773"/>
    <w:rsid w:val="00900D5A"/>
    <w:rsid w:val="00901332"/>
    <w:rsid w:val="0090559C"/>
    <w:rsid w:val="0090713B"/>
    <w:rsid w:val="00907922"/>
    <w:rsid w:val="00911AB7"/>
    <w:rsid w:val="00912CF5"/>
    <w:rsid w:val="0091392A"/>
    <w:rsid w:val="00914F46"/>
    <w:rsid w:val="00915C0B"/>
    <w:rsid w:val="00920579"/>
    <w:rsid w:val="00920695"/>
    <w:rsid w:val="00921196"/>
    <w:rsid w:val="009223DF"/>
    <w:rsid w:val="0092594C"/>
    <w:rsid w:val="0092637E"/>
    <w:rsid w:val="0093003E"/>
    <w:rsid w:val="0093159D"/>
    <w:rsid w:val="00932692"/>
    <w:rsid w:val="00933FB3"/>
    <w:rsid w:val="00935582"/>
    <w:rsid w:val="009360AF"/>
    <w:rsid w:val="00936601"/>
    <w:rsid w:val="009373F2"/>
    <w:rsid w:val="0094071E"/>
    <w:rsid w:val="00940E07"/>
    <w:rsid w:val="00941C76"/>
    <w:rsid w:val="00942231"/>
    <w:rsid w:val="009424EC"/>
    <w:rsid w:val="00942B68"/>
    <w:rsid w:val="00944E70"/>
    <w:rsid w:val="00945933"/>
    <w:rsid w:val="00945D32"/>
    <w:rsid w:val="0094605B"/>
    <w:rsid w:val="009471C3"/>
    <w:rsid w:val="00947932"/>
    <w:rsid w:val="0095237D"/>
    <w:rsid w:val="0095298F"/>
    <w:rsid w:val="00953045"/>
    <w:rsid w:val="0095545A"/>
    <w:rsid w:val="009559B7"/>
    <w:rsid w:val="009568A2"/>
    <w:rsid w:val="009604B7"/>
    <w:rsid w:val="00960C9C"/>
    <w:rsid w:val="00961123"/>
    <w:rsid w:val="00961866"/>
    <w:rsid w:val="00961C64"/>
    <w:rsid w:val="009626F2"/>
    <w:rsid w:val="00962DF8"/>
    <w:rsid w:val="00966C34"/>
    <w:rsid w:val="00972D36"/>
    <w:rsid w:val="00973DD7"/>
    <w:rsid w:val="0097443C"/>
    <w:rsid w:val="0097503D"/>
    <w:rsid w:val="00975199"/>
    <w:rsid w:val="00975CBA"/>
    <w:rsid w:val="00980C20"/>
    <w:rsid w:val="00980EDB"/>
    <w:rsid w:val="009812C4"/>
    <w:rsid w:val="00981745"/>
    <w:rsid w:val="0098220D"/>
    <w:rsid w:val="009822D6"/>
    <w:rsid w:val="00983AB7"/>
    <w:rsid w:val="00987C97"/>
    <w:rsid w:val="00990140"/>
    <w:rsid w:val="00993057"/>
    <w:rsid w:val="00993ACE"/>
    <w:rsid w:val="00995167"/>
    <w:rsid w:val="009962D5"/>
    <w:rsid w:val="009978BF"/>
    <w:rsid w:val="009A03C4"/>
    <w:rsid w:val="009A0EA9"/>
    <w:rsid w:val="009A1490"/>
    <w:rsid w:val="009A1631"/>
    <w:rsid w:val="009A22CE"/>
    <w:rsid w:val="009A2776"/>
    <w:rsid w:val="009A2B7D"/>
    <w:rsid w:val="009A4A12"/>
    <w:rsid w:val="009A6985"/>
    <w:rsid w:val="009A7469"/>
    <w:rsid w:val="009B02F5"/>
    <w:rsid w:val="009B1064"/>
    <w:rsid w:val="009B1CCF"/>
    <w:rsid w:val="009B351F"/>
    <w:rsid w:val="009B39EA"/>
    <w:rsid w:val="009B4028"/>
    <w:rsid w:val="009B4D0E"/>
    <w:rsid w:val="009B5C14"/>
    <w:rsid w:val="009B676A"/>
    <w:rsid w:val="009B7AF9"/>
    <w:rsid w:val="009C1EBB"/>
    <w:rsid w:val="009C2145"/>
    <w:rsid w:val="009C43E9"/>
    <w:rsid w:val="009C4C32"/>
    <w:rsid w:val="009C5E39"/>
    <w:rsid w:val="009C62DA"/>
    <w:rsid w:val="009C65FF"/>
    <w:rsid w:val="009C6636"/>
    <w:rsid w:val="009C7C1D"/>
    <w:rsid w:val="009C7C9F"/>
    <w:rsid w:val="009D085C"/>
    <w:rsid w:val="009D1BA3"/>
    <w:rsid w:val="009D2681"/>
    <w:rsid w:val="009D378C"/>
    <w:rsid w:val="009D3AE4"/>
    <w:rsid w:val="009D48B9"/>
    <w:rsid w:val="009D7C67"/>
    <w:rsid w:val="009E1266"/>
    <w:rsid w:val="009E1B61"/>
    <w:rsid w:val="009E25C8"/>
    <w:rsid w:val="009E2815"/>
    <w:rsid w:val="009E3498"/>
    <w:rsid w:val="009E3591"/>
    <w:rsid w:val="009E3F79"/>
    <w:rsid w:val="009E5563"/>
    <w:rsid w:val="009E5B18"/>
    <w:rsid w:val="009E62B1"/>
    <w:rsid w:val="009E630C"/>
    <w:rsid w:val="009E6FE1"/>
    <w:rsid w:val="009F05A7"/>
    <w:rsid w:val="009F07B3"/>
    <w:rsid w:val="009F1448"/>
    <w:rsid w:val="009F1C27"/>
    <w:rsid w:val="009F2309"/>
    <w:rsid w:val="009F303C"/>
    <w:rsid w:val="009F3417"/>
    <w:rsid w:val="009F3427"/>
    <w:rsid w:val="009F626B"/>
    <w:rsid w:val="009F748B"/>
    <w:rsid w:val="00A0167C"/>
    <w:rsid w:val="00A033E5"/>
    <w:rsid w:val="00A04135"/>
    <w:rsid w:val="00A04AC9"/>
    <w:rsid w:val="00A118BD"/>
    <w:rsid w:val="00A1234E"/>
    <w:rsid w:val="00A12DD5"/>
    <w:rsid w:val="00A132A6"/>
    <w:rsid w:val="00A13BB1"/>
    <w:rsid w:val="00A13E9E"/>
    <w:rsid w:val="00A14124"/>
    <w:rsid w:val="00A142DF"/>
    <w:rsid w:val="00A14A51"/>
    <w:rsid w:val="00A14EEE"/>
    <w:rsid w:val="00A14F2B"/>
    <w:rsid w:val="00A14F7C"/>
    <w:rsid w:val="00A15328"/>
    <w:rsid w:val="00A15593"/>
    <w:rsid w:val="00A15933"/>
    <w:rsid w:val="00A16FB7"/>
    <w:rsid w:val="00A17BCC"/>
    <w:rsid w:val="00A21677"/>
    <w:rsid w:val="00A239A3"/>
    <w:rsid w:val="00A23DBD"/>
    <w:rsid w:val="00A24DC5"/>
    <w:rsid w:val="00A25791"/>
    <w:rsid w:val="00A265F8"/>
    <w:rsid w:val="00A30CB1"/>
    <w:rsid w:val="00A331BE"/>
    <w:rsid w:val="00A34211"/>
    <w:rsid w:val="00A34414"/>
    <w:rsid w:val="00A35544"/>
    <w:rsid w:val="00A41021"/>
    <w:rsid w:val="00A41C4A"/>
    <w:rsid w:val="00A41E3C"/>
    <w:rsid w:val="00A426D8"/>
    <w:rsid w:val="00A4319E"/>
    <w:rsid w:val="00A43D2F"/>
    <w:rsid w:val="00A440D4"/>
    <w:rsid w:val="00A443CB"/>
    <w:rsid w:val="00A44E73"/>
    <w:rsid w:val="00A450CF"/>
    <w:rsid w:val="00A46A27"/>
    <w:rsid w:val="00A4734C"/>
    <w:rsid w:val="00A473D2"/>
    <w:rsid w:val="00A50320"/>
    <w:rsid w:val="00A54187"/>
    <w:rsid w:val="00A54633"/>
    <w:rsid w:val="00A5635B"/>
    <w:rsid w:val="00A60488"/>
    <w:rsid w:val="00A61276"/>
    <w:rsid w:val="00A61D33"/>
    <w:rsid w:val="00A63D8D"/>
    <w:rsid w:val="00A657D3"/>
    <w:rsid w:val="00A66853"/>
    <w:rsid w:val="00A67D9B"/>
    <w:rsid w:val="00A701EF"/>
    <w:rsid w:val="00A7042B"/>
    <w:rsid w:val="00A70AF2"/>
    <w:rsid w:val="00A71078"/>
    <w:rsid w:val="00A715EE"/>
    <w:rsid w:val="00A724E0"/>
    <w:rsid w:val="00A72F21"/>
    <w:rsid w:val="00A73C9C"/>
    <w:rsid w:val="00A740B2"/>
    <w:rsid w:val="00A75E85"/>
    <w:rsid w:val="00A7639C"/>
    <w:rsid w:val="00A76645"/>
    <w:rsid w:val="00A76F78"/>
    <w:rsid w:val="00A808BD"/>
    <w:rsid w:val="00A809A4"/>
    <w:rsid w:val="00A81A0F"/>
    <w:rsid w:val="00A8229B"/>
    <w:rsid w:val="00A82A89"/>
    <w:rsid w:val="00A82CFF"/>
    <w:rsid w:val="00A835EF"/>
    <w:rsid w:val="00A84AC0"/>
    <w:rsid w:val="00A86B98"/>
    <w:rsid w:val="00A86C5A"/>
    <w:rsid w:val="00A8784F"/>
    <w:rsid w:val="00A9095F"/>
    <w:rsid w:val="00A90A7C"/>
    <w:rsid w:val="00A90B87"/>
    <w:rsid w:val="00A93B40"/>
    <w:rsid w:val="00A94040"/>
    <w:rsid w:val="00A94824"/>
    <w:rsid w:val="00A94C2E"/>
    <w:rsid w:val="00A94DB3"/>
    <w:rsid w:val="00A95CE6"/>
    <w:rsid w:val="00A962D5"/>
    <w:rsid w:val="00A96C1E"/>
    <w:rsid w:val="00A9761E"/>
    <w:rsid w:val="00AA051C"/>
    <w:rsid w:val="00AA105B"/>
    <w:rsid w:val="00AA108C"/>
    <w:rsid w:val="00AA264F"/>
    <w:rsid w:val="00AA3308"/>
    <w:rsid w:val="00AA5389"/>
    <w:rsid w:val="00AA5EF7"/>
    <w:rsid w:val="00AA6446"/>
    <w:rsid w:val="00AA7491"/>
    <w:rsid w:val="00AA75C7"/>
    <w:rsid w:val="00AB063A"/>
    <w:rsid w:val="00AB0D84"/>
    <w:rsid w:val="00AB2B2B"/>
    <w:rsid w:val="00AB3D9E"/>
    <w:rsid w:val="00AB3FE9"/>
    <w:rsid w:val="00AB413B"/>
    <w:rsid w:val="00AB686A"/>
    <w:rsid w:val="00AB69CF"/>
    <w:rsid w:val="00AB6E4A"/>
    <w:rsid w:val="00AB6FC1"/>
    <w:rsid w:val="00AB7D31"/>
    <w:rsid w:val="00AC13BE"/>
    <w:rsid w:val="00AC320F"/>
    <w:rsid w:val="00AC34BE"/>
    <w:rsid w:val="00AC47D8"/>
    <w:rsid w:val="00AC5073"/>
    <w:rsid w:val="00AC6058"/>
    <w:rsid w:val="00AD0052"/>
    <w:rsid w:val="00AD10AA"/>
    <w:rsid w:val="00AD1A44"/>
    <w:rsid w:val="00AD24AD"/>
    <w:rsid w:val="00AD28B2"/>
    <w:rsid w:val="00AD39A0"/>
    <w:rsid w:val="00AD3AC8"/>
    <w:rsid w:val="00AD4339"/>
    <w:rsid w:val="00AD722A"/>
    <w:rsid w:val="00AE0D2D"/>
    <w:rsid w:val="00AE0EA6"/>
    <w:rsid w:val="00AE0F70"/>
    <w:rsid w:val="00AE13B2"/>
    <w:rsid w:val="00AE19E9"/>
    <w:rsid w:val="00AE241F"/>
    <w:rsid w:val="00AE26C8"/>
    <w:rsid w:val="00AE3513"/>
    <w:rsid w:val="00AE395B"/>
    <w:rsid w:val="00AE40AB"/>
    <w:rsid w:val="00AE4B91"/>
    <w:rsid w:val="00AF0EFD"/>
    <w:rsid w:val="00AF11F9"/>
    <w:rsid w:val="00AF36F7"/>
    <w:rsid w:val="00AF53C1"/>
    <w:rsid w:val="00AF59FE"/>
    <w:rsid w:val="00AF6AA4"/>
    <w:rsid w:val="00B004C2"/>
    <w:rsid w:val="00B02CF4"/>
    <w:rsid w:val="00B03B78"/>
    <w:rsid w:val="00B04C93"/>
    <w:rsid w:val="00B056A0"/>
    <w:rsid w:val="00B06090"/>
    <w:rsid w:val="00B07134"/>
    <w:rsid w:val="00B07474"/>
    <w:rsid w:val="00B07B1C"/>
    <w:rsid w:val="00B07FA3"/>
    <w:rsid w:val="00B106C0"/>
    <w:rsid w:val="00B11233"/>
    <w:rsid w:val="00B11E61"/>
    <w:rsid w:val="00B1451D"/>
    <w:rsid w:val="00B14A67"/>
    <w:rsid w:val="00B151AA"/>
    <w:rsid w:val="00B20446"/>
    <w:rsid w:val="00B206DC"/>
    <w:rsid w:val="00B216A1"/>
    <w:rsid w:val="00B21EE9"/>
    <w:rsid w:val="00B22EDF"/>
    <w:rsid w:val="00B23052"/>
    <w:rsid w:val="00B230B2"/>
    <w:rsid w:val="00B237E5"/>
    <w:rsid w:val="00B23ADE"/>
    <w:rsid w:val="00B24203"/>
    <w:rsid w:val="00B24E99"/>
    <w:rsid w:val="00B24EF6"/>
    <w:rsid w:val="00B25451"/>
    <w:rsid w:val="00B25547"/>
    <w:rsid w:val="00B2696A"/>
    <w:rsid w:val="00B27749"/>
    <w:rsid w:val="00B278CC"/>
    <w:rsid w:val="00B27AEE"/>
    <w:rsid w:val="00B27EF8"/>
    <w:rsid w:val="00B32E81"/>
    <w:rsid w:val="00B33439"/>
    <w:rsid w:val="00B35514"/>
    <w:rsid w:val="00B35751"/>
    <w:rsid w:val="00B36363"/>
    <w:rsid w:val="00B36621"/>
    <w:rsid w:val="00B3717C"/>
    <w:rsid w:val="00B40BA8"/>
    <w:rsid w:val="00B433FF"/>
    <w:rsid w:val="00B44E4B"/>
    <w:rsid w:val="00B455DC"/>
    <w:rsid w:val="00B4705C"/>
    <w:rsid w:val="00B474AF"/>
    <w:rsid w:val="00B5060F"/>
    <w:rsid w:val="00B50E21"/>
    <w:rsid w:val="00B52739"/>
    <w:rsid w:val="00B52FA2"/>
    <w:rsid w:val="00B55128"/>
    <w:rsid w:val="00B55BDC"/>
    <w:rsid w:val="00B55F74"/>
    <w:rsid w:val="00B5682B"/>
    <w:rsid w:val="00B57D54"/>
    <w:rsid w:val="00B604F5"/>
    <w:rsid w:val="00B60D9D"/>
    <w:rsid w:val="00B61A61"/>
    <w:rsid w:val="00B623D6"/>
    <w:rsid w:val="00B63071"/>
    <w:rsid w:val="00B63C99"/>
    <w:rsid w:val="00B66CD6"/>
    <w:rsid w:val="00B67226"/>
    <w:rsid w:val="00B67E26"/>
    <w:rsid w:val="00B71E67"/>
    <w:rsid w:val="00B71FFC"/>
    <w:rsid w:val="00B74F37"/>
    <w:rsid w:val="00B76EC7"/>
    <w:rsid w:val="00B803DF"/>
    <w:rsid w:val="00B83383"/>
    <w:rsid w:val="00B834F0"/>
    <w:rsid w:val="00B84C13"/>
    <w:rsid w:val="00B85B47"/>
    <w:rsid w:val="00B86AE4"/>
    <w:rsid w:val="00B86CFD"/>
    <w:rsid w:val="00B86D07"/>
    <w:rsid w:val="00B906EC"/>
    <w:rsid w:val="00B91EDA"/>
    <w:rsid w:val="00B930CB"/>
    <w:rsid w:val="00B95F01"/>
    <w:rsid w:val="00B97C70"/>
    <w:rsid w:val="00B97F59"/>
    <w:rsid w:val="00BA03AC"/>
    <w:rsid w:val="00BA0426"/>
    <w:rsid w:val="00BA0639"/>
    <w:rsid w:val="00BA1FF4"/>
    <w:rsid w:val="00BA235D"/>
    <w:rsid w:val="00BA34C5"/>
    <w:rsid w:val="00BA3A6E"/>
    <w:rsid w:val="00BA4A37"/>
    <w:rsid w:val="00BA506C"/>
    <w:rsid w:val="00BA54E7"/>
    <w:rsid w:val="00BA7455"/>
    <w:rsid w:val="00BA7A57"/>
    <w:rsid w:val="00BB1075"/>
    <w:rsid w:val="00BB174A"/>
    <w:rsid w:val="00BB24BC"/>
    <w:rsid w:val="00BB2820"/>
    <w:rsid w:val="00BB2AF2"/>
    <w:rsid w:val="00BB2E6A"/>
    <w:rsid w:val="00BB36FF"/>
    <w:rsid w:val="00BB56DD"/>
    <w:rsid w:val="00BB5CD2"/>
    <w:rsid w:val="00BB7135"/>
    <w:rsid w:val="00BB77EC"/>
    <w:rsid w:val="00BC20B0"/>
    <w:rsid w:val="00BC33C6"/>
    <w:rsid w:val="00BC437A"/>
    <w:rsid w:val="00BC65D0"/>
    <w:rsid w:val="00BC67DA"/>
    <w:rsid w:val="00BC7EE5"/>
    <w:rsid w:val="00BD0372"/>
    <w:rsid w:val="00BD13B3"/>
    <w:rsid w:val="00BD25C5"/>
    <w:rsid w:val="00BD2E63"/>
    <w:rsid w:val="00BD3DCC"/>
    <w:rsid w:val="00BD578E"/>
    <w:rsid w:val="00BD6672"/>
    <w:rsid w:val="00BD66B3"/>
    <w:rsid w:val="00BD6C18"/>
    <w:rsid w:val="00BD6E79"/>
    <w:rsid w:val="00BD74C7"/>
    <w:rsid w:val="00BD7D8E"/>
    <w:rsid w:val="00BE1D76"/>
    <w:rsid w:val="00BE1EC8"/>
    <w:rsid w:val="00BE21C4"/>
    <w:rsid w:val="00BE2E08"/>
    <w:rsid w:val="00BE37F4"/>
    <w:rsid w:val="00BE38A4"/>
    <w:rsid w:val="00BF0189"/>
    <w:rsid w:val="00BF091C"/>
    <w:rsid w:val="00BF3771"/>
    <w:rsid w:val="00BF3AB8"/>
    <w:rsid w:val="00BF450C"/>
    <w:rsid w:val="00BF4815"/>
    <w:rsid w:val="00BF50BC"/>
    <w:rsid w:val="00BF5116"/>
    <w:rsid w:val="00BF5A45"/>
    <w:rsid w:val="00BF6710"/>
    <w:rsid w:val="00C041D2"/>
    <w:rsid w:val="00C043FD"/>
    <w:rsid w:val="00C051F2"/>
    <w:rsid w:val="00C05F17"/>
    <w:rsid w:val="00C06C5E"/>
    <w:rsid w:val="00C078E3"/>
    <w:rsid w:val="00C12786"/>
    <w:rsid w:val="00C14EA9"/>
    <w:rsid w:val="00C151B2"/>
    <w:rsid w:val="00C16765"/>
    <w:rsid w:val="00C16A50"/>
    <w:rsid w:val="00C16FD3"/>
    <w:rsid w:val="00C176E8"/>
    <w:rsid w:val="00C178E8"/>
    <w:rsid w:val="00C213D0"/>
    <w:rsid w:val="00C217C6"/>
    <w:rsid w:val="00C21DA1"/>
    <w:rsid w:val="00C23E44"/>
    <w:rsid w:val="00C24033"/>
    <w:rsid w:val="00C25105"/>
    <w:rsid w:val="00C2537A"/>
    <w:rsid w:val="00C25C89"/>
    <w:rsid w:val="00C25DAA"/>
    <w:rsid w:val="00C25F70"/>
    <w:rsid w:val="00C2605B"/>
    <w:rsid w:val="00C26544"/>
    <w:rsid w:val="00C27B92"/>
    <w:rsid w:val="00C27D6E"/>
    <w:rsid w:val="00C321A9"/>
    <w:rsid w:val="00C3340F"/>
    <w:rsid w:val="00C34D36"/>
    <w:rsid w:val="00C35999"/>
    <w:rsid w:val="00C3707A"/>
    <w:rsid w:val="00C37099"/>
    <w:rsid w:val="00C37D0B"/>
    <w:rsid w:val="00C37D42"/>
    <w:rsid w:val="00C37E2D"/>
    <w:rsid w:val="00C37EA7"/>
    <w:rsid w:val="00C40EA6"/>
    <w:rsid w:val="00C425B2"/>
    <w:rsid w:val="00C43802"/>
    <w:rsid w:val="00C4503A"/>
    <w:rsid w:val="00C46CD2"/>
    <w:rsid w:val="00C46F7F"/>
    <w:rsid w:val="00C500E4"/>
    <w:rsid w:val="00C50896"/>
    <w:rsid w:val="00C53A13"/>
    <w:rsid w:val="00C56090"/>
    <w:rsid w:val="00C57740"/>
    <w:rsid w:val="00C60552"/>
    <w:rsid w:val="00C63300"/>
    <w:rsid w:val="00C641AA"/>
    <w:rsid w:val="00C65FDA"/>
    <w:rsid w:val="00C70173"/>
    <w:rsid w:val="00C70A40"/>
    <w:rsid w:val="00C71518"/>
    <w:rsid w:val="00C72C9F"/>
    <w:rsid w:val="00C73089"/>
    <w:rsid w:val="00C74A46"/>
    <w:rsid w:val="00C758A7"/>
    <w:rsid w:val="00C76437"/>
    <w:rsid w:val="00C76595"/>
    <w:rsid w:val="00C76812"/>
    <w:rsid w:val="00C76BF8"/>
    <w:rsid w:val="00C773EB"/>
    <w:rsid w:val="00C806F2"/>
    <w:rsid w:val="00C81EE0"/>
    <w:rsid w:val="00C82EA4"/>
    <w:rsid w:val="00C85367"/>
    <w:rsid w:val="00C8753F"/>
    <w:rsid w:val="00C9072E"/>
    <w:rsid w:val="00C916C6"/>
    <w:rsid w:val="00C943E1"/>
    <w:rsid w:val="00C943F9"/>
    <w:rsid w:val="00C94A26"/>
    <w:rsid w:val="00C9614C"/>
    <w:rsid w:val="00C967CE"/>
    <w:rsid w:val="00CA0404"/>
    <w:rsid w:val="00CA0E8E"/>
    <w:rsid w:val="00CA38B6"/>
    <w:rsid w:val="00CA38F7"/>
    <w:rsid w:val="00CA423A"/>
    <w:rsid w:val="00CA4CC3"/>
    <w:rsid w:val="00CA5C5B"/>
    <w:rsid w:val="00CA67CF"/>
    <w:rsid w:val="00CA6AFF"/>
    <w:rsid w:val="00CA706E"/>
    <w:rsid w:val="00CA731C"/>
    <w:rsid w:val="00CA7DD1"/>
    <w:rsid w:val="00CB2B7F"/>
    <w:rsid w:val="00CB5777"/>
    <w:rsid w:val="00CB74C8"/>
    <w:rsid w:val="00CC0521"/>
    <w:rsid w:val="00CC12A8"/>
    <w:rsid w:val="00CC1447"/>
    <w:rsid w:val="00CC1B63"/>
    <w:rsid w:val="00CC1D37"/>
    <w:rsid w:val="00CC3764"/>
    <w:rsid w:val="00CC4763"/>
    <w:rsid w:val="00CC6754"/>
    <w:rsid w:val="00CC7FA7"/>
    <w:rsid w:val="00CD134F"/>
    <w:rsid w:val="00CD1573"/>
    <w:rsid w:val="00CD2E30"/>
    <w:rsid w:val="00CD36AF"/>
    <w:rsid w:val="00CD4055"/>
    <w:rsid w:val="00CD40F5"/>
    <w:rsid w:val="00CD5288"/>
    <w:rsid w:val="00CD6605"/>
    <w:rsid w:val="00CD6C8C"/>
    <w:rsid w:val="00CE0041"/>
    <w:rsid w:val="00CE03A5"/>
    <w:rsid w:val="00CE1020"/>
    <w:rsid w:val="00CE1073"/>
    <w:rsid w:val="00CE1FCA"/>
    <w:rsid w:val="00CE3939"/>
    <w:rsid w:val="00CE4109"/>
    <w:rsid w:val="00CE5D1F"/>
    <w:rsid w:val="00CE6288"/>
    <w:rsid w:val="00CE6AA0"/>
    <w:rsid w:val="00CE7241"/>
    <w:rsid w:val="00CE7E50"/>
    <w:rsid w:val="00CF0641"/>
    <w:rsid w:val="00CF121A"/>
    <w:rsid w:val="00CF234A"/>
    <w:rsid w:val="00CF4759"/>
    <w:rsid w:val="00CF48C1"/>
    <w:rsid w:val="00CF5B8E"/>
    <w:rsid w:val="00CF7A75"/>
    <w:rsid w:val="00D00FC0"/>
    <w:rsid w:val="00D01AFD"/>
    <w:rsid w:val="00D028EC"/>
    <w:rsid w:val="00D02C78"/>
    <w:rsid w:val="00D03F06"/>
    <w:rsid w:val="00D06446"/>
    <w:rsid w:val="00D10531"/>
    <w:rsid w:val="00D10936"/>
    <w:rsid w:val="00D10AF2"/>
    <w:rsid w:val="00D12A28"/>
    <w:rsid w:val="00D13730"/>
    <w:rsid w:val="00D13C50"/>
    <w:rsid w:val="00D14138"/>
    <w:rsid w:val="00D20570"/>
    <w:rsid w:val="00D21445"/>
    <w:rsid w:val="00D2219C"/>
    <w:rsid w:val="00D22579"/>
    <w:rsid w:val="00D22872"/>
    <w:rsid w:val="00D239DD"/>
    <w:rsid w:val="00D23AF0"/>
    <w:rsid w:val="00D25039"/>
    <w:rsid w:val="00D2512E"/>
    <w:rsid w:val="00D266B2"/>
    <w:rsid w:val="00D26AF6"/>
    <w:rsid w:val="00D276A9"/>
    <w:rsid w:val="00D30B7A"/>
    <w:rsid w:val="00D30E06"/>
    <w:rsid w:val="00D31994"/>
    <w:rsid w:val="00D320A0"/>
    <w:rsid w:val="00D3220B"/>
    <w:rsid w:val="00D32FFD"/>
    <w:rsid w:val="00D33263"/>
    <w:rsid w:val="00D3433F"/>
    <w:rsid w:val="00D343A3"/>
    <w:rsid w:val="00D34C66"/>
    <w:rsid w:val="00D34FBA"/>
    <w:rsid w:val="00D355C7"/>
    <w:rsid w:val="00D363E8"/>
    <w:rsid w:val="00D36BF8"/>
    <w:rsid w:val="00D40C5A"/>
    <w:rsid w:val="00D40EC5"/>
    <w:rsid w:val="00D41EFC"/>
    <w:rsid w:val="00D42276"/>
    <w:rsid w:val="00D4451C"/>
    <w:rsid w:val="00D445A9"/>
    <w:rsid w:val="00D4494A"/>
    <w:rsid w:val="00D44E48"/>
    <w:rsid w:val="00D4509A"/>
    <w:rsid w:val="00D462EB"/>
    <w:rsid w:val="00D46C15"/>
    <w:rsid w:val="00D4709A"/>
    <w:rsid w:val="00D479D8"/>
    <w:rsid w:val="00D47FAA"/>
    <w:rsid w:val="00D51A58"/>
    <w:rsid w:val="00D51C2E"/>
    <w:rsid w:val="00D53A9E"/>
    <w:rsid w:val="00D543FA"/>
    <w:rsid w:val="00D555EF"/>
    <w:rsid w:val="00D56B92"/>
    <w:rsid w:val="00D57E52"/>
    <w:rsid w:val="00D612D6"/>
    <w:rsid w:val="00D61B9A"/>
    <w:rsid w:val="00D634AE"/>
    <w:rsid w:val="00D640A1"/>
    <w:rsid w:val="00D6518D"/>
    <w:rsid w:val="00D65F85"/>
    <w:rsid w:val="00D663E3"/>
    <w:rsid w:val="00D66A91"/>
    <w:rsid w:val="00D66E9F"/>
    <w:rsid w:val="00D726D3"/>
    <w:rsid w:val="00D739A3"/>
    <w:rsid w:val="00D74517"/>
    <w:rsid w:val="00D74BB5"/>
    <w:rsid w:val="00D75573"/>
    <w:rsid w:val="00D75E18"/>
    <w:rsid w:val="00D7608D"/>
    <w:rsid w:val="00D7788C"/>
    <w:rsid w:val="00D77F1A"/>
    <w:rsid w:val="00D80162"/>
    <w:rsid w:val="00D80E59"/>
    <w:rsid w:val="00D80FF6"/>
    <w:rsid w:val="00D82C9E"/>
    <w:rsid w:val="00D83BF5"/>
    <w:rsid w:val="00D8401A"/>
    <w:rsid w:val="00D853FE"/>
    <w:rsid w:val="00D85EC4"/>
    <w:rsid w:val="00D873F4"/>
    <w:rsid w:val="00D87636"/>
    <w:rsid w:val="00D90402"/>
    <w:rsid w:val="00D90F82"/>
    <w:rsid w:val="00D93727"/>
    <w:rsid w:val="00D94406"/>
    <w:rsid w:val="00D94D64"/>
    <w:rsid w:val="00D97707"/>
    <w:rsid w:val="00DA0F2A"/>
    <w:rsid w:val="00DA11ED"/>
    <w:rsid w:val="00DA166F"/>
    <w:rsid w:val="00DA2644"/>
    <w:rsid w:val="00DA28E6"/>
    <w:rsid w:val="00DA33B1"/>
    <w:rsid w:val="00DA3D45"/>
    <w:rsid w:val="00DA3E4C"/>
    <w:rsid w:val="00DA443C"/>
    <w:rsid w:val="00DA4C72"/>
    <w:rsid w:val="00DA5295"/>
    <w:rsid w:val="00DA552A"/>
    <w:rsid w:val="00DB0ACA"/>
    <w:rsid w:val="00DB1C44"/>
    <w:rsid w:val="00DB230A"/>
    <w:rsid w:val="00DB398D"/>
    <w:rsid w:val="00DB4511"/>
    <w:rsid w:val="00DB57FE"/>
    <w:rsid w:val="00DB779C"/>
    <w:rsid w:val="00DB79E2"/>
    <w:rsid w:val="00DC004C"/>
    <w:rsid w:val="00DC022C"/>
    <w:rsid w:val="00DC0323"/>
    <w:rsid w:val="00DC104D"/>
    <w:rsid w:val="00DC18B1"/>
    <w:rsid w:val="00DC2043"/>
    <w:rsid w:val="00DC2892"/>
    <w:rsid w:val="00DC2C90"/>
    <w:rsid w:val="00DC4EAA"/>
    <w:rsid w:val="00DC5389"/>
    <w:rsid w:val="00DC6E5F"/>
    <w:rsid w:val="00DC7676"/>
    <w:rsid w:val="00DC7D23"/>
    <w:rsid w:val="00DD0660"/>
    <w:rsid w:val="00DD088F"/>
    <w:rsid w:val="00DD1F1B"/>
    <w:rsid w:val="00DD2C1C"/>
    <w:rsid w:val="00DD33CD"/>
    <w:rsid w:val="00DD41BE"/>
    <w:rsid w:val="00DD4E8F"/>
    <w:rsid w:val="00DD5062"/>
    <w:rsid w:val="00DD5350"/>
    <w:rsid w:val="00DD55C0"/>
    <w:rsid w:val="00DD57A2"/>
    <w:rsid w:val="00DD7629"/>
    <w:rsid w:val="00DE161E"/>
    <w:rsid w:val="00DE1C8B"/>
    <w:rsid w:val="00DE588A"/>
    <w:rsid w:val="00DE5AF5"/>
    <w:rsid w:val="00DE74EC"/>
    <w:rsid w:val="00DF17F4"/>
    <w:rsid w:val="00DF3532"/>
    <w:rsid w:val="00DF3F50"/>
    <w:rsid w:val="00DF4587"/>
    <w:rsid w:val="00DF4DE4"/>
    <w:rsid w:val="00DF56B2"/>
    <w:rsid w:val="00DF71E2"/>
    <w:rsid w:val="00E00ABA"/>
    <w:rsid w:val="00E011F0"/>
    <w:rsid w:val="00E01EE2"/>
    <w:rsid w:val="00E0242F"/>
    <w:rsid w:val="00E028C9"/>
    <w:rsid w:val="00E03548"/>
    <w:rsid w:val="00E040CD"/>
    <w:rsid w:val="00E0492F"/>
    <w:rsid w:val="00E05273"/>
    <w:rsid w:val="00E05328"/>
    <w:rsid w:val="00E06756"/>
    <w:rsid w:val="00E12044"/>
    <w:rsid w:val="00E12146"/>
    <w:rsid w:val="00E13487"/>
    <w:rsid w:val="00E141B3"/>
    <w:rsid w:val="00E1470B"/>
    <w:rsid w:val="00E16A91"/>
    <w:rsid w:val="00E210EC"/>
    <w:rsid w:val="00E213C8"/>
    <w:rsid w:val="00E226A0"/>
    <w:rsid w:val="00E239CB"/>
    <w:rsid w:val="00E23C3D"/>
    <w:rsid w:val="00E249B1"/>
    <w:rsid w:val="00E24CCC"/>
    <w:rsid w:val="00E24D70"/>
    <w:rsid w:val="00E25B32"/>
    <w:rsid w:val="00E27CA7"/>
    <w:rsid w:val="00E30151"/>
    <w:rsid w:val="00E316B2"/>
    <w:rsid w:val="00E3329D"/>
    <w:rsid w:val="00E3350E"/>
    <w:rsid w:val="00E344F5"/>
    <w:rsid w:val="00E34FF3"/>
    <w:rsid w:val="00E35D41"/>
    <w:rsid w:val="00E37A9E"/>
    <w:rsid w:val="00E4362B"/>
    <w:rsid w:val="00E437C9"/>
    <w:rsid w:val="00E44A3E"/>
    <w:rsid w:val="00E45663"/>
    <w:rsid w:val="00E4595E"/>
    <w:rsid w:val="00E47B38"/>
    <w:rsid w:val="00E47D45"/>
    <w:rsid w:val="00E502BA"/>
    <w:rsid w:val="00E50D9B"/>
    <w:rsid w:val="00E51099"/>
    <w:rsid w:val="00E5253C"/>
    <w:rsid w:val="00E549C6"/>
    <w:rsid w:val="00E556A4"/>
    <w:rsid w:val="00E56652"/>
    <w:rsid w:val="00E6203C"/>
    <w:rsid w:val="00E64E45"/>
    <w:rsid w:val="00E652FF"/>
    <w:rsid w:val="00E65E51"/>
    <w:rsid w:val="00E6660C"/>
    <w:rsid w:val="00E670B5"/>
    <w:rsid w:val="00E70A22"/>
    <w:rsid w:val="00E70E51"/>
    <w:rsid w:val="00E70F07"/>
    <w:rsid w:val="00E73347"/>
    <w:rsid w:val="00E802C9"/>
    <w:rsid w:val="00E80579"/>
    <w:rsid w:val="00E80F0B"/>
    <w:rsid w:val="00E813F4"/>
    <w:rsid w:val="00E816BB"/>
    <w:rsid w:val="00E82384"/>
    <w:rsid w:val="00E825FF"/>
    <w:rsid w:val="00E82710"/>
    <w:rsid w:val="00E82F92"/>
    <w:rsid w:val="00E85461"/>
    <w:rsid w:val="00E91517"/>
    <w:rsid w:val="00E91780"/>
    <w:rsid w:val="00E91E5E"/>
    <w:rsid w:val="00E94D7C"/>
    <w:rsid w:val="00E95040"/>
    <w:rsid w:val="00E96968"/>
    <w:rsid w:val="00E96F1C"/>
    <w:rsid w:val="00E97539"/>
    <w:rsid w:val="00EA04CA"/>
    <w:rsid w:val="00EA0545"/>
    <w:rsid w:val="00EA0DD4"/>
    <w:rsid w:val="00EA25EF"/>
    <w:rsid w:val="00EA3FBD"/>
    <w:rsid w:val="00EA569A"/>
    <w:rsid w:val="00EA6031"/>
    <w:rsid w:val="00EA624B"/>
    <w:rsid w:val="00EA6535"/>
    <w:rsid w:val="00EA6D1D"/>
    <w:rsid w:val="00EA7DB4"/>
    <w:rsid w:val="00EB18DD"/>
    <w:rsid w:val="00EB2983"/>
    <w:rsid w:val="00EB30D5"/>
    <w:rsid w:val="00EB344E"/>
    <w:rsid w:val="00EB44AF"/>
    <w:rsid w:val="00EB4C97"/>
    <w:rsid w:val="00EB4D1D"/>
    <w:rsid w:val="00EB5029"/>
    <w:rsid w:val="00EB66A5"/>
    <w:rsid w:val="00EB75F5"/>
    <w:rsid w:val="00EC1267"/>
    <w:rsid w:val="00EC1721"/>
    <w:rsid w:val="00EC1AF5"/>
    <w:rsid w:val="00EC22B9"/>
    <w:rsid w:val="00EC23CB"/>
    <w:rsid w:val="00EC2BB2"/>
    <w:rsid w:val="00EC4588"/>
    <w:rsid w:val="00EC5236"/>
    <w:rsid w:val="00EC6296"/>
    <w:rsid w:val="00EC79F8"/>
    <w:rsid w:val="00EC7A1C"/>
    <w:rsid w:val="00ED0E73"/>
    <w:rsid w:val="00ED22FA"/>
    <w:rsid w:val="00ED3030"/>
    <w:rsid w:val="00ED385A"/>
    <w:rsid w:val="00ED430F"/>
    <w:rsid w:val="00ED5731"/>
    <w:rsid w:val="00ED6421"/>
    <w:rsid w:val="00ED7A4F"/>
    <w:rsid w:val="00EE0290"/>
    <w:rsid w:val="00EE09AD"/>
    <w:rsid w:val="00EE0CA5"/>
    <w:rsid w:val="00EE35B6"/>
    <w:rsid w:val="00EE35C8"/>
    <w:rsid w:val="00EE37E2"/>
    <w:rsid w:val="00EE3B42"/>
    <w:rsid w:val="00EE5288"/>
    <w:rsid w:val="00EE59A5"/>
    <w:rsid w:val="00EE5D3E"/>
    <w:rsid w:val="00EE6E21"/>
    <w:rsid w:val="00EE70EE"/>
    <w:rsid w:val="00EE7135"/>
    <w:rsid w:val="00EE744B"/>
    <w:rsid w:val="00EE7A13"/>
    <w:rsid w:val="00EE7A2F"/>
    <w:rsid w:val="00EF1F6D"/>
    <w:rsid w:val="00EF614D"/>
    <w:rsid w:val="00EF62EA"/>
    <w:rsid w:val="00EF6398"/>
    <w:rsid w:val="00EF6BAE"/>
    <w:rsid w:val="00F00AFA"/>
    <w:rsid w:val="00F01185"/>
    <w:rsid w:val="00F023C9"/>
    <w:rsid w:val="00F02707"/>
    <w:rsid w:val="00F03054"/>
    <w:rsid w:val="00F03726"/>
    <w:rsid w:val="00F052A0"/>
    <w:rsid w:val="00F0532E"/>
    <w:rsid w:val="00F0627A"/>
    <w:rsid w:val="00F1217C"/>
    <w:rsid w:val="00F12B7B"/>
    <w:rsid w:val="00F142C7"/>
    <w:rsid w:val="00F16531"/>
    <w:rsid w:val="00F20C2D"/>
    <w:rsid w:val="00F22A98"/>
    <w:rsid w:val="00F23964"/>
    <w:rsid w:val="00F239A7"/>
    <w:rsid w:val="00F239F4"/>
    <w:rsid w:val="00F23A41"/>
    <w:rsid w:val="00F24A2B"/>
    <w:rsid w:val="00F2535E"/>
    <w:rsid w:val="00F26393"/>
    <w:rsid w:val="00F26D50"/>
    <w:rsid w:val="00F27898"/>
    <w:rsid w:val="00F339B0"/>
    <w:rsid w:val="00F33C14"/>
    <w:rsid w:val="00F33FBB"/>
    <w:rsid w:val="00F34140"/>
    <w:rsid w:val="00F344CA"/>
    <w:rsid w:val="00F357B9"/>
    <w:rsid w:val="00F36119"/>
    <w:rsid w:val="00F40C1D"/>
    <w:rsid w:val="00F4360B"/>
    <w:rsid w:val="00F46293"/>
    <w:rsid w:val="00F46840"/>
    <w:rsid w:val="00F477D7"/>
    <w:rsid w:val="00F47A9C"/>
    <w:rsid w:val="00F50BCE"/>
    <w:rsid w:val="00F518CB"/>
    <w:rsid w:val="00F53A4E"/>
    <w:rsid w:val="00F54A58"/>
    <w:rsid w:val="00F60E77"/>
    <w:rsid w:val="00F6266E"/>
    <w:rsid w:val="00F64179"/>
    <w:rsid w:val="00F64973"/>
    <w:rsid w:val="00F65228"/>
    <w:rsid w:val="00F65B69"/>
    <w:rsid w:val="00F66C1C"/>
    <w:rsid w:val="00F70485"/>
    <w:rsid w:val="00F70840"/>
    <w:rsid w:val="00F70A1C"/>
    <w:rsid w:val="00F71544"/>
    <w:rsid w:val="00F72208"/>
    <w:rsid w:val="00F728CC"/>
    <w:rsid w:val="00F72C05"/>
    <w:rsid w:val="00F73F15"/>
    <w:rsid w:val="00F74B18"/>
    <w:rsid w:val="00F74EFF"/>
    <w:rsid w:val="00F76581"/>
    <w:rsid w:val="00F77329"/>
    <w:rsid w:val="00F774D4"/>
    <w:rsid w:val="00F77680"/>
    <w:rsid w:val="00F812FE"/>
    <w:rsid w:val="00F82615"/>
    <w:rsid w:val="00F8265A"/>
    <w:rsid w:val="00F831DF"/>
    <w:rsid w:val="00F8390F"/>
    <w:rsid w:val="00F84B23"/>
    <w:rsid w:val="00F85347"/>
    <w:rsid w:val="00F85A55"/>
    <w:rsid w:val="00F85D7F"/>
    <w:rsid w:val="00F8772F"/>
    <w:rsid w:val="00F87A6B"/>
    <w:rsid w:val="00F87F0B"/>
    <w:rsid w:val="00F90181"/>
    <w:rsid w:val="00F913DB"/>
    <w:rsid w:val="00F927A3"/>
    <w:rsid w:val="00F927F2"/>
    <w:rsid w:val="00F9468E"/>
    <w:rsid w:val="00F949CA"/>
    <w:rsid w:val="00F952B3"/>
    <w:rsid w:val="00F95BDB"/>
    <w:rsid w:val="00F97614"/>
    <w:rsid w:val="00F97D68"/>
    <w:rsid w:val="00FA0D34"/>
    <w:rsid w:val="00FA0DE4"/>
    <w:rsid w:val="00FA1644"/>
    <w:rsid w:val="00FA3664"/>
    <w:rsid w:val="00FA3D5C"/>
    <w:rsid w:val="00FA5722"/>
    <w:rsid w:val="00FA5A34"/>
    <w:rsid w:val="00FA5B26"/>
    <w:rsid w:val="00FB07CB"/>
    <w:rsid w:val="00FB08D5"/>
    <w:rsid w:val="00FB0D54"/>
    <w:rsid w:val="00FB0E24"/>
    <w:rsid w:val="00FB2B3B"/>
    <w:rsid w:val="00FB2FE1"/>
    <w:rsid w:val="00FB4A24"/>
    <w:rsid w:val="00FB5595"/>
    <w:rsid w:val="00FB6A64"/>
    <w:rsid w:val="00FB7009"/>
    <w:rsid w:val="00FB7792"/>
    <w:rsid w:val="00FC0FFF"/>
    <w:rsid w:val="00FC1523"/>
    <w:rsid w:val="00FC1F41"/>
    <w:rsid w:val="00FC2C96"/>
    <w:rsid w:val="00FC3C28"/>
    <w:rsid w:val="00FC3DB7"/>
    <w:rsid w:val="00FC44CE"/>
    <w:rsid w:val="00FC49DB"/>
    <w:rsid w:val="00FC4CB3"/>
    <w:rsid w:val="00FC507C"/>
    <w:rsid w:val="00FC5308"/>
    <w:rsid w:val="00FC6B98"/>
    <w:rsid w:val="00FC7320"/>
    <w:rsid w:val="00FC7D4C"/>
    <w:rsid w:val="00FD15EE"/>
    <w:rsid w:val="00FD3B5C"/>
    <w:rsid w:val="00FD45E6"/>
    <w:rsid w:val="00FD5E98"/>
    <w:rsid w:val="00FE0AFE"/>
    <w:rsid w:val="00FE337E"/>
    <w:rsid w:val="00FE3AB9"/>
    <w:rsid w:val="00FE6C4D"/>
    <w:rsid w:val="00FE6DE7"/>
    <w:rsid w:val="00FE7D67"/>
    <w:rsid w:val="00FF148B"/>
    <w:rsid w:val="00FF1B0C"/>
    <w:rsid w:val="00FF25C7"/>
    <w:rsid w:val="00FF27DA"/>
    <w:rsid w:val="00FF57AD"/>
  </w:rsids>
  <m:mathPr>
    <m:mathFont m:val="Cambria Math"/>
    <m:brkBin m:val="before"/>
    <m:brkBinSub m:val="--"/>
    <m:smallFrac m:val="0"/>
    <m:dispDef/>
    <m:lMargin m:val="0"/>
    <m:rMargin m:val="0"/>
    <m:defJc m:val="centerGroup"/>
    <m:wrapIndent m:val="1440"/>
    <m:intLim m:val="subSup"/>
    <m:naryLim m:val="undOvr"/>
  </m:mathPr>
  <w:themeFontLang w:val="nn-NO"/>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fillcolor="white">
      <v:fill color="white"/>
    </o:shapedefaults>
    <o:shapelayout v:ext="edit">
      <o:idmap v:ext="edit" data="2"/>
    </o:shapelayout>
  </w:shapeDefaults>
  <w:decimalSymbol w:val=","/>
  <w:listSeparator w:val=";"/>
  <w14:docId w14:val="65456B16"/>
  <w15:chartTrackingRefBased/>
  <w15:docId w15:val="{E6CA435B-FB3B-470C-B0E6-90ACD4CE65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n-NO" w:eastAsia="nn-NO"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uiPriority="35" w:qFormat="1"/>
    <w:lsdException w:name="Title" w:uiPriority="10" w:qFormat="1"/>
    <w:lsdException w:name="Subtitle" w:uiPriority="11" w:qFormat="1"/>
    <w:lsdException w:name="Hyperlink" w:uiPriority="99"/>
    <w:lsdException w:name="Strong" w:uiPriority="22"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239A7"/>
  </w:style>
  <w:style w:type="paragraph" w:styleId="Overskrift1">
    <w:name w:val="heading 1"/>
    <w:aliases w:val="Kapittel"/>
    <w:basedOn w:val="Normal"/>
    <w:next w:val="Normal"/>
    <w:link w:val="Overskrift1Teikn"/>
    <w:uiPriority w:val="9"/>
    <w:qFormat/>
    <w:rsid w:val="00F239A7"/>
    <w:pPr>
      <w:keepNext/>
      <w:keepLines/>
      <w:spacing w:before="400" w:after="40" w:line="240" w:lineRule="auto"/>
      <w:outlineLvl w:val="0"/>
    </w:pPr>
    <w:rPr>
      <w:rFonts w:asciiTheme="majorHAnsi" w:eastAsiaTheme="majorEastAsia" w:hAnsiTheme="majorHAnsi" w:cstheme="majorBidi"/>
      <w:color w:val="0A2F41" w:themeColor="accent1" w:themeShade="80"/>
      <w:sz w:val="36"/>
      <w:szCs w:val="36"/>
    </w:rPr>
  </w:style>
  <w:style w:type="paragraph" w:styleId="Overskrift2">
    <w:name w:val="heading 2"/>
    <w:aliases w:val="Avsnitt"/>
    <w:basedOn w:val="Normal"/>
    <w:next w:val="Normal"/>
    <w:link w:val="Overskrift2Teikn"/>
    <w:uiPriority w:val="9"/>
    <w:unhideWhenUsed/>
    <w:qFormat/>
    <w:rsid w:val="00F239A7"/>
    <w:pPr>
      <w:keepNext/>
      <w:keepLines/>
      <w:spacing w:before="40" w:after="0" w:line="240" w:lineRule="auto"/>
      <w:outlineLvl w:val="1"/>
    </w:pPr>
    <w:rPr>
      <w:rFonts w:asciiTheme="majorHAnsi" w:eastAsiaTheme="majorEastAsia" w:hAnsiTheme="majorHAnsi" w:cstheme="majorBidi"/>
      <w:color w:val="0F4761" w:themeColor="accent1" w:themeShade="BF"/>
      <w:sz w:val="32"/>
      <w:szCs w:val="32"/>
    </w:rPr>
  </w:style>
  <w:style w:type="paragraph" w:styleId="Overskrift3">
    <w:name w:val="heading 3"/>
    <w:aliases w:val="Underavsn."/>
    <w:basedOn w:val="Normal"/>
    <w:next w:val="Normal"/>
    <w:link w:val="Overskrift3Teikn"/>
    <w:uiPriority w:val="9"/>
    <w:unhideWhenUsed/>
    <w:qFormat/>
    <w:rsid w:val="00F239A7"/>
    <w:pPr>
      <w:keepNext/>
      <w:keepLines/>
      <w:spacing w:before="40" w:after="0" w:line="240" w:lineRule="auto"/>
      <w:outlineLvl w:val="2"/>
    </w:pPr>
    <w:rPr>
      <w:rFonts w:asciiTheme="majorHAnsi" w:eastAsiaTheme="majorEastAsia" w:hAnsiTheme="majorHAnsi" w:cstheme="majorBidi"/>
      <w:color w:val="0F4761" w:themeColor="accent1" w:themeShade="BF"/>
      <w:sz w:val="28"/>
      <w:szCs w:val="28"/>
    </w:rPr>
  </w:style>
  <w:style w:type="paragraph" w:styleId="Overskrift4">
    <w:name w:val="heading 4"/>
    <w:basedOn w:val="Normal"/>
    <w:next w:val="Normal"/>
    <w:link w:val="Overskrift4Teikn"/>
    <w:uiPriority w:val="9"/>
    <w:unhideWhenUsed/>
    <w:qFormat/>
    <w:rsid w:val="00F239A7"/>
    <w:pPr>
      <w:keepNext/>
      <w:keepLines/>
      <w:spacing w:before="40" w:after="0"/>
      <w:outlineLvl w:val="3"/>
    </w:pPr>
    <w:rPr>
      <w:rFonts w:asciiTheme="majorHAnsi" w:eastAsiaTheme="majorEastAsia" w:hAnsiTheme="majorHAnsi" w:cstheme="majorBidi"/>
      <w:color w:val="0F4761" w:themeColor="accent1" w:themeShade="BF"/>
      <w:sz w:val="24"/>
      <w:szCs w:val="24"/>
    </w:rPr>
  </w:style>
  <w:style w:type="paragraph" w:styleId="Overskrift5">
    <w:name w:val="heading 5"/>
    <w:basedOn w:val="Normal"/>
    <w:next w:val="Normal"/>
    <w:link w:val="Overskrift5Teikn"/>
    <w:uiPriority w:val="9"/>
    <w:unhideWhenUsed/>
    <w:qFormat/>
    <w:rsid w:val="00F239A7"/>
    <w:pPr>
      <w:keepNext/>
      <w:keepLines/>
      <w:spacing w:before="40" w:after="0"/>
      <w:outlineLvl w:val="4"/>
    </w:pPr>
    <w:rPr>
      <w:rFonts w:asciiTheme="majorHAnsi" w:eastAsiaTheme="majorEastAsia" w:hAnsiTheme="majorHAnsi" w:cstheme="majorBidi"/>
      <w:caps/>
      <w:color w:val="0F4761" w:themeColor="accent1" w:themeShade="BF"/>
    </w:rPr>
  </w:style>
  <w:style w:type="paragraph" w:styleId="Overskrift6">
    <w:name w:val="heading 6"/>
    <w:basedOn w:val="Normal"/>
    <w:next w:val="Normal"/>
    <w:link w:val="Overskrift6Teikn"/>
    <w:uiPriority w:val="9"/>
    <w:unhideWhenUsed/>
    <w:qFormat/>
    <w:rsid w:val="00F239A7"/>
    <w:pPr>
      <w:keepNext/>
      <w:keepLines/>
      <w:spacing w:before="40" w:after="0"/>
      <w:outlineLvl w:val="5"/>
    </w:pPr>
    <w:rPr>
      <w:rFonts w:asciiTheme="majorHAnsi" w:eastAsiaTheme="majorEastAsia" w:hAnsiTheme="majorHAnsi" w:cstheme="majorBidi"/>
      <w:i/>
      <w:iCs/>
      <w:caps/>
      <w:color w:val="0A2F41" w:themeColor="accent1" w:themeShade="80"/>
    </w:rPr>
  </w:style>
  <w:style w:type="paragraph" w:styleId="Overskrift7">
    <w:name w:val="heading 7"/>
    <w:basedOn w:val="Normal"/>
    <w:next w:val="Normal"/>
    <w:link w:val="Overskrift7Teikn"/>
    <w:uiPriority w:val="9"/>
    <w:unhideWhenUsed/>
    <w:qFormat/>
    <w:rsid w:val="00F239A7"/>
    <w:pPr>
      <w:keepNext/>
      <w:keepLines/>
      <w:spacing w:before="40" w:after="0"/>
      <w:outlineLvl w:val="6"/>
    </w:pPr>
    <w:rPr>
      <w:rFonts w:asciiTheme="majorHAnsi" w:eastAsiaTheme="majorEastAsia" w:hAnsiTheme="majorHAnsi" w:cstheme="majorBidi"/>
      <w:b/>
      <w:bCs/>
      <w:color w:val="0A2F41" w:themeColor="accent1" w:themeShade="80"/>
    </w:rPr>
  </w:style>
  <w:style w:type="paragraph" w:styleId="Overskrift8">
    <w:name w:val="heading 8"/>
    <w:basedOn w:val="Normal"/>
    <w:next w:val="Normal"/>
    <w:link w:val="Overskrift8Teikn"/>
    <w:uiPriority w:val="9"/>
    <w:unhideWhenUsed/>
    <w:qFormat/>
    <w:rsid w:val="00F239A7"/>
    <w:pPr>
      <w:keepNext/>
      <w:keepLines/>
      <w:spacing w:before="40" w:after="0"/>
      <w:outlineLvl w:val="7"/>
    </w:pPr>
    <w:rPr>
      <w:rFonts w:asciiTheme="majorHAnsi" w:eastAsiaTheme="majorEastAsia" w:hAnsiTheme="majorHAnsi" w:cstheme="majorBidi"/>
      <w:b/>
      <w:bCs/>
      <w:i/>
      <w:iCs/>
      <w:color w:val="0A2F41" w:themeColor="accent1" w:themeShade="80"/>
    </w:rPr>
  </w:style>
  <w:style w:type="paragraph" w:styleId="Overskrift9">
    <w:name w:val="heading 9"/>
    <w:basedOn w:val="Normal"/>
    <w:next w:val="Normal"/>
    <w:link w:val="Overskrift9Teikn"/>
    <w:uiPriority w:val="9"/>
    <w:unhideWhenUsed/>
    <w:qFormat/>
    <w:rsid w:val="00F239A7"/>
    <w:pPr>
      <w:keepNext/>
      <w:keepLines/>
      <w:spacing w:before="40" w:after="0"/>
      <w:outlineLvl w:val="8"/>
    </w:pPr>
    <w:rPr>
      <w:rFonts w:asciiTheme="majorHAnsi" w:eastAsiaTheme="majorEastAsia" w:hAnsiTheme="majorHAnsi" w:cstheme="majorBidi"/>
      <w:i/>
      <w:iCs/>
      <w:color w:val="0A2F41" w:themeColor="accent1" w:themeShade="80"/>
    </w:rPr>
  </w:style>
  <w:style w:type="character" w:default="1" w:styleId="Standardskriftforavsnitt">
    <w:name w:val="Default Paragraph Font"/>
    <w:uiPriority w:val="1"/>
    <w:semiHidden/>
    <w:unhideWhenUsed/>
  </w:style>
  <w:style w:type="table" w:default="1" w:styleId="Vanlegtabell">
    <w:name w:val="Normal Table"/>
    <w:uiPriority w:val="99"/>
    <w:semiHidden/>
    <w:unhideWhenUsed/>
    <w:tblPr>
      <w:tblInd w:w="0" w:type="dxa"/>
      <w:tblCellMar>
        <w:top w:w="0" w:type="dxa"/>
        <w:left w:w="108" w:type="dxa"/>
        <w:bottom w:w="0" w:type="dxa"/>
        <w:right w:w="108" w:type="dxa"/>
      </w:tblCellMar>
    </w:tblPr>
  </w:style>
  <w:style w:type="numbering" w:default="1" w:styleId="Ingaliste">
    <w:name w:val="No List"/>
    <w:uiPriority w:val="99"/>
    <w:semiHidden/>
    <w:unhideWhenUsed/>
  </w:style>
  <w:style w:type="paragraph" w:styleId="Topptekst">
    <w:name w:val="header"/>
    <w:basedOn w:val="Normal"/>
    <w:link w:val="TopptekstTeikn"/>
    <w:uiPriority w:val="99"/>
    <w:pPr>
      <w:tabs>
        <w:tab w:val="center" w:pos="4536"/>
        <w:tab w:val="right" w:pos="9072"/>
      </w:tabs>
    </w:pPr>
  </w:style>
  <w:style w:type="paragraph" w:styleId="Botntekst">
    <w:name w:val="footer"/>
    <w:basedOn w:val="Normal"/>
    <w:link w:val="BotntekstTeikn"/>
    <w:uiPriority w:val="99"/>
    <w:pPr>
      <w:tabs>
        <w:tab w:val="center" w:pos="4536"/>
        <w:tab w:val="right" w:pos="9072"/>
      </w:tabs>
    </w:pPr>
  </w:style>
  <w:style w:type="paragraph" w:customStyle="1" w:styleId="Bulletinnh1">
    <w:name w:val="Bulletinnh1"/>
    <w:basedOn w:val="Normal"/>
    <w:autoRedefine/>
    <w:pPr>
      <w:numPr>
        <w:numId w:val="1"/>
      </w:numPr>
    </w:pPr>
  </w:style>
  <w:style w:type="paragraph" w:customStyle="1" w:styleId="Overskrift">
    <w:name w:val="Overskrift"/>
    <w:basedOn w:val="Normal"/>
    <w:next w:val="Normal"/>
    <w:autoRedefine/>
    <w:pPr>
      <w:tabs>
        <w:tab w:val="left" w:pos="0"/>
      </w:tabs>
      <w:spacing w:before="140" w:after="60"/>
    </w:pPr>
    <w:rPr>
      <w:b/>
      <w:sz w:val="28"/>
    </w:rPr>
  </w:style>
  <w:style w:type="paragraph" w:customStyle="1" w:styleId="Innhold">
    <w:name w:val="Innhold"/>
    <w:basedOn w:val="Normal"/>
    <w:pPr>
      <w:ind w:left="1134"/>
    </w:pPr>
  </w:style>
  <w:style w:type="paragraph" w:customStyle="1" w:styleId="Bulletinnh2">
    <w:name w:val="Bulletinnh2"/>
    <w:basedOn w:val="Normal"/>
    <w:autoRedefine/>
    <w:pPr>
      <w:tabs>
        <w:tab w:val="num" w:pos="1531"/>
      </w:tabs>
      <w:ind w:left="1531" w:hanging="397"/>
    </w:pPr>
  </w:style>
  <w:style w:type="paragraph" w:customStyle="1" w:styleId="Bulletinnh3">
    <w:name w:val="Bulletinnh3"/>
    <w:basedOn w:val="Normal"/>
    <w:autoRedefine/>
    <w:pPr>
      <w:tabs>
        <w:tab w:val="num" w:pos="2098"/>
      </w:tabs>
      <w:ind w:left="2098" w:hanging="397"/>
    </w:pPr>
  </w:style>
  <w:style w:type="character" w:styleId="Sidetal">
    <w:name w:val="page number"/>
    <w:basedOn w:val="Standardskriftforavsnitt"/>
  </w:style>
  <w:style w:type="paragraph" w:styleId="INNH1">
    <w:name w:val="toc 1"/>
    <w:basedOn w:val="Normal"/>
    <w:next w:val="Normal"/>
    <w:autoRedefine/>
    <w:uiPriority w:val="39"/>
    <w:pPr>
      <w:spacing w:before="120" w:after="120"/>
    </w:pPr>
    <w:rPr>
      <w:rFonts w:ascii="Calibri" w:hAnsi="Calibri"/>
      <w:b/>
      <w:bCs/>
      <w:caps/>
      <w:sz w:val="20"/>
    </w:rPr>
  </w:style>
  <w:style w:type="paragraph" w:styleId="INNH2">
    <w:name w:val="toc 2"/>
    <w:basedOn w:val="Normal"/>
    <w:next w:val="Normal"/>
    <w:autoRedefine/>
    <w:uiPriority w:val="39"/>
    <w:pPr>
      <w:ind w:left="240"/>
    </w:pPr>
    <w:rPr>
      <w:rFonts w:ascii="Calibri" w:hAnsi="Calibri"/>
      <w:smallCaps/>
      <w:sz w:val="20"/>
    </w:rPr>
  </w:style>
  <w:style w:type="paragraph" w:styleId="Brdtekstinnrykk">
    <w:name w:val="Body Text Indent"/>
    <w:basedOn w:val="Normal"/>
    <w:pPr>
      <w:ind w:left="360" w:hanging="360"/>
    </w:pPr>
  </w:style>
  <w:style w:type="paragraph" w:styleId="Brdtekstinnrykk2">
    <w:name w:val="Body Text Indent 2"/>
    <w:basedOn w:val="Normal"/>
    <w:pPr>
      <w:ind w:left="1276" w:hanging="1276"/>
    </w:pPr>
  </w:style>
  <w:style w:type="paragraph" w:styleId="Bilettekst">
    <w:name w:val="caption"/>
    <w:basedOn w:val="Normal"/>
    <w:next w:val="Normal"/>
    <w:uiPriority w:val="35"/>
    <w:unhideWhenUsed/>
    <w:qFormat/>
    <w:rsid w:val="00F239A7"/>
    <w:pPr>
      <w:spacing w:line="240" w:lineRule="auto"/>
    </w:pPr>
    <w:rPr>
      <w:b/>
      <w:bCs/>
      <w:smallCaps/>
      <w:color w:val="0E2841" w:themeColor="text2"/>
    </w:rPr>
  </w:style>
  <w:style w:type="paragraph" w:customStyle="1" w:styleId="Normal0">
    <w:name w:val="Normal+"/>
    <w:basedOn w:val="Normal"/>
    <w:pPr>
      <w:spacing w:before="120" w:line="264" w:lineRule="auto"/>
      <w:jc w:val="both"/>
    </w:pPr>
    <w:rPr>
      <w:sz w:val="23"/>
      <w:lang w:val="nb-NO"/>
    </w:rPr>
  </w:style>
  <w:style w:type="character" w:styleId="Hyperkopling">
    <w:name w:val="Hyperlink"/>
    <w:uiPriority w:val="99"/>
    <w:rPr>
      <w:color w:val="0000FF"/>
      <w:u w:val="single"/>
    </w:rPr>
  </w:style>
  <w:style w:type="paragraph" w:styleId="INNH3">
    <w:name w:val="toc 3"/>
    <w:basedOn w:val="Normal"/>
    <w:next w:val="Normal"/>
    <w:autoRedefine/>
    <w:uiPriority w:val="39"/>
    <w:pPr>
      <w:ind w:left="480"/>
    </w:pPr>
    <w:rPr>
      <w:rFonts w:ascii="Calibri" w:hAnsi="Calibri"/>
      <w:i/>
      <w:iCs/>
      <w:sz w:val="20"/>
    </w:rPr>
  </w:style>
  <w:style w:type="paragraph" w:styleId="INNH4">
    <w:name w:val="toc 4"/>
    <w:basedOn w:val="Normal"/>
    <w:next w:val="Normal"/>
    <w:autoRedefine/>
    <w:uiPriority w:val="39"/>
    <w:pPr>
      <w:ind w:left="720"/>
    </w:pPr>
    <w:rPr>
      <w:rFonts w:ascii="Calibri" w:hAnsi="Calibri"/>
      <w:sz w:val="18"/>
      <w:szCs w:val="18"/>
    </w:rPr>
  </w:style>
  <w:style w:type="paragraph" w:styleId="INNH5">
    <w:name w:val="toc 5"/>
    <w:basedOn w:val="Normal"/>
    <w:next w:val="Normal"/>
    <w:autoRedefine/>
    <w:uiPriority w:val="39"/>
    <w:pPr>
      <w:ind w:left="960"/>
    </w:pPr>
    <w:rPr>
      <w:rFonts w:ascii="Calibri" w:hAnsi="Calibri"/>
      <w:sz w:val="18"/>
      <w:szCs w:val="18"/>
    </w:rPr>
  </w:style>
  <w:style w:type="paragraph" w:styleId="INNH6">
    <w:name w:val="toc 6"/>
    <w:basedOn w:val="Normal"/>
    <w:next w:val="Normal"/>
    <w:autoRedefine/>
    <w:uiPriority w:val="39"/>
    <w:pPr>
      <w:ind w:left="1200"/>
    </w:pPr>
    <w:rPr>
      <w:rFonts w:ascii="Calibri" w:hAnsi="Calibri"/>
      <w:sz w:val="18"/>
      <w:szCs w:val="18"/>
    </w:rPr>
  </w:style>
  <w:style w:type="paragraph" w:styleId="INNH7">
    <w:name w:val="toc 7"/>
    <w:basedOn w:val="Normal"/>
    <w:next w:val="Normal"/>
    <w:autoRedefine/>
    <w:uiPriority w:val="39"/>
    <w:pPr>
      <w:ind w:left="1440"/>
    </w:pPr>
    <w:rPr>
      <w:rFonts w:ascii="Calibri" w:hAnsi="Calibri"/>
      <w:sz w:val="18"/>
      <w:szCs w:val="18"/>
    </w:rPr>
  </w:style>
  <w:style w:type="paragraph" w:styleId="INNH8">
    <w:name w:val="toc 8"/>
    <w:basedOn w:val="Normal"/>
    <w:next w:val="Normal"/>
    <w:autoRedefine/>
    <w:uiPriority w:val="39"/>
    <w:pPr>
      <w:ind w:left="1680"/>
    </w:pPr>
    <w:rPr>
      <w:rFonts w:ascii="Calibri" w:hAnsi="Calibri"/>
      <w:sz w:val="18"/>
      <w:szCs w:val="18"/>
    </w:rPr>
  </w:style>
  <w:style w:type="paragraph" w:styleId="INNH9">
    <w:name w:val="toc 9"/>
    <w:basedOn w:val="Normal"/>
    <w:next w:val="Normal"/>
    <w:autoRedefine/>
    <w:uiPriority w:val="39"/>
    <w:pPr>
      <w:ind w:left="1920"/>
    </w:pPr>
    <w:rPr>
      <w:rFonts w:ascii="Calibri" w:hAnsi="Calibri"/>
      <w:sz w:val="18"/>
      <w:szCs w:val="18"/>
    </w:rPr>
  </w:style>
  <w:style w:type="character" w:styleId="Flgdhyperkopling">
    <w:name w:val="FollowedHyperlink"/>
    <w:rPr>
      <w:color w:val="800080"/>
      <w:u w:val="single"/>
    </w:rPr>
  </w:style>
  <w:style w:type="paragraph" w:customStyle="1" w:styleId="Ledetekst">
    <w:name w:val="Ledetekst"/>
    <w:basedOn w:val="Normal"/>
    <w:rsid w:val="00D85EC4"/>
    <w:rPr>
      <w:rFonts w:ascii="Arial" w:hAnsi="Arial"/>
      <w:sz w:val="16"/>
      <w:szCs w:val="2"/>
      <w:lang w:val="nb-NO" w:eastAsia="en-US"/>
    </w:rPr>
  </w:style>
  <w:style w:type="paragraph" w:styleId="Reintekst">
    <w:name w:val="Plain Text"/>
    <w:basedOn w:val="Normal"/>
    <w:rsid w:val="007F5781"/>
    <w:rPr>
      <w:rFonts w:ascii="Courier New" w:hAnsi="Courier New" w:cs="Courier New"/>
      <w:sz w:val="20"/>
      <w:lang w:val="nb-NO"/>
    </w:rPr>
  </w:style>
  <w:style w:type="character" w:customStyle="1" w:styleId="TopptekstTeikn">
    <w:name w:val="Topptekst Teikn"/>
    <w:link w:val="Topptekst"/>
    <w:uiPriority w:val="99"/>
    <w:rsid w:val="002B5B01"/>
    <w:rPr>
      <w:sz w:val="24"/>
      <w:lang w:val="nn-NO"/>
    </w:rPr>
  </w:style>
  <w:style w:type="paragraph" w:styleId="Brdtekst3">
    <w:name w:val="Body Text 3"/>
    <w:basedOn w:val="Normal"/>
    <w:link w:val="Brdtekst3Teikn"/>
    <w:rsid w:val="00A12DD5"/>
    <w:pPr>
      <w:spacing w:after="120"/>
    </w:pPr>
    <w:rPr>
      <w:sz w:val="16"/>
      <w:szCs w:val="16"/>
    </w:rPr>
  </w:style>
  <w:style w:type="character" w:customStyle="1" w:styleId="Brdtekst3Teikn">
    <w:name w:val="Brødtekst 3 Teikn"/>
    <w:link w:val="Brdtekst3"/>
    <w:rsid w:val="00A12DD5"/>
    <w:rPr>
      <w:sz w:val="16"/>
      <w:szCs w:val="16"/>
      <w:lang w:val="nn-NO"/>
    </w:rPr>
  </w:style>
  <w:style w:type="paragraph" w:styleId="NormalWeb">
    <w:name w:val="Normal (Web)"/>
    <w:basedOn w:val="Normal"/>
    <w:uiPriority w:val="99"/>
    <w:unhideWhenUsed/>
    <w:rsid w:val="00A12DD5"/>
    <w:pPr>
      <w:spacing w:before="100" w:beforeAutospacing="1" w:after="100" w:afterAutospacing="1"/>
    </w:pPr>
    <w:rPr>
      <w:szCs w:val="24"/>
      <w:lang w:val="nb-NO"/>
    </w:rPr>
  </w:style>
  <w:style w:type="character" w:styleId="Sterk">
    <w:name w:val="Strong"/>
    <w:basedOn w:val="Standardskriftforavsnitt"/>
    <w:uiPriority w:val="22"/>
    <w:qFormat/>
    <w:rsid w:val="00F239A7"/>
    <w:rPr>
      <w:b/>
      <w:bCs/>
    </w:rPr>
  </w:style>
  <w:style w:type="paragraph" w:styleId="Bobletekst">
    <w:name w:val="Balloon Text"/>
    <w:basedOn w:val="Normal"/>
    <w:link w:val="BobletekstTeikn"/>
    <w:rsid w:val="00781FAB"/>
    <w:rPr>
      <w:rFonts w:ascii="Tahoma" w:hAnsi="Tahoma" w:cs="Tahoma"/>
      <w:sz w:val="16"/>
      <w:szCs w:val="16"/>
    </w:rPr>
  </w:style>
  <w:style w:type="character" w:customStyle="1" w:styleId="BobletekstTeikn">
    <w:name w:val="Bobletekst Teikn"/>
    <w:link w:val="Bobletekst"/>
    <w:rsid w:val="00781FAB"/>
    <w:rPr>
      <w:rFonts w:ascii="Tahoma" w:hAnsi="Tahoma" w:cs="Tahoma"/>
      <w:sz w:val="16"/>
      <w:szCs w:val="16"/>
      <w:lang w:val="nn-NO"/>
    </w:rPr>
  </w:style>
  <w:style w:type="character" w:customStyle="1" w:styleId="Overskrift3Teikn">
    <w:name w:val="Overskrift 3 Teikn"/>
    <w:aliases w:val="Underavsn. Teikn"/>
    <w:basedOn w:val="Standardskriftforavsnitt"/>
    <w:link w:val="Overskrift3"/>
    <w:uiPriority w:val="9"/>
    <w:rsid w:val="00F239A7"/>
    <w:rPr>
      <w:rFonts w:asciiTheme="majorHAnsi" w:eastAsiaTheme="majorEastAsia" w:hAnsiTheme="majorHAnsi" w:cstheme="majorBidi"/>
      <w:color w:val="0F4761" w:themeColor="accent1" w:themeShade="BF"/>
      <w:sz w:val="28"/>
      <w:szCs w:val="28"/>
    </w:rPr>
  </w:style>
  <w:style w:type="character" w:styleId="Ulystomtale">
    <w:name w:val="Unresolved Mention"/>
    <w:uiPriority w:val="99"/>
    <w:semiHidden/>
    <w:unhideWhenUsed/>
    <w:rsid w:val="00015CCE"/>
    <w:rPr>
      <w:color w:val="605E5C"/>
      <w:shd w:val="clear" w:color="auto" w:fill="E1DFDD"/>
    </w:rPr>
  </w:style>
  <w:style w:type="paragraph" w:styleId="Listeavsnitt">
    <w:name w:val="List Paragraph"/>
    <w:basedOn w:val="Normal"/>
    <w:uiPriority w:val="34"/>
    <w:qFormat/>
    <w:rsid w:val="00143C14"/>
    <w:pPr>
      <w:ind w:left="720"/>
      <w:contextualSpacing/>
    </w:pPr>
  </w:style>
  <w:style w:type="character" w:customStyle="1" w:styleId="BotntekstTeikn">
    <w:name w:val="Botntekst Teikn"/>
    <w:link w:val="Botntekst"/>
    <w:uiPriority w:val="99"/>
    <w:rsid w:val="00E34FF3"/>
    <w:rPr>
      <w:sz w:val="24"/>
      <w:lang w:val="nn-NO"/>
    </w:rPr>
  </w:style>
  <w:style w:type="paragraph" w:styleId="Overskriftforinnhaldsliste">
    <w:name w:val="TOC Heading"/>
    <w:basedOn w:val="Overskrift1"/>
    <w:next w:val="Normal"/>
    <w:uiPriority w:val="39"/>
    <w:unhideWhenUsed/>
    <w:qFormat/>
    <w:rsid w:val="00F239A7"/>
    <w:pPr>
      <w:outlineLvl w:val="9"/>
    </w:pPr>
  </w:style>
  <w:style w:type="character" w:customStyle="1" w:styleId="Overskrift1Teikn">
    <w:name w:val="Overskrift 1 Teikn"/>
    <w:aliases w:val="Kapittel Teikn"/>
    <w:basedOn w:val="Standardskriftforavsnitt"/>
    <w:link w:val="Overskrift1"/>
    <w:uiPriority w:val="9"/>
    <w:rsid w:val="00F239A7"/>
    <w:rPr>
      <w:rFonts w:asciiTheme="majorHAnsi" w:eastAsiaTheme="majorEastAsia" w:hAnsiTheme="majorHAnsi" w:cstheme="majorBidi"/>
      <w:color w:val="0A2F41" w:themeColor="accent1" w:themeShade="80"/>
      <w:sz w:val="36"/>
      <w:szCs w:val="36"/>
    </w:rPr>
  </w:style>
  <w:style w:type="character" w:customStyle="1" w:styleId="Overskrift2Teikn">
    <w:name w:val="Overskrift 2 Teikn"/>
    <w:aliases w:val="Avsnitt Teikn"/>
    <w:basedOn w:val="Standardskriftforavsnitt"/>
    <w:link w:val="Overskrift2"/>
    <w:uiPriority w:val="9"/>
    <w:rsid w:val="00F239A7"/>
    <w:rPr>
      <w:rFonts w:asciiTheme="majorHAnsi" w:eastAsiaTheme="majorEastAsia" w:hAnsiTheme="majorHAnsi" w:cstheme="majorBidi"/>
      <w:color w:val="0F4761" w:themeColor="accent1" w:themeShade="BF"/>
      <w:sz w:val="32"/>
      <w:szCs w:val="32"/>
    </w:rPr>
  </w:style>
  <w:style w:type="character" w:customStyle="1" w:styleId="Overskrift4Teikn">
    <w:name w:val="Overskrift 4 Teikn"/>
    <w:basedOn w:val="Standardskriftforavsnitt"/>
    <w:link w:val="Overskrift4"/>
    <w:uiPriority w:val="9"/>
    <w:rsid w:val="00F239A7"/>
    <w:rPr>
      <w:rFonts w:asciiTheme="majorHAnsi" w:eastAsiaTheme="majorEastAsia" w:hAnsiTheme="majorHAnsi" w:cstheme="majorBidi"/>
      <w:color w:val="0F4761" w:themeColor="accent1" w:themeShade="BF"/>
      <w:sz w:val="24"/>
      <w:szCs w:val="24"/>
    </w:rPr>
  </w:style>
  <w:style w:type="character" w:customStyle="1" w:styleId="Overskrift5Teikn">
    <w:name w:val="Overskrift 5 Teikn"/>
    <w:basedOn w:val="Standardskriftforavsnitt"/>
    <w:link w:val="Overskrift5"/>
    <w:uiPriority w:val="9"/>
    <w:rsid w:val="00F239A7"/>
    <w:rPr>
      <w:rFonts w:asciiTheme="majorHAnsi" w:eastAsiaTheme="majorEastAsia" w:hAnsiTheme="majorHAnsi" w:cstheme="majorBidi"/>
      <w:caps/>
      <w:color w:val="0F4761" w:themeColor="accent1" w:themeShade="BF"/>
    </w:rPr>
  </w:style>
  <w:style w:type="character" w:customStyle="1" w:styleId="Overskrift6Teikn">
    <w:name w:val="Overskrift 6 Teikn"/>
    <w:basedOn w:val="Standardskriftforavsnitt"/>
    <w:link w:val="Overskrift6"/>
    <w:uiPriority w:val="9"/>
    <w:rsid w:val="00F239A7"/>
    <w:rPr>
      <w:rFonts w:asciiTheme="majorHAnsi" w:eastAsiaTheme="majorEastAsia" w:hAnsiTheme="majorHAnsi" w:cstheme="majorBidi"/>
      <w:i/>
      <w:iCs/>
      <w:caps/>
      <w:color w:val="0A2F41" w:themeColor="accent1" w:themeShade="80"/>
    </w:rPr>
  </w:style>
  <w:style w:type="character" w:customStyle="1" w:styleId="Overskrift7Teikn">
    <w:name w:val="Overskrift 7 Teikn"/>
    <w:basedOn w:val="Standardskriftforavsnitt"/>
    <w:link w:val="Overskrift7"/>
    <w:uiPriority w:val="9"/>
    <w:rsid w:val="00F239A7"/>
    <w:rPr>
      <w:rFonts w:asciiTheme="majorHAnsi" w:eastAsiaTheme="majorEastAsia" w:hAnsiTheme="majorHAnsi" w:cstheme="majorBidi"/>
      <w:b/>
      <w:bCs/>
      <w:color w:val="0A2F41" w:themeColor="accent1" w:themeShade="80"/>
    </w:rPr>
  </w:style>
  <w:style w:type="character" w:customStyle="1" w:styleId="Overskrift8Teikn">
    <w:name w:val="Overskrift 8 Teikn"/>
    <w:basedOn w:val="Standardskriftforavsnitt"/>
    <w:link w:val="Overskrift8"/>
    <w:uiPriority w:val="9"/>
    <w:rsid w:val="00F239A7"/>
    <w:rPr>
      <w:rFonts w:asciiTheme="majorHAnsi" w:eastAsiaTheme="majorEastAsia" w:hAnsiTheme="majorHAnsi" w:cstheme="majorBidi"/>
      <w:b/>
      <w:bCs/>
      <w:i/>
      <w:iCs/>
      <w:color w:val="0A2F41" w:themeColor="accent1" w:themeShade="80"/>
    </w:rPr>
  </w:style>
  <w:style w:type="character" w:customStyle="1" w:styleId="Overskrift9Teikn">
    <w:name w:val="Overskrift 9 Teikn"/>
    <w:basedOn w:val="Standardskriftforavsnitt"/>
    <w:link w:val="Overskrift9"/>
    <w:uiPriority w:val="9"/>
    <w:rsid w:val="00F239A7"/>
    <w:rPr>
      <w:rFonts w:asciiTheme="majorHAnsi" w:eastAsiaTheme="majorEastAsia" w:hAnsiTheme="majorHAnsi" w:cstheme="majorBidi"/>
      <w:i/>
      <w:iCs/>
      <w:color w:val="0A2F41" w:themeColor="accent1" w:themeShade="80"/>
    </w:rPr>
  </w:style>
  <w:style w:type="paragraph" w:styleId="Tittel">
    <w:name w:val="Title"/>
    <w:basedOn w:val="Normal"/>
    <w:next w:val="Normal"/>
    <w:link w:val="TittelTeikn"/>
    <w:uiPriority w:val="10"/>
    <w:qFormat/>
    <w:rsid w:val="00F239A7"/>
    <w:pPr>
      <w:spacing w:after="0" w:line="204" w:lineRule="auto"/>
      <w:contextualSpacing/>
    </w:pPr>
    <w:rPr>
      <w:rFonts w:asciiTheme="majorHAnsi" w:eastAsiaTheme="majorEastAsia" w:hAnsiTheme="majorHAnsi" w:cstheme="majorBidi"/>
      <w:caps/>
      <w:color w:val="0E2841" w:themeColor="text2"/>
      <w:spacing w:val="-15"/>
      <w:sz w:val="72"/>
      <w:szCs w:val="72"/>
    </w:rPr>
  </w:style>
  <w:style w:type="character" w:customStyle="1" w:styleId="TittelTeikn">
    <w:name w:val="Tittel Teikn"/>
    <w:basedOn w:val="Standardskriftforavsnitt"/>
    <w:link w:val="Tittel"/>
    <w:uiPriority w:val="10"/>
    <w:rsid w:val="00F239A7"/>
    <w:rPr>
      <w:rFonts w:asciiTheme="majorHAnsi" w:eastAsiaTheme="majorEastAsia" w:hAnsiTheme="majorHAnsi" w:cstheme="majorBidi"/>
      <w:caps/>
      <w:color w:val="0E2841" w:themeColor="text2"/>
      <w:spacing w:val="-15"/>
      <w:sz w:val="72"/>
      <w:szCs w:val="72"/>
    </w:rPr>
  </w:style>
  <w:style w:type="paragraph" w:styleId="Undertittel">
    <w:name w:val="Subtitle"/>
    <w:basedOn w:val="Normal"/>
    <w:next w:val="Normal"/>
    <w:link w:val="UndertittelTeikn"/>
    <w:uiPriority w:val="11"/>
    <w:qFormat/>
    <w:rsid w:val="00F239A7"/>
    <w:pPr>
      <w:numPr>
        <w:ilvl w:val="1"/>
      </w:numPr>
      <w:spacing w:after="240" w:line="240" w:lineRule="auto"/>
    </w:pPr>
    <w:rPr>
      <w:rFonts w:asciiTheme="majorHAnsi" w:eastAsiaTheme="majorEastAsia" w:hAnsiTheme="majorHAnsi" w:cstheme="majorBidi"/>
      <w:color w:val="156082" w:themeColor="accent1"/>
      <w:sz w:val="28"/>
      <w:szCs w:val="28"/>
    </w:rPr>
  </w:style>
  <w:style w:type="character" w:customStyle="1" w:styleId="UndertittelTeikn">
    <w:name w:val="Undertittel Teikn"/>
    <w:basedOn w:val="Standardskriftforavsnitt"/>
    <w:link w:val="Undertittel"/>
    <w:uiPriority w:val="11"/>
    <w:rsid w:val="00F239A7"/>
    <w:rPr>
      <w:rFonts w:asciiTheme="majorHAnsi" w:eastAsiaTheme="majorEastAsia" w:hAnsiTheme="majorHAnsi" w:cstheme="majorBidi"/>
      <w:color w:val="156082" w:themeColor="accent1"/>
      <w:sz w:val="28"/>
      <w:szCs w:val="28"/>
    </w:rPr>
  </w:style>
  <w:style w:type="character" w:styleId="Utheving">
    <w:name w:val="Emphasis"/>
    <w:basedOn w:val="Standardskriftforavsnitt"/>
    <w:uiPriority w:val="20"/>
    <w:qFormat/>
    <w:rsid w:val="00F239A7"/>
    <w:rPr>
      <w:i/>
      <w:iCs/>
    </w:rPr>
  </w:style>
  <w:style w:type="paragraph" w:styleId="Ingenmellomrom">
    <w:name w:val="No Spacing"/>
    <w:uiPriority w:val="1"/>
    <w:qFormat/>
    <w:rsid w:val="00F239A7"/>
    <w:pPr>
      <w:spacing w:after="0" w:line="240" w:lineRule="auto"/>
    </w:pPr>
  </w:style>
  <w:style w:type="paragraph" w:styleId="Sitat">
    <w:name w:val="Quote"/>
    <w:basedOn w:val="Normal"/>
    <w:next w:val="Normal"/>
    <w:link w:val="SitatTeikn"/>
    <w:uiPriority w:val="29"/>
    <w:qFormat/>
    <w:rsid w:val="00F239A7"/>
    <w:pPr>
      <w:spacing w:before="120" w:after="120"/>
      <w:ind w:left="720"/>
    </w:pPr>
    <w:rPr>
      <w:color w:val="0E2841" w:themeColor="text2"/>
      <w:sz w:val="24"/>
      <w:szCs w:val="24"/>
    </w:rPr>
  </w:style>
  <w:style w:type="character" w:customStyle="1" w:styleId="SitatTeikn">
    <w:name w:val="Sitat Teikn"/>
    <w:basedOn w:val="Standardskriftforavsnitt"/>
    <w:link w:val="Sitat"/>
    <w:uiPriority w:val="29"/>
    <w:rsid w:val="00F239A7"/>
    <w:rPr>
      <w:color w:val="0E2841" w:themeColor="text2"/>
      <w:sz w:val="24"/>
      <w:szCs w:val="24"/>
    </w:rPr>
  </w:style>
  <w:style w:type="paragraph" w:styleId="Sterktsitat">
    <w:name w:val="Intense Quote"/>
    <w:basedOn w:val="Normal"/>
    <w:next w:val="Normal"/>
    <w:link w:val="SterktsitatTeikn"/>
    <w:uiPriority w:val="30"/>
    <w:qFormat/>
    <w:rsid w:val="00F239A7"/>
    <w:pPr>
      <w:spacing w:before="100" w:beforeAutospacing="1" w:after="240" w:line="240" w:lineRule="auto"/>
      <w:ind w:left="720"/>
      <w:jc w:val="center"/>
    </w:pPr>
    <w:rPr>
      <w:rFonts w:asciiTheme="majorHAnsi" w:eastAsiaTheme="majorEastAsia" w:hAnsiTheme="majorHAnsi" w:cstheme="majorBidi"/>
      <w:color w:val="0E2841" w:themeColor="text2"/>
      <w:spacing w:val="-6"/>
      <w:sz w:val="32"/>
      <w:szCs w:val="32"/>
    </w:rPr>
  </w:style>
  <w:style w:type="character" w:customStyle="1" w:styleId="SterktsitatTeikn">
    <w:name w:val="Sterkt sitat Teikn"/>
    <w:basedOn w:val="Standardskriftforavsnitt"/>
    <w:link w:val="Sterktsitat"/>
    <w:uiPriority w:val="30"/>
    <w:rsid w:val="00F239A7"/>
    <w:rPr>
      <w:rFonts w:asciiTheme="majorHAnsi" w:eastAsiaTheme="majorEastAsia" w:hAnsiTheme="majorHAnsi" w:cstheme="majorBidi"/>
      <w:color w:val="0E2841" w:themeColor="text2"/>
      <w:spacing w:val="-6"/>
      <w:sz w:val="32"/>
      <w:szCs w:val="32"/>
    </w:rPr>
  </w:style>
  <w:style w:type="character" w:styleId="Svakutheving">
    <w:name w:val="Subtle Emphasis"/>
    <w:basedOn w:val="Standardskriftforavsnitt"/>
    <w:uiPriority w:val="19"/>
    <w:qFormat/>
    <w:rsid w:val="00F239A7"/>
    <w:rPr>
      <w:i/>
      <w:iCs/>
      <w:color w:val="595959" w:themeColor="text1" w:themeTint="A6"/>
    </w:rPr>
  </w:style>
  <w:style w:type="character" w:styleId="Sterkutheving">
    <w:name w:val="Intense Emphasis"/>
    <w:basedOn w:val="Standardskriftforavsnitt"/>
    <w:uiPriority w:val="21"/>
    <w:qFormat/>
    <w:rsid w:val="00F239A7"/>
    <w:rPr>
      <w:b/>
      <w:bCs/>
      <w:i/>
      <w:iCs/>
    </w:rPr>
  </w:style>
  <w:style w:type="character" w:styleId="Svakreferanse">
    <w:name w:val="Subtle Reference"/>
    <w:basedOn w:val="Standardskriftforavsnitt"/>
    <w:uiPriority w:val="31"/>
    <w:qFormat/>
    <w:rsid w:val="00F239A7"/>
    <w:rPr>
      <w:smallCaps/>
      <w:color w:val="595959" w:themeColor="text1" w:themeTint="A6"/>
      <w:u w:val="none" w:color="7F7F7F" w:themeColor="text1" w:themeTint="80"/>
      <w:bdr w:val="none" w:sz="0" w:space="0" w:color="auto"/>
    </w:rPr>
  </w:style>
  <w:style w:type="character" w:styleId="Sterkreferanse">
    <w:name w:val="Intense Reference"/>
    <w:basedOn w:val="Standardskriftforavsnitt"/>
    <w:uiPriority w:val="32"/>
    <w:qFormat/>
    <w:rsid w:val="00F239A7"/>
    <w:rPr>
      <w:b/>
      <w:bCs/>
      <w:smallCaps/>
      <w:color w:val="0E2841" w:themeColor="text2"/>
      <w:u w:val="single"/>
    </w:rPr>
  </w:style>
  <w:style w:type="character" w:styleId="Boktittel">
    <w:name w:val="Book Title"/>
    <w:basedOn w:val="Standardskriftforavsnitt"/>
    <w:uiPriority w:val="33"/>
    <w:qFormat/>
    <w:rsid w:val="00F239A7"/>
    <w:rPr>
      <w:b/>
      <w:bCs/>
      <w:smallCaps/>
      <w:spacing w:val="1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22020">
      <w:bodyDiv w:val="1"/>
      <w:marLeft w:val="120"/>
      <w:marRight w:val="120"/>
      <w:marTop w:val="120"/>
      <w:marBottom w:val="120"/>
      <w:divBdr>
        <w:top w:val="none" w:sz="0" w:space="0" w:color="auto"/>
        <w:left w:val="none" w:sz="0" w:space="0" w:color="auto"/>
        <w:bottom w:val="none" w:sz="0" w:space="0" w:color="auto"/>
        <w:right w:val="none" w:sz="0" w:space="0" w:color="auto"/>
      </w:divBdr>
      <w:divsChild>
        <w:div w:id="701132603">
          <w:marLeft w:val="0"/>
          <w:marRight w:val="0"/>
          <w:marTop w:val="0"/>
          <w:marBottom w:val="0"/>
          <w:divBdr>
            <w:top w:val="none" w:sz="0" w:space="0" w:color="auto"/>
            <w:left w:val="none" w:sz="0" w:space="0" w:color="auto"/>
            <w:bottom w:val="none" w:sz="0" w:space="0" w:color="auto"/>
            <w:right w:val="none" w:sz="0" w:space="0" w:color="auto"/>
          </w:divBdr>
          <w:divsChild>
            <w:div w:id="1275869936">
              <w:marLeft w:val="0"/>
              <w:marRight w:val="0"/>
              <w:marTop w:val="0"/>
              <w:marBottom w:val="0"/>
              <w:divBdr>
                <w:top w:val="none" w:sz="0" w:space="0" w:color="auto"/>
                <w:left w:val="none" w:sz="0" w:space="0" w:color="auto"/>
                <w:bottom w:val="none" w:sz="0" w:space="0" w:color="auto"/>
                <w:right w:val="none" w:sz="0" w:space="0" w:color="auto"/>
              </w:divBdr>
              <w:divsChild>
                <w:div w:id="190729807">
                  <w:marLeft w:val="0"/>
                  <w:marRight w:val="0"/>
                  <w:marTop w:val="0"/>
                  <w:marBottom w:val="0"/>
                  <w:divBdr>
                    <w:top w:val="none" w:sz="0" w:space="0" w:color="auto"/>
                    <w:left w:val="none" w:sz="0" w:space="0" w:color="auto"/>
                    <w:bottom w:val="none" w:sz="0" w:space="0" w:color="auto"/>
                    <w:right w:val="none" w:sz="0" w:space="0" w:color="auto"/>
                  </w:divBdr>
                  <w:divsChild>
                    <w:div w:id="746731728">
                      <w:marLeft w:val="0"/>
                      <w:marRight w:val="0"/>
                      <w:marTop w:val="0"/>
                      <w:marBottom w:val="0"/>
                      <w:divBdr>
                        <w:top w:val="none" w:sz="0" w:space="0" w:color="auto"/>
                        <w:left w:val="none" w:sz="0" w:space="0" w:color="auto"/>
                        <w:bottom w:val="none" w:sz="0" w:space="0" w:color="auto"/>
                        <w:right w:val="none" w:sz="0" w:space="0" w:color="auto"/>
                      </w:divBdr>
                      <w:divsChild>
                        <w:div w:id="936527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356340">
      <w:bodyDiv w:val="1"/>
      <w:marLeft w:val="0"/>
      <w:marRight w:val="0"/>
      <w:marTop w:val="0"/>
      <w:marBottom w:val="0"/>
      <w:divBdr>
        <w:top w:val="none" w:sz="0" w:space="0" w:color="auto"/>
        <w:left w:val="none" w:sz="0" w:space="0" w:color="auto"/>
        <w:bottom w:val="none" w:sz="0" w:space="0" w:color="auto"/>
        <w:right w:val="none" w:sz="0" w:space="0" w:color="auto"/>
      </w:divBdr>
    </w:div>
    <w:div w:id="465240752">
      <w:bodyDiv w:val="1"/>
      <w:marLeft w:val="120"/>
      <w:marRight w:val="120"/>
      <w:marTop w:val="120"/>
      <w:marBottom w:val="120"/>
      <w:divBdr>
        <w:top w:val="none" w:sz="0" w:space="0" w:color="auto"/>
        <w:left w:val="none" w:sz="0" w:space="0" w:color="auto"/>
        <w:bottom w:val="none" w:sz="0" w:space="0" w:color="auto"/>
        <w:right w:val="none" w:sz="0" w:space="0" w:color="auto"/>
      </w:divBdr>
      <w:divsChild>
        <w:div w:id="1809743426">
          <w:marLeft w:val="0"/>
          <w:marRight w:val="0"/>
          <w:marTop w:val="0"/>
          <w:marBottom w:val="0"/>
          <w:divBdr>
            <w:top w:val="none" w:sz="0" w:space="0" w:color="auto"/>
            <w:left w:val="none" w:sz="0" w:space="0" w:color="auto"/>
            <w:bottom w:val="none" w:sz="0" w:space="0" w:color="auto"/>
            <w:right w:val="none" w:sz="0" w:space="0" w:color="auto"/>
          </w:divBdr>
          <w:divsChild>
            <w:div w:id="1147547107">
              <w:marLeft w:val="0"/>
              <w:marRight w:val="0"/>
              <w:marTop w:val="0"/>
              <w:marBottom w:val="0"/>
              <w:divBdr>
                <w:top w:val="none" w:sz="0" w:space="0" w:color="auto"/>
                <w:left w:val="none" w:sz="0" w:space="0" w:color="auto"/>
                <w:bottom w:val="none" w:sz="0" w:space="0" w:color="auto"/>
                <w:right w:val="none" w:sz="0" w:space="0" w:color="auto"/>
              </w:divBdr>
              <w:divsChild>
                <w:div w:id="765928219">
                  <w:marLeft w:val="0"/>
                  <w:marRight w:val="0"/>
                  <w:marTop w:val="0"/>
                  <w:marBottom w:val="0"/>
                  <w:divBdr>
                    <w:top w:val="none" w:sz="0" w:space="0" w:color="auto"/>
                    <w:left w:val="none" w:sz="0" w:space="0" w:color="auto"/>
                    <w:bottom w:val="none" w:sz="0" w:space="0" w:color="auto"/>
                    <w:right w:val="none" w:sz="0" w:space="0" w:color="auto"/>
                  </w:divBdr>
                  <w:divsChild>
                    <w:div w:id="1570072084">
                      <w:marLeft w:val="0"/>
                      <w:marRight w:val="0"/>
                      <w:marTop w:val="0"/>
                      <w:marBottom w:val="0"/>
                      <w:divBdr>
                        <w:top w:val="none" w:sz="0" w:space="0" w:color="auto"/>
                        <w:left w:val="none" w:sz="0" w:space="0" w:color="auto"/>
                        <w:bottom w:val="none" w:sz="0" w:space="0" w:color="auto"/>
                        <w:right w:val="none" w:sz="0" w:space="0" w:color="auto"/>
                      </w:divBdr>
                      <w:divsChild>
                        <w:div w:id="208595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6404987">
      <w:bodyDiv w:val="1"/>
      <w:marLeft w:val="120"/>
      <w:marRight w:val="120"/>
      <w:marTop w:val="120"/>
      <w:marBottom w:val="120"/>
      <w:divBdr>
        <w:top w:val="none" w:sz="0" w:space="0" w:color="auto"/>
        <w:left w:val="none" w:sz="0" w:space="0" w:color="auto"/>
        <w:bottom w:val="none" w:sz="0" w:space="0" w:color="auto"/>
        <w:right w:val="none" w:sz="0" w:space="0" w:color="auto"/>
      </w:divBdr>
      <w:divsChild>
        <w:div w:id="1684747564">
          <w:marLeft w:val="0"/>
          <w:marRight w:val="0"/>
          <w:marTop w:val="0"/>
          <w:marBottom w:val="0"/>
          <w:divBdr>
            <w:top w:val="none" w:sz="0" w:space="0" w:color="auto"/>
            <w:left w:val="none" w:sz="0" w:space="0" w:color="auto"/>
            <w:bottom w:val="none" w:sz="0" w:space="0" w:color="auto"/>
            <w:right w:val="none" w:sz="0" w:space="0" w:color="auto"/>
          </w:divBdr>
          <w:divsChild>
            <w:div w:id="1898204144">
              <w:marLeft w:val="0"/>
              <w:marRight w:val="0"/>
              <w:marTop w:val="0"/>
              <w:marBottom w:val="0"/>
              <w:divBdr>
                <w:top w:val="none" w:sz="0" w:space="0" w:color="auto"/>
                <w:left w:val="none" w:sz="0" w:space="0" w:color="auto"/>
                <w:bottom w:val="none" w:sz="0" w:space="0" w:color="auto"/>
                <w:right w:val="none" w:sz="0" w:space="0" w:color="auto"/>
              </w:divBdr>
              <w:divsChild>
                <w:div w:id="1770468135">
                  <w:marLeft w:val="0"/>
                  <w:marRight w:val="0"/>
                  <w:marTop w:val="0"/>
                  <w:marBottom w:val="0"/>
                  <w:divBdr>
                    <w:top w:val="none" w:sz="0" w:space="0" w:color="auto"/>
                    <w:left w:val="none" w:sz="0" w:space="0" w:color="auto"/>
                    <w:bottom w:val="none" w:sz="0" w:space="0" w:color="auto"/>
                    <w:right w:val="none" w:sz="0" w:space="0" w:color="auto"/>
                  </w:divBdr>
                  <w:divsChild>
                    <w:div w:id="1119686062">
                      <w:marLeft w:val="0"/>
                      <w:marRight w:val="0"/>
                      <w:marTop w:val="0"/>
                      <w:marBottom w:val="0"/>
                      <w:divBdr>
                        <w:top w:val="none" w:sz="0" w:space="0" w:color="auto"/>
                        <w:left w:val="none" w:sz="0" w:space="0" w:color="auto"/>
                        <w:bottom w:val="none" w:sz="0" w:space="0" w:color="auto"/>
                        <w:right w:val="none" w:sz="0" w:space="0" w:color="auto"/>
                      </w:divBdr>
                      <w:divsChild>
                        <w:div w:id="1810902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7083102">
      <w:bodyDiv w:val="1"/>
      <w:marLeft w:val="0"/>
      <w:marRight w:val="0"/>
      <w:marTop w:val="0"/>
      <w:marBottom w:val="0"/>
      <w:divBdr>
        <w:top w:val="none" w:sz="0" w:space="0" w:color="auto"/>
        <w:left w:val="none" w:sz="0" w:space="0" w:color="auto"/>
        <w:bottom w:val="none" w:sz="0" w:space="0" w:color="auto"/>
        <w:right w:val="none" w:sz="0" w:space="0" w:color="auto"/>
      </w:divBdr>
    </w:div>
    <w:div w:id="614288350">
      <w:bodyDiv w:val="1"/>
      <w:marLeft w:val="0"/>
      <w:marRight w:val="0"/>
      <w:marTop w:val="0"/>
      <w:marBottom w:val="0"/>
      <w:divBdr>
        <w:top w:val="none" w:sz="0" w:space="0" w:color="auto"/>
        <w:left w:val="none" w:sz="0" w:space="0" w:color="auto"/>
        <w:bottom w:val="none" w:sz="0" w:space="0" w:color="auto"/>
        <w:right w:val="none" w:sz="0" w:space="0" w:color="auto"/>
      </w:divBdr>
    </w:div>
    <w:div w:id="706954911">
      <w:bodyDiv w:val="1"/>
      <w:marLeft w:val="0"/>
      <w:marRight w:val="0"/>
      <w:marTop w:val="0"/>
      <w:marBottom w:val="0"/>
      <w:divBdr>
        <w:top w:val="none" w:sz="0" w:space="0" w:color="auto"/>
        <w:left w:val="none" w:sz="0" w:space="0" w:color="auto"/>
        <w:bottom w:val="none" w:sz="0" w:space="0" w:color="auto"/>
        <w:right w:val="none" w:sz="0" w:space="0" w:color="auto"/>
      </w:divBdr>
    </w:div>
    <w:div w:id="771507689">
      <w:bodyDiv w:val="1"/>
      <w:marLeft w:val="0"/>
      <w:marRight w:val="0"/>
      <w:marTop w:val="0"/>
      <w:marBottom w:val="0"/>
      <w:divBdr>
        <w:top w:val="none" w:sz="0" w:space="0" w:color="auto"/>
        <w:left w:val="none" w:sz="0" w:space="0" w:color="auto"/>
        <w:bottom w:val="none" w:sz="0" w:space="0" w:color="auto"/>
        <w:right w:val="none" w:sz="0" w:space="0" w:color="auto"/>
      </w:divBdr>
    </w:div>
    <w:div w:id="802890410">
      <w:bodyDiv w:val="1"/>
      <w:marLeft w:val="120"/>
      <w:marRight w:val="120"/>
      <w:marTop w:val="120"/>
      <w:marBottom w:val="120"/>
      <w:divBdr>
        <w:top w:val="none" w:sz="0" w:space="0" w:color="auto"/>
        <w:left w:val="none" w:sz="0" w:space="0" w:color="auto"/>
        <w:bottom w:val="none" w:sz="0" w:space="0" w:color="auto"/>
        <w:right w:val="none" w:sz="0" w:space="0" w:color="auto"/>
      </w:divBdr>
      <w:divsChild>
        <w:div w:id="1272709624">
          <w:marLeft w:val="0"/>
          <w:marRight w:val="0"/>
          <w:marTop w:val="0"/>
          <w:marBottom w:val="0"/>
          <w:divBdr>
            <w:top w:val="none" w:sz="0" w:space="0" w:color="auto"/>
            <w:left w:val="none" w:sz="0" w:space="0" w:color="auto"/>
            <w:bottom w:val="none" w:sz="0" w:space="0" w:color="auto"/>
            <w:right w:val="none" w:sz="0" w:space="0" w:color="auto"/>
          </w:divBdr>
          <w:divsChild>
            <w:div w:id="419179855">
              <w:marLeft w:val="0"/>
              <w:marRight w:val="0"/>
              <w:marTop w:val="0"/>
              <w:marBottom w:val="0"/>
              <w:divBdr>
                <w:top w:val="none" w:sz="0" w:space="0" w:color="auto"/>
                <w:left w:val="none" w:sz="0" w:space="0" w:color="auto"/>
                <w:bottom w:val="none" w:sz="0" w:space="0" w:color="auto"/>
                <w:right w:val="none" w:sz="0" w:space="0" w:color="auto"/>
              </w:divBdr>
              <w:divsChild>
                <w:div w:id="2123184640">
                  <w:marLeft w:val="0"/>
                  <w:marRight w:val="0"/>
                  <w:marTop w:val="0"/>
                  <w:marBottom w:val="0"/>
                  <w:divBdr>
                    <w:top w:val="none" w:sz="0" w:space="0" w:color="auto"/>
                    <w:left w:val="none" w:sz="0" w:space="0" w:color="auto"/>
                    <w:bottom w:val="none" w:sz="0" w:space="0" w:color="auto"/>
                    <w:right w:val="none" w:sz="0" w:space="0" w:color="auto"/>
                  </w:divBdr>
                  <w:divsChild>
                    <w:div w:id="1201628477">
                      <w:marLeft w:val="0"/>
                      <w:marRight w:val="0"/>
                      <w:marTop w:val="0"/>
                      <w:marBottom w:val="0"/>
                      <w:divBdr>
                        <w:top w:val="none" w:sz="0" w:space="0" w:color="auto"/>
                        <w:left w:val="none" w:sz="0" w:space="0" w:color="auto"/>
                        <w:bottom w:val="none" w:sz="0" w:space="0" w:color="auto"/>
                        <w:right w:val="none" w:sz="0" w:space="0" w:color="auto"/>
                      </w:divBdr>
                      <w:divsChild>
                        <w:div w:id="1942032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51337595">
      <w:bodyDiv w:val="1"/>
      <w:marLeft w:val="0"/>
      <w:marRight w:val="0"/>
      <w:marTop w:val="0"/>
      <w:marBottom w:val="0"/>
      <w:divBdr>
        <w:top w:val="none" w:sz="0" w:space="0" w:color="auto"/>
        <w:left w:val="none" w:sz="0" w:space="0" w:color="auto"/>
        <w:bottom w:val="none" w:sz="0" w:space="0" w:color="auto"/>
        <w:right w:val="none" w:sz="0" w:space="0" w:color="auto"/>
      </w:divBdr>
    </w:div>
    <w:div w:id="975574093">
      <w:bodyDiv w:val="1"/>
      <w:marLeft w:val="120"/>
      <w:marRight w:val="120"/>
      <w:marTop w:val="120"/>
      <w:marBottom w:val="120"/>
      <w:divBdr>
        <w:top w:val="none" w:sz="0" w:space="0" w:color="auto"/>
        <w:left w:val="none" w:sz="0" w:space="0" w:color="auto"/>
        <w:bottom w:val="none" w:sz="0" w:space="0" w:color="auto"/>
        <w:right w:val="none" w:sz="0" w:space="0" w:color="auto"/>
      </w:divBdr>
      <w:divsChild>
        <w:div w:id="601844004">
          <w:marLeft w:val="0"/>
          <w:marRight w:val="0"/>
          <w:marTop w:val="0"/>
          <w:marBottom w:val="0"/>
          <w:divBdr>
            <w:top w:val="none" w:sz="0" w:space="0" w:color="auto"/>
            <w:left w:val="none" w:sz="0" w:space="0" w:color="auto"/>
            <w:bottom w:val="none" w:sz="0" w:space="0" w:color="auto"/>
            <w:right w:val="none" w:sz="0" w:space="0" w:color="auto"/>
          </w:divBdr>
          <w:divsChild>
            <w:div w:id="2075810346">
              <w:marLeft w:val="0"/>
              <w:marRight w:val="0"/>
              <w:marTop w:val="0"/>
              <w:marBottom w:val="0"/>
              <w:divBdr>
                <w:top w:val="none" w:sz="0" w:space="0" w:color="auto"/>
                <w:left w:val="none" w:sz="0" w:space="0" w:color="auto"/>
                <w:bottom w:val="none" w:sz="0" w:space="0" w:color="auto"/>
                <w:right w:val="none" w:sz="0" w:space="0" w:color="auto"/>
              </w:divBdr>
              <w:divsChild>
                <w:div w:id="664210843">
                  <w:marLeft w:val="0"/>
                  <w:marRight w:val="0"/>
                  <w:marTop w:val="0"/>
                  <w:marBottom w:val="0"/>
                  <w:divBdr>
                    <w:top w:val="none" w:sz="0" w:space="0" w:color="auto"/>
                    <w:left w:val="none" w:sz="0" w:space="0" w:color="auto"/>
                    <w:bottom w:val="none" w:sz="0" w:space="0" w:color="auto"/>
                    <w:right w:val="none" w:sz="0" w:space="0" w:color="auto"/>
                  </w:divBdr>
                  <w:divsChild>
                    <w:div w:id="1356615476">
                      <w:marLeft w:val="0"/>
                      <w:marRight w:val="0"/>
                      <w:marTop w:val="0"/>
                      <w:marBottom w:val="0"/>
                      <w:divBdr>
                        <w:top w:val="none" w:sz="0" w:space="0" w:color="auto"/>
                        <w:left w:val="none" w:sz="0" w:space="0" w:color="auto"/>
                        <w:bottom w:val="none" w:sz="0" w:space="0" w:color="auto"/>
                        <w:right w:val="none" w:sz="0" w:space="0" w:color="auto"/>
                      </w:divBdr>
                      <w:divsChild>
                        <w:div w:id="115217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4450754">
      <w:bodyDiv w:val="1"/>
      <w:marLeft w:val="0"/>
      <w:marRight w:val="0"/>
      <w:marTop w:val="0"/>
      <w:marBottom w:val="0"/>
      <w:divBdr>
        <w:top w:val="none" w:sz="0" w:space="0" w:color="auto"/>
        <w:left w:val="none" w:sz="0" w:space="0" w:color="auto"/>
        <w:bottom w:val="none" w:sz="0" w:space="0" w:color="auto"/>
        <w:right w:val="none" w:sz="0" w:space="0" w:color="auto"/>
      </w:divBdr>
    </w:div>
    <w:div w:id="1205290995">
      <w:bodyDiv w:val="1"/>
      <w:marLeft w:val="0"/>
      <w:marRight w:val="0"/>
      <w:marTop w:val="0"/>
      <w:marBottom w:val="0"/>
      <w:divBdr>
        <w:top w:val="none" w:sz="0" w:space="0" w:color="auto"/>
        <w:left w:val="none" w:sz="0" w:space="0" w:color="auto"/>
        <w:bottom w:val="none" w:sz="0" w:space="0" w:color="auto"/>
        <w:right w:val="none" w:sz="0" w:space="0" w:color="auto"/>
      </w:divBdr>
    </w:div>
    <w:div w:id="1215191839">
      <w:bodyDiv w:val="1"/>
      <w:marLeft w:val="120"/>
      <w:marRight w:val="120"/>
      <w:marTop w:val="120"/>
      <w:marBottom w:val="120"/>
      <w:divBdr>
        <w:top w:val="none" w:sz="0" w:space="0" w:color="auto"/>
        <w:left w:val="none" w:sz="0" w:space="0" w:color="auto"/>
        <w:bottom w:val="none" w:sz="0" w:space="0" w:color="auto"/>
        <w:right w:val="none" w:sz="0" w:space="0" w:color="auto"/>
      </w:divBdr>
      <w:divsChild>
        <w:div w:id="793715056">
          <w:marLeft w:val="0"/>
          <w:marRight w:val="0"/>
          <w:marTop w:val="0"/>
          <w:marBottom w:val="0"/>
          <w:divBdr>
            <w:top w:val="none" w:sz="0" w:space="0" w:color="auto"/>
            <w:left w:val="none" w:sz="0" w:space="0" w:color="auto"/>
            <w:bottom w:val="none" w:sz="0" w:space="0" w:color="auto"/>
            <w:right w:val="none" w:sz="0" w:space="0" w:color="auto"/>
          </w:divBdr>
          <w:divsChild>
            <w:div w:id="1643922648">
              <w:marLeft w:val="0"/>
              <w:marRight w:val="0"/>
              <w:marTop w:val="0"/>
              <w:marBottom w:val="0"/>
              <w:divBdr>
                <w:top w:val="none" w:sz="0" w:space="0" w:color="auto"/>
                <w:left w:val="none" w:sz="0" w:space="0" w:color="auto"/>
                <w:bottom w:val="none" w:sz="0" w:space="0" w:color="auto"/>
                <w:right w:val="none" w:sz="0" w:space="0" w:color="auto"/>
              </w:divBdr>
              <w:divsChild>
                <w:div w:id="1509175335">
                  <w:marLeft w:val="0"/>
                  <w:marRight w:val="0"/>
                  <w:marTop w:val="0"/>
                  <w:marBottom w:val="0"/>
                  <w:divBdr>
                    <w:top w:val="none" w:sz="0" w:space="0" w:color="auto"/>
                    <w:left w:val="none" w:sz="0" w:space="0" w:color="auto"/>
                    <w:bottom w:val="none" w:sz="0" w:space="0" w:color="auto"/>
                    <w:right w:val="none" w:sz="0" w:space="0" w:color="auto"/>
                  </w:divBdr>
                  <w:divsChild>
                    <w:div w:id="486551935">
                      <w:marLeft w:val="0"/>
                      <w:marRight w:val="0"/>
                      <w:marTop w:val="0"/>
                      <w:marBottom w:val="0"/>
                      <w:divBdr>
                        <w:top w:val="none" w:sz="0" w:space="0" w:color="auto"/>
                        <w:left w:val="none" w:sz="0" w:space="0" w:color="auto"/>
                        <w:bottom w:val="none" w:sz="0" w:space="0" w:color="auto"/>
                        <w:right w:val="none" w:sz="0" w:space="0" w:color="auto"/>
                      </w:divBdr>
                      <w:divsChild>
                        <w:div w:id="542258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8277252">
      <w:bodyDiv w:val="1"/>
      <w:marLeft w:val="0"/>
      <w:marRight w:val="0"/>
      <w:marTop w:val="0"/>
      <w:marBottom w:val="0"/>
      <w:divBdr>
        <w:top w:val="none" w:sz="0" w:space="0" w:color="auto"/>
        <w:left w:val="none" w:sz="0" w:space="0" w:color="auto"/>
        <w:bottom w:val="none" w:sz="0" w:space="0" w:color="auto"/>
        <w:right w:val="none" w:sz="0" w:space="0" w:color="auto"/>
      </w:divBdr>
    </w:div>
    <w:div w:id="1623731756">
      <w:bodyDiv w:val="1"/>
      <w:marLeft w:val="0"/>
      <w:marRight w:val="0"/>
      <w:marTop w:val="0"/>
      <w:marBottom w:val="0"/>
      <w:divBdr>
        <w:top w:val="none" w:sz="0" w:space="0" w:color="auto"/>
        <w:left w:val="none" w:sz="0" w:space="0" w:color="auto"/>
        <w:bottom w:val="none" w:sz="0" w:space="0" w:color="auto"/>
        <w:right w:val="none" w:sz="0" w:space="0" w:color="auto"/>
      </w:divBdr>
      <w:divsChild>
        <w:div w:id="1406223844">
          <w:marLeft w:val="0"/>
          <w:marRight w:val="0"/>
          <w:marTop w:val="0"/>
          <w:marBottom w:val="0"/>
          <w:divBdr>
            <w:top w:val="none" w:sz="0" w:space="0" w:color="auto"/>
            <w:left w:val="none" w:sz="0" w:space="0" w:color="auto"/>
            <w:bottom w:val="none" w:sz="0" w:space="0" w:color="auto"/>
            <w:right w:val="none" w:sz="0" w:space="0" w:color="auto"/>
          </w:divBdr>
          <w:divsChild>
            <w:div w:id="2044865498">
              <w:marLeft w:val="0"/>
              <w:marRight w:val="0"/>
              <w:marTop w:val="0"/>
              <w:marBottom w:val="0"/>
              <w:divBdr>
                <w:top w:val="none" w:sz="0" w:space="0" w:color="auto"/>
                <w:left w:val="none" w:sz="0" w:space="0" w:color="auto"/>
                <w:bottom w:val="none" w:sz="0" w:space="0" w:color="auto"/>
                <w:right w:val="none" w:sz="0" w:space="0" w:color="auto"/>
              </w:divBdr>
              <w:divsChild>
                <w:div w:id="163475327">
                  <w:marLeft w:val="0"/>
                  <w:marRight w:val="0"/>
                  <w:marTop w:val="0"/>
                  <w:marBottom w:val="0"/>
                  <w:divBdr>
                    <w:top w:val="none" w:sz="0" w:space="0" w:color="auto"/>
                    <w:left w:val="none" w:sz="0" w:space="0" w:color="auto"/>
                    <w:bottom w:val="none" w:sz="0" w:space="0" w:color="auto"/>
                    <w:right w:val="none" w:sz="0" w:space="0" w:color="auto"/>
                  </w:divBdr>
                  <w:divsChild>
                    <w:div w:id="2143884256">
                      <w:marLeft w:val="0"/>
                      <w:marRight w:val="0"/>
                      <w:marTop w:val="0"/>
                      <w:marBottom w:val="0"/>
                      <w:divBdr>
                        <w:top w:val="none" w:sz="0" w:space="0" w:color="auto"/>
                        <w:left w:val="none" w:sz="0" w:space="0" w:color="auto"/>
                        <w:bottom w:val="none" w:sz="0" w:space="0" w:color="auto"/>
                        <w:right w:val="none" w:sz="0" w:space="0" w:color="auto"/>
                      </w:divBdr>
                      <w:divsChild>
                        <w:div w:id="636493576">
                          <w:marLeft w:val="0"/>
                          <w:marRight w:val="0"/>
                          <w:marTop w:val="0"/>
                          <w:marBottom w:val="0"/>
                          <w:divBdr>
                            <w:top w:val="none" w:sz="0" w:space="0" w:color="auto"/>
                            <w:left w:val="none" w:sz="0" w:space="0" w:color="auto"/>
                            <w:bottom w:val="none" w:sz="0" w:space="0" w:color="auto"/>
                            <w:right w:val="none" w:sz="0" w:space="0" w:color="auto"/>
                          </w:divBdr>
                          <w:divsChild>
                            <w:div w:id="1635598138">
                              <w:marLeft w:val="0"/>
                              <w:marRight w:val="0"/>
                              <w:marTop w:val="0"/>
                              <w:marBottom w:val="0"/>
                              <w:divBdr>
                                <w:top w:val="none" w:sz="0" w:space="0" w:color="auto"/>
                                <w:left w:val="none" w:sz="0" w:space="0" w:color="auto"/>
                                <w:bottom w:val="none" w:sz="0" w:space="0" w:color="auto"/>
                                <w:right w:val="none" w:sz="0" w:space="0" w:color="auto"/>
                              </w:divBdr>
                              <w:divsChild>
                                <w:div w:id="160972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75304362">
      <w:bodyDiv w:val="1"/>
      <w:marLeft w:val="0"/>
      <w:marRight w:val="0"/>
      <w:marTop w:val="0"/>
      <w:marBottom w:val="0"/>
      <w:divBdr>
        <w:top w:val="none" w:sz="0" w:space="0" w:color="auto"/>
        <w:left w:val="none" w:sz="0" w:space="0" w:color="auto"/>
        <w:bottom w:val="none" w:sz="0" w:space="0" w:color="auto"/>
        <w:right w:val="none" w:sz="0" w:space="0" w:color="auto"/>
      </w:divBdr>
    </w:div>
    <w:div w:id="1741170547">
      <w:bodyDiv w:val="1"/>
      <w:marLeft w:val="120"/>
      <w:marRight w:val="120"/>
      <w:marTop w:val="120"/>
      <w:marBottom w:val="120"/>
      <w:divBdr>
        <w:top w:val="none" w:sz="0" w:space="0" w:color="auto"/>
        <w:left w:val="none" w:sz="0" w:space="0" w:color="auto"/>
        <w:bottom w:val="none" w:sz="0" w:space="0" w:color="auto"/>
        <w:right w:val="none" w:sz="0" w:space="0" w:color="auto"/>
      </w:divBdr>
      <w:divsChild>
        <w:div w:id="169368516">
          <w:marLeft w:val="0"/>
          <w:marRight w:val="0"/>
          <w:marTop w:val="0"/>
          <w:marBottom w:val="0"/>
          <w:divBdr>
            <w:top w:val="none" w:sz="0" w:space="0" w:color="auto"/>
            <w:left w:val="none" w:sz="0" w:space="0" w:color="auto"/>
            <w:bottom w:val="none" w:sz="0" w:space="0" w:color="auto"/>
            <w:right w:val="none" w:sz="0" w:space="0" w:color="auto"/>
          </w:divBdr>
          <w:divsChild>
            <w:div w:id="2006088032">
              <w:marLeft w:val="0"/>
              <w:marRight w:val="0"/>
              <w:marTop w:val="0"/>
              <w:marBottom w:val="0"/>
              <w:divBdr>
                <w:top w:val="none" w:sz="0" w:space="0" w:color="auto"/>
                <w:left w:val="none" w:sz="0" w:space="0" w:color="auto"/>
                <w:bottom w:val="none" w:sz="0" w:space="0" w:color="auto"/>
                <w:right w:val="none" w:sz="0" w:space="0" w:color="auto"/>
              </w:divBdr>
              <w:divsChild>
                <w:div w:id="1434740609">
                  <w:marLeft w:val="0"/>
                  <w:marRight w:val="0"/>
                  <w:marTop w:val="0"/>
                  <w:marBottom w:val="0"/>
                  <w:divBdr>
                    <w:top w:val="none" w:sz="0" w:space="0" w:color="auto"/>
                    <w:left w:val="none" w:sz="0" w:space="0" w:color="auto"/>
                    <w:bottom w:val="none" w:sz="0" w:space="0" w:color="auto"/>
                    <w:right w:val="none" w:sz="0" w:space="0" w:color="auto"/>
                  </w:divBdr>
                  <w:divsChild>
                    <w:div w:id="1291209305">
                      <w:marLeft w:val="0"/>
                      <w:marRight w:val="0"/>
                      <w:marTop w:val="0"/>
                      <w:marBottom w:val="0"/>
                      <w:divBdr>
                        <w:top w:val="none" w:sz="0" w:space="0" w:color="auto"/>
                        <w:left w:val="none" w:sz="0" w:space="0" w:color="auto"/>
                        <w:bottom w:val="none" w:sz="0" w:space="0" w:color="auto"/>
                        <w:right w:val="none" w:sz="0" w:space="0" w:color="auto"/>
                      </w:divBdr>
                      <w:divsChild>
                        <w:div w:id="91470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3376968">
      <w:bodyDiv w:val="1"/>
      <w:marLeft w:val="120"/>
      <w:marRight w:val="120"/>
      <w:marTop w:val="120"/>
      <w:marBottom w:val="120"/>
      <w:divBdr>
        <w:top w:val="none" w:sz="0" w:space="0" w:color="auto"/>
        <w:left w:val="none" w:sz="0" w:space="0" w:color="auto"/>
        <w:bottom w:val="none" w:sz="0" w:space="0" w:color="auto"/>
        <w:right w:val="none" w:sz="0" w:space="0" w:color="auto"/>
      </w:divBdr>
      <w:divsChild>
        <w:div w:id="865757908">
          <w:marLeft w:val="0"/>
          <w:marRight w:val="0"/>
          <w:marTop w:val="0"/>
          <w:marBottom w:val="0"/>
          <w:divBdr>
            <w:top w:val="none" w:sz="0" w:space="0" w:color="auto"/>
            <w:left w:val="none" w:sz="0" w:space="0" w:color="auto"/>
            <w:bottom w:val="none" w:sz="0" w:space="0" w:color="auto"/>
            <w:right w:val="none" w:sz="0" w:space="0" w:color="auto"/>
          </w:divBdr>
          <w:divsChild>
            <w:div w:id="241646491">
              <w:marLeft w:val="0"/>
              <w:marRight w:val="0"/>
              <w:marTop w:val="0"/>
              <w:marBottom w:val="0"/>
              <w:divBdr>
                <w:top w:val="none" w:sz="0" w:space="0" w:color="auto"/>
                <w:left w:val="none" w:sz="0" w:space="0" w:color="auto"/>
                <w:bottom w:val="none" w:sz="0" w:space="0" w:color="auto"/>
                <w:right w:val="none" w:sz="0" w:space="0" w:color="auto"/>
              </w:divBdr>
              <w:divsChild>
                <w:div w:id="416752656">
                  <w:marLeft w:val="0"/>
                  <w:marRight w:val="0"/>
                  <w:marTop w:val="0"/>
                  <w:marBottom w:val="0"/>
                  <w:divBdr>
                    <w:top w:val="none" w:sz="0" w:space="0" w:color="auto"/>
                    <w:left w:val="none" w:sz="0" w:space="0" w:color="auto"/>
                    <w:bottom w:val="none" w:sz="0" w:space="0" w:color="auto"/>
                    <w:right w:val="none" w:sz="0" w:space="0" w:color="auto"/>
                  </w:divBdr>
                  <w:divsChild>
                    <w:div w:id="1071122406">
                      <w:marLeft w:val="0"/>
                      <w:marRight w:val="0"/>
                      <w:marTop w:val="0"/>
                      <w:marBottom w:val="0"/>
                      <w:divBdr>
                        <w:top w:val="none" w:sz="0" w:space="0" w:color="auto"/>
                        <w:left w:val="none" w:sz="0" w:space="0" w:color="auto"/>
                        <w:bottom w:val="none" w:sz="0" w:space="0" w:color="auto"/>
                        <w:right w:val="none" w:sz="0" w:space="0" w:color="auto"/>
                      </w:divBdr>
                      <w:divsChild>
                        <w:div w:id="1617524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9250667">
      <w:bodyDiv w:val="1"/>
      <w:marLeft w:val="120"/>
      <w:marRight w:val="120"/>
      <w:marTop w:val="120"/>
      <w:marBottom w:val="120"/>
      <w:divBdr>
        <w:top w:val="none" w:sz="0" w:space="0" w:color="auto"/>
        <w:left w:val="none" w:sz="0" w:space="0" w:color="auto"/>
        <w:bottom w:val="none" w:sz="0" w:space="0" w:color="auto"/>
        <w:right w:val="none" w:sz="0" w:space="0" w:color="auto"/>
      </w:divBdr>
      <w:divsChild>
        <w:div w:id="1448280156">
          <w:marLeft w:val="0"/>
          <w:marRight w:val="0"/>
          <w:marTop w:val="0"/>
          <w:marBottom w:val="0"/>
          <w:divBdr>
            <w:top w:val="none" w:sz="0" w:space="0" w:color="auto"/>
            <w:left w:val="none" w:sz="0" w:space="0" w:color="auto"/>
            <w:bottom w:val="none" w:sz="0" w:space="0" w:color="auto"/>
            <w:right w:val="none" w:sz="0" w:space="0" w:color="auto"/>
          </w:divBdr>
          <w:divsChild>
            <w:div w:id="1700818967">
              <w:marLeft w:val="0"/>
              <w:marRight w:val="0"/>
              <w:marTop w:val="0"/>
              <w:marBottom w:val="0"/>
              <w:divBdr>
                <w:top w:val="none" w:sz="0" w:space="0" w:color="auto"/>
                <w:left w:val="none" w:sz="0" w:space="0" w:color="auto"/>
                <w:bottom w:val="none" w:sz="0" w:space="0" w:color="auto"/>
                <w:right w:val="none" w:sz="0" w:space="0" w:color="auto"/>
              </w:divBdr>
              <w:divsChild>
                <w:div w:id="427506908">
                  <w:marLeft w:val="0"/>
                  <w:marRight w:val="0"/>
                  <w:marTop w:val="0"/>
                  <w:marBottom w:val="0"/>
                  <w:divBdr>
                    <w:top w:val="none" w:sz="0" w:space="0" w:color="auto"/>
                    <w:left w:val="none" w:sz="0" w:space="0" w:color="auto"/>
                    <w:bottom w:val="none" w:sz="0" w:space="0" w:color="auto"/>
                    <w:right w:val="none" w:sz="0" w:space="0" w:color="auto"/>
                  </w:divBdr>
                  <w:divsChild>
                    <w:div w:id="1148009293">
                      <w:marLeft w:val="0"/>
                      <w:marRight w:val="0"/>
                      <w:marTop w:val="0"/>
                      <w:marBottom w:val="0"/>
                      <w:divBdr>
                        <w:top w:val="none" w:sz="0" w:space="0" w:color="auto"/>
                        <w:left w:val="none" w:sz="0" w:space="0" w:color="auto"/>
                        <w:bottom w:val="none" w:sz="0" w:space="0" w:color="auto"/>
                        <w:right w:val="none" w:sz="0" w:space="0" w:color="auto"/>
                      </w:divBdr>
                      <w:divsChild>
                        <w:div w:id="1714815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www.lovdata.no/all/hl-19630621-023.html" TargetMode="External"/><Relationship Id="rId21" Type="http://schemas.openxmlformats.org/officeDocument/2006/relationships/hyperlink" Target="http://www.lovdata.no/cgi-wift/ldles?doc=/sf/sf/sf-20100326-0489.html" TargetMode="External"/><Relationship Id="rId42" Type="http://schemas.openxmlformats.org/officeDocument/2006/relationships/hyperlink" Target="http://www.lovdata.no/for/sf/md/xd-20040601-0931.html" TargetMode="External"/><Relationship Id="rId47" Type="http://schemas.openxmlformats.org/officeDocument/2006/relationships/hyperlink" Target="http://www.arbeidstilsynet.no/regelverk/index.html" TargetMode="External"/><Relationship Id="rId63" Type="http://schemas.openxmlformats.org/officeDocument/2006/relationships/footer" Target="footer2.xml"/><Relationship Id="rId68"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www.lovdata.no/all/hl-19780609-050.html" TargetMode="External"/><Relationship Id="rId11" Type="http://schemas.openxmlformats.org/officeDocument/2006/relationships/image" Target="media/image4.png"/><Relationship Id="rId24" Type="http://schemas.openxmlformats.org/officeDocument/2006/relationships/hyperlink" Target="https://lovdata.no/dokument/NL/lov/2012-03-16-12" TargetMode="External"/><Relationship Id="rId32" Type="http://schemas.openxmlformats.org/officeDocument/2006/relationships/hyperlink" Target="https://lovdata.no/dokument/SF/forskrift/2016-12-22-1868" TargetMode="External"/><Relationship Id="rId37" Type="http://schemas.openxmlformats.org/officeDocument/2006/relationships/hyperlink" Target="http://www.lovdata.no/all/hl-19810313-006.html" TargetMode="External"/><Relationship Id="rId40" Type="http://schemas.openxmlformats.org/officeDocument/2006/relationships/hyperlink" Target="http://www.lovdata.no/all/hl-20001124-082.html" TargetMode="External"/><Relationship Id="rId45" Type="http://schemas.openxmlformats.org/officeDocument/2006/relationships/hyperlink" Target="http://www.lovdata.no/cgi-wift/ldles?doc=/sf/sf/sf-20040601-0931.html" TargetMode="External"/><Relationship Id="rId53" Type="http://schemas.openxmlformats.org/officeDocument/2006/relationships/hyperlink" Target="https://va-jus.no/" TargetMode="External"/><Relationship Id="rId58" Type="http://schemas.openxmlformats.org/officeDocument/2006/relationships/image" Target="media/image11.png"/><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header" Target="header2.xml"/><Relationship Id="rId19" Type="http://schemas.openxmlformats.org/officeDocument/2006/relationships/footer" Target="footer1.xml"/><Relationship Id="rId14" Type="http://schemas.openxmlformats.org/officeDocument/2006/relationships/image" Target="media/image7.png"/><Relationship Id="rId22" Type="http://schemas.openxmlformats.org/officeDocument/2006/relationships/hyperlink" Target="http://www.lovdata.no/cgi-wift/wiftldles?doc=/app/gratis/www/docroot/for/sf/kr/kr-20100326-0488.html&amp;emne=forskrift*%20om*%20byggesak*&amp;&amp;" TargetMode="External"/><Relationship Id="rId27" Type="http://schemas.openxmlformats.org/officeDocument/2006/relationships/hyperlink" Target="https://lovdata.no/dokument/SF/forskrift/2020-12-18-2986" TargetMode="External"/><Relationship Id="rId30" Type="http://schemas.openxmlformats.org/officeDocument/2006/relationships/hyperlink" Target="http://www.lovdata.no/all/hl-20001124-082.html" TargetMode="External"/><Relationship Id="rId35" Type="http://schemas.openxmlformats.org/officeDocument/2006/relationships/hyperlink" Target="http://www.lovdata.no/for/sf/ld/xd-19941215-1187.html" TargetMode="External"/><Relationship Id="rId43" Type="http://schemas.openxmlformats.org/officeDocument/2006/relationships/hyperlink" Target="http://www.lovdata.no/for/sf/md/xd-20040601-0931.html" TargetMode="External"/><Relationship Id="rId48" Type="http://schemas.openxmlformats.org/officeDocument/2006/relationships/hyperlink" Target="http://www.lovdata.no/cgi-wift/ldles?doc=/sf/sf/sf-19961206-1127.html" TargetMode="External"/><Relationship Id="rId56" Type="http://schemas.openxmlformats.org/officeDocument/2006/relationships/hyperlink" Target="https://dibk.no/byggeregler/tek/3/11/v/11-17/" TargetMode="External"/><Relationship Id="rId64" Type="http://schemas.openxmlformats.org/officeDocument/2006/relationships/footer" Target="footer3.xml"/><Relationship Id="rId69" Type="http://schemas.openxmlformats.org/officeDocument/2006/relationships/customXml" Target="../customXml/item2.xml"/><Relationship Id="rId8" Type="http://schemas.openxmlformats.org/officeDocument/2006/relationships/image" Target="media/image1.jpeg"/><Relationship Id="rId51" Type="http://schemas.openxmlformats.org/officeDocument/2006/relationships/hyperlink" Target="http://www.lovdata.no/for/sf/md/xd-20040601-0931.html"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hyperlink" Target="http://www.lovdata.no/all/hl-20050617-062.html" TargetMode="External"/><Relationship Id="rId33" Type="http://schemas.openxmlformats.org/officeDocument/2006/relationships/hyperlink" Target="https://lovdata.no/dokument/SF/forskrift/2015-12-17-1710" TargetMode="External"/><Relationship Id="rId38" Type="http://schemas.openxmlformats.org/officeDocument/2006/relationships/hyperlink" Target="http://www.lovdata.no/for/sf/md/xd-20040601-0931.html" TargetMode="External"/><Relationship Id="rId46" Type="http://schemas.openxmlformats.org/officeDocument/2006/relationships/hyperlink" Target="http://www.lovdata.no/for/sf/ad/ad-20111206-1357.html" TargetMode="External"/><Relationship Id="rId59" Type="http://schemas.openxmlformats.org/officeDocument/2006/relationships/hyperlink" Target="http://www.va-blad.no/index.php?article=&amp;id=176&amp;option=com_content&amp;Itemid=64" TargetMode="External"/><Relationship Id="rId67" Type="http://schemas.openxmlformats.org/officeDocument/2006/relationships/fontTable" Target="fontTable.xml"/><Relationship Id="rId20" Type="http://schemas.openxmlformats.org/officeDocument/2006/relationships/hyperlink" Target="http://www.lovdata.no/all/nl-20080627-071.html" TargetMode="External"/><Relationship Id="rId41" Type="http://schemas.openxmlformats.org/officeDocument/2006/relationships/hyperlink" Target="http://www.lovdata.no/for/sf/md/xd-20040601-0931.html" TargetMode="External"/><Relationship Id="rId54" Type="http://schemas.openxmlformats.org/officeDocument/2006/relationships/hyperlink" Target="https://viewers.vegnorm.vegvesen.no/product/859998/nb" TargetMode="External"/><Relationship Id="rId62" Type="http://schemas.openxmlformats.org/officeDocument/2006/relationships/header" Target="header3.xml"/><Relationship Id="rId70"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yperlink" Target="http://www.lovdata.no/for/sf/ad/xd-20090803-1028.html" TargetMode="External"/><Relationship Id="rId28" Type="http://schemas.openxmlformats.org/officeDocument/2006/relationships/hyperlink" Target="http://www.lovdata.no/all/hl-19780609-050.html" TargetMode="External"/><Relationship Id="rId36" Type="http://schemas.openxmlformats.org/officeDocument/2006/relationships/hyperlink" Target="http://www.lovdata.no/all/hl-19760611-079.html" TargetMode="External"/><Relationship Id="rId49" Type="http://schemas.openxmlformats.org/officeDocument/2006/relationships/hyperlink" Target="http://www.lovdata.no/for/sf/ho/xo-20030425-0486.html" TargetMode="External"/><Relationship Id="rId57" Type="http://schemas.openxmlformats.org/officeDocument/2006/relationships/hyperlink" Target="http://rorsenter.egroup.no/VA-blad/va_blad_enkeltvis/blad96.pdf.pdf" TargetMode="External"/><Relationship Id="rId10" Type="http://schemas.openxmlformats.org/officeDocument/2006/relationships/image" Target="media/image3.png"/><Relationship Id="rId31" Type="http://schemas.openxmlformats.org/officeDocument/2006/relationships/hyperlink" Target="http://www.lovdata.no/for/sf/oe/xe-20091218-1600.html" TargetMode="External"/><Relationship Id="rId44" Type="http://schemas.openxmlformats.org/officeDocument/2006/relationships/hyperlink" Target="http://www.lovdata.no/for/sf/md/xd-20040601-0931.html" TargetMode="External"/><Relationship Id="rId52" Type="http://schemas.openxmlformats.org/officeDocument/2006/relationships/hyperlink" Target="http://www.lovdata.no/for/sf/md/xd-20040601-0931.html" TargetMode="External"/><Relationship Id="rId60" Type="http://schemas.openxmlformats.org/officeDocument/2006/relationships/hyperlink" Target="http://www.va-blad.no/index.php?article=&amp;id=177&amp;option=com_content&amp;Itemid=64" TargetMode="External"/><Relationship Id="rId65"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header" Target="header1.xml"/><Relationship Id="rId39" Type="http://schemas.openxmlformats.org/officeDocument/2006/relationships/hyperlink" Target="http://www.lovdata.no/for/sf/ld/xd-20030704-0951.html" TargetMode="External"/><Relationship Id="rId34" Type="http://schemas.openxmlformats.org/officeDocument/2006/relationships/hyperlink" Target="https://www.dsb.no/lover/brannvern-brannvesen-nodnett/veiledning-til-forskrift/veiledning-til-forskrift-om-brannforebygging/" TargetMode="External"/><Relationship Id="rId50" Type="http://schemas.openxmlformats.org/officeDocument/2006/relationships/hyperlink" Target="http://www.kommuneforlaget.no/" TargetMode="External"/><Relationship Id="rId55" Type="http://schemas.openxmlformats.org/officeDocument/2006/relationships/hyperlink" Target="https://dibk.no/regelverk/byggteknisk-forskrift-tek17/11/v/11-1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Prosjekt\105%20VA%20Norm%20&#197;lav%20kommunane\Planlegging\VA%20Norm%20&#197;LAV%20kommunane%20-%20D%20(Reparert).dot"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02EDB98DB2DBD748BB276E0B56122407" ma:contentTypeVersion="22" ma:contentTypeDescription="Opprett et nytt dokument." ma:contentTypeScope="" ma:versionID="065834df057c04289cadb1f10a7e1393">
  <xsd:schema xmlns:xsd="http://www.w3.org/2001/XMLSchema" xmlns:xs="http://www.w3.org/2001/XMLSchema" xmlns:p="http://schemas.microsoft.com/office/2006/metadata/properties" xmlns:ns2="fe7def14-1621-467d-b2b6-bb4fa098e69a" xmlns:ns3="292c1f34-ed1a-41ec-bd9e-c7a0c4035834" targetNamespace="http://schemas.microsoft.com/office/2006/metadata/properties" ma:root="true" ma:fieldsID="a834be700edc22fb88bffcb7ee8f996e" ns2:_="" ns3:_="">
    <xsd:import namespace="fe7def14-1621-467d-b2b6-bb4fa098e69a"/>
    <xsd:import namespace="292c1f34-ed1a-41ec-bd9e-c7a0c403583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MediaServiceLocation" minOccurs="0"/>
                <xsd:element ref="ns2:MediaServiceAutoKeyPoints" minOccurs="0"/>
                <xsd:element ref="ns2:MediaServiceKeyPoint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Dato_x0020_og_x0020_tidspunkt" minOccurs="0"/>
                <xsd:element ref="ns2:Mengde" minOccurs="0"/>
                <xsd:element ref="ns2:Entrepren_x00f8_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7def14-1621-467d-b2b6-bb4fa098e6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emerkelapper" ma:readOnly="false" ma:fieldId="{5cf76f15-5ced-4ddc-b409-7134ff3c332f}" ma:taxonomyMulti="true" ma:sspId="342ee66d-4320-4006-b867-72545b1f0a9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Dato_x0020_og_x0020_tidspunkt" ma:index="27" nillable="true" ma:displayName="Dato og tidspunkt" ma:format="Dropdown" ma:internalName="Dato_x0020_og_x0020_tidspunkt">
      <xsd:simpleType>
        <xsd:restriction base="dms:Choice">
          <xsd:enumeration value="Valg 1"/>
        </xsd:restriction>
      </xsd:simpleType>
    </xsd:element>
    <xsd:element name="Mengde" ma:index="28" nillable="true" ma:displayName="Mengde" ma:format="Dropdown" ma:internalName="Mengde" ma:percentage="FALSE">
      <xsd:simpleType>
        <xsd:restriction base="dms:Number"/>
      </xsd:simpleType>
    </xsd:element>
    <xsd:element name="Entrepren_x00f8_r" ma:index="29" nillable="true" ma:displayName="Entreprenør" ma:internalName="Entrepren_x00f8_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92c1f34-ed1a-41ec-bd9e-c7a0c4035834" elementFormDefault="qualified">
    <xsd:import namespace="http://schemas.microsoft.com/office/2006/documentManagement/types"/>
    <xsd:import namespace="http://schemas.microsoft.com/office/infopath/2007/PartnerControls"/>
    <xsd:element name="SharedWithUsers" ma:index="16"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lingsdetaljer" ma:internalName="SharedWithDetails" ma:readOnly="true">
      <xsd:simpleType>
        <xsd:restriction base="dms:Note">
          <xsd:maxLength value="255"/>
        </xsd:restriction>
      </xsd:simpleType>
    </xsd:element>
    <xsd:element name="TaxCatchAll" ma:index="23" nillable="true" ma:displayName="Taxonomy Catch All Column" ma:hidden="true" ma:list="{b9632fed-37c8-40c8-8087-8678a414e77b}" ma:internalName="TaxCatchAll" ma:showField="CatchAllData" ma:web="292c1f34-ed1a-41ec-bd9e-c7a0c403583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e7def14-1621-467d-b2b6-bb4fa098e69a">
      <Terms xmlns="http://schemas.microsoft.com/office/infopath/2007/PartnerControls"/>
    </lcf76f155ced4ddcb4097134ff3c332f>
    <Mengde xmlns="fe7def14-1621-467d-b2b6-bb4fa098e69a" xsi:nil="true"/>
    <TaxCatchAll xmlns="292c1f34-ed1a-41ec-bd9e-c7a0c4035834" xsi:nil="true"/>
    <Dato_x0020_og_x0020_tidspunkt xmlns="fe7def14-1621-467d-b2b6-bb4fa098e69a" xsi:nil="true"/>
    <Entrepren_x00f8_r xmlns="fe7def14-1621-467d-b2b6-bb4fa098e69a">
      <UserInfo>
        <DisplayName/>
        <AccountId xsi:nil="true"/>
        <AccountType/>
      </UserInfo>
    </Entrepren_x00f8_r>
  </documentManagement>
</p:properties>
</file>

<file path=customXml/itemProps1.xml><?xml version="1.0" encoding="utf-8"?>
<ds:datastoreItem xmlns:ds="http://schemas.openxmlformats.org/officeDocument/2006/customXml" ds:itemID="{3C93F968-FCCD-45F0-95A8-8538988DFE4E}">
  <ds:schemaRefs>
    <ds:schemaRef ds:uri="http://schemas.openxmlformats.org/officeDocument/2006/bibliography"/>
  </ds:schemaRefs>
</ds:datastoreItem>
</file>

<file path=customXml/itemProps2.xml><?xml version="1.0" encoding="utf-8"?>
<ds:datastoreItem xmlns:ds="http://schemas.openxmlformats.org/officeDocument/2006/customXml" ds:itemID="{FBBB482F-864C-4EAD-BDC6-0E9AECD5C042}"/>
</file>

<file path=customXml/itemProps3.xml><?xml version="1.0" encoding="utf-8"?>
<ds:datastoreItem xmlns:ds="http://schemas.openxmlformats.org/officeDocument/2006/customXml" ds:itemID="{01F4213D-1A49-47D3-94E2-9F004B90D68F}"/>
</file>

<file path=customXml/itemProps4.xml><?xml version="1.0" encoding="utf-8"?>
<ds:datastoreItem xmlns:ds="http://schemas.openxmlformats.org/officeDocument/2006/customXml" ds:itemID="{1683B864-A314-4932-997F-852A76FF31A2}"/>
</file>

<file path=docProps/app.xml><?xml version="1.0" encoding="utf-8"?>
<Properties xmlns="http://schemas.openxmlformats.org/officeDocument/2006/extended-properties" xmlns:vt="http://schemas.openxmlformats.org/officeDocument/2006/docPropsVTypes">
  <Template>VA Norm ÅLAV kommunane - D (Reparert)</Template>
  <TotalTime>2433</TotalTime>
  <Pages>84</Pages>
  <Words>16509</Words>
  <Characters>87498</Characters>
  <Application>Microsoft Office Word</Application>
  <DocSecurity>0</DocSecurity>
  <Lines>729</Lines>
  <Paragraphs>207</Paragraphs>
  <ScaleCrop>false</ScaleCrop>
  <HeadingPairs>
    <vt:vector size="2" baseType="variant">
      <vt:variant>
        <vt:lpstr>Tittel</vt:lpstr>
      </vt:variant>
      <vt:variant>
        <vt:i4>1</vt:i4>
      </vt:variant>
    </vt:vector>
  </HeadingPairs>
  <TitlesOfParts>
    <vt:vector size="1" baseType="lpstr">
      <vt:lpstr>Generell Office '97 mal for bruk i Symfoni '97</vt:lpstr>
    </vt:vector>
  </TitlesOfParts>
  <Company>Bergen kommune</Company>
  <LinksUpToDate>false</LinksUpToDate>
  <CharactersWithSpaces>103800</CharactersWithSpaces>
  <SharedDoc>false</SharedDoc>
  <HLinks>
    <vt:vector size="660" baseType="variant">
      <vt:variant>
        <vt:i4>5046320</vt:i4>
      </vt:variant>
      <vt:variant>
        <vt:i4>639</vt:i4>
      </vt:variant>
      <vt:variant>
        <vt:i4>0</vt:i4>
      </vt:variant>
      <vt:variant>
        <vt:i4>5</vt:i4>
      </vt:variant>
      <vt:variant>
        <vt:lpwstr>http://www.va-blad.no/index.php?article=&amp;id=177&amp;option=com_content&amp;Itemid=64</vt:lpwstr>
      </vt:variant>
      <vt:variant>
        <vt:lpwstr/>
      </vt:variant>
      <vt:variant>
        <vt:i4>5046321</vt:i4>
      </vt:variant>
      <vt:variant>
        <vt:i4>636</vt:i4>
      </vt:variant>
      <vt:variant>
        <vt:i4>0</vt:i4>
      </vt:variant>
      <vt:variant>
        <vt:i4>5</vt:i4>
      </vt:variant>
      <vt:variant>
        <vt:lpwstr>http://www.va-blad.no/index.php?article=&amp;id=176&amp;option=com_content&amp;Itemid=64</vt:lpwstr>
      </vt:variant>
      <vt:variant>
        <vt:lpwstr/>
      </vt:variant>
      <vt:variant>
        <vt:i4>10420426</vt:i4>
      </vt:variant>
      <vt:variant>
        <vt:i4>633</vt:i4>
      </vt:variant>
      <vt:variant>
        <vt:i4>0</vt:i4>
      </vt:variant>
      <vt:variant>
        <vt:i4>5</vt:i4>
      </vt:variant>
      <vt:variant>
        <vt:lpwstr>../../../Teikningar/A16 Påkoplingskum trykkavløp.pdf</vt:lpwstr>
      </vt:variant>
      <vt:variant>
        <vt:lpwstr/>
      </vt:variant>
      <vt:variant>
        <vt:i4>4456472</vt:i4>
      </vt:variant>
      <vt:variant>
        <vt:i4>630</vt:i4>
      </vt:variant>
      <vt:variant>
        <vt:i4>0</vt:i4>
      </vt:variant>
      <vt:variant>
        <vt:i4>5</vt:i4>
      </vt:variant>
      <vt:variant>
        <vt:lpwstr>http://rorsenter.egroup.no/VA-blad/va_blad_enkeltvis/blad96.pdf.pdf</vt:lpwstr>
      </vt:variant>
      <vt:variant>
        <vt:lpwstr/>
      </vt:variant>
      <vt:variant>
        <vt:i4>1703937</vt:i4>
      </vt:variant>
      <vt:variant>
        <vt:i4>627</vt:i4>
      </vt:variant>
      <vt:variant>
        <vt:i4>0</vt:i4>
      </vt:variant>
      <vt:variant>
        <vt:i4>5</vt:i4>
      </vt:variant>
      <vt:variant>
        <vt:lpwstr>https://dibk.no/byggeregler/tek/3/11/v/11-17/</vt:lpwstr>
      </vt:variant>
      <vt:variant>
        <vt:lpwstr/>
      </vt:variant>
      <vt:variant>
        <vt:i4>3211360</vt:i4>
      </vt:variant>
      <vt:variant>
        <vt:i4>624</vt:i4>
      </vt:variant>
      <vt:variant>
        <vt:i4>0</vt:i4>
      </vt:variant>
      <vt:variant>
        <vt:i4>5</vt:i4>
      </vt:variant>
      <vt:variant>
        <vt:lpwstr>../../../../Driftsassistansen i Hordaland/VA Norm/VA Norm HardangerSunnhordland/Vedlegg/B3 Retningslinjer brannvatn og sprinklarvatn/B3 Retningslinjer Slokkevatn - versjon Hardanger og Sunnhordaland.docx</vt:lpwstr>
      </vt:variant>
      <vt:variant>
        <vt:lpwstr/>
      </vt:variant>
      <vt:variant>
        <vt:i4>19</vt:i4>
      </vt:variant>
      <vt:variant>
        <vt:i4>621</vt:i4>
      </vt:variant>
      <vt:variant>
        <vt:i4>0</vt:i4>
      </vt:variant>
      <vt:variant>
        <vt:i4>5</vt:i4>
      </vt:variant>
      <vt:variant>
        <vt:lpwstr>https://dibk.no/regelverk/byggteknisk-forskrift-tek17/11/v/11-17/</vt:lpwstr>
      </vt:variant>
      <vt:variant>
        <vt:lpwstr/>
      </vt:variant>
      <vt:variant>
        <vt:i4>1376305</vt:i4>
      </vt:variant>
      <vt:variant>
        <vt:i4>614</vt:i4>
      </vt:variant>
      <vt:variant>
        <vt:i4>0</vt:i4>
      </vt:variant>
      <vt:variant>
        <vt:i4>5</vt:i4>
      </vt:variant>
      <vt:variant>
        <vt:lpwstr/>
      </vt:variant>
      <vt:variant>
        <vt:lpwstr>_Toc83368126</vt:lpwstr>
      </vt:variant>
      <vt:variant>
        <vt:i4>1441841</vt:i4>
      </vt:variant>
      <vt:variant>
        <vt:i4>608</vt:i4>
      </vt:variant>
      <vt:variant>
        <vt:i4>0</vt:i4>
      </vt:variant>
      <vt:variant>
        <vt:i4>5</vt:i4>
      </vt:variant>
      <vt:variant>
        <vt:lpwstr/>
      </vt:variant>
      <vt:variant>
        <vt:lpwstr>_Toc83368125</vt:lpwstr>
      </vt:variant>
      <vt:variant>
        <vt:i4>1507377</vt:i4>
      </vt:variant>
      <vt:variant>
        <vt:i4>602</vt:i4>
      </vt:variant>
      <vt:variant>
        <vt:i4>0</vt:i4>
      </vt:variant>
      <vt:variant>
        <vt:i4>5</vt:i4>
      </vt:variant>
      <vt:variant>
        <vt:lpwstr/>
      </vt:variant>
      <vt:variant>
        <vt:lpwstr>_Toc83368124</vt:lpwstr>
      </vt:variant>
      <vt:variant>
        <vt:i4>1048625</vt:i4>
      </vt:variant>
      <vt:variant>
        <vt:i4>596</vt:i4>
      </vt:variant>
      <vt:variant>
        <vt:i4>0</vt:i4>
      </vt:variant>
      <vt:variant>
        <vt:i4>5</vt:i4>
      </vt:variant>
      <vt:variant>
        <vt:lpwstr/>
      </vt:variant>
      <vt:variant>
        <vt:lpwstr>_Toc83368123</vt:lpwstr>
      </vt:variant>
      <vt:variant>
        <vt:i4>1114161</vt:i4>
      </vt:variant>
      <vt:variant>
        <vt:i4>590</vt:i4>
      </vt:variant>
      <vt:variant>
        <vt:i4>0</vt:i4>
      </vt:variant>
      <vt:variant>
        <vt:i4>5</vt:i4>
      </vt:variant>
      <vt:variant>
        <vt:lpwstr/>
      </vt:variant>
      <vt:variant>
        <vt:lpwstr>_Toc83368122</vt:lpwstr>
      </vt:variant>
      <vt:variant>
        <vt:i4>1179697</vt:i4>
      </vt:variant>
      <vt:variant>
        <vt:i4>584</vt:i4>
      </vt:variant>
      <vt:variant>
        <vt:i4>0</vt:i4>
      </vt:variant>
      <vt:variant>
        <vt:i4>5</vt:i4>
      </vt:variant>
      <vt:variant>
        <vt:lpwstr/>
      </vt:variant>
      <vt:variant>
        <vt:lpwstr>_Toc83368121</vt:lpwstr>
      </vt:variant>
      <vt:variant>
        <vt:i4>1245233</vt:i4>
      </vt:variant>
      <vt:variant>
        <vt:i4>578</vt:i4>
      </vt:variant>
      <vt:variant>
        <vt:i4>0</vt:i4>
      </vt:variant>
      <vt:variant>
        <vt:i4>5</vt:i4>
      </vt:variant>
      <vt:variant>
        <vt:lpwstr/>
      </vt:variant>
      <vt:variant>
        <vt:lpwstr>_Toc83368120</vt:lpwstr>
      </vt:variant>
      <vt:variant>
        <vt:i4>1703986</vt:i4>
      </vt:variant>
      <vt:variant>
        <vt:i4>572</vt:i4>
      </vt:variant>
      <vt:variant>
        <vt:i4>0</vt:i4>
      </vt:variant>
      <vt:variant>
        <vt:i4>5</vt:i4>
      </vt:variant>
      <vt:variant>
        <vt:lpwstr/>
      </vt:variant>
      <vt:variant>
        <vt:lpwstr>_Toc83368119</vt:lpwstr>
      </vt:variant>
      <vt:variant>
        <vt:i4>1769522</vt:i4>
      </vt:variant>
      <vt:variant>
        <vt:i4>566</vt:i4>
      </vt:variant>
      <vt:variant>
        <vt:i4>0</vt:i4>
      </vt:variant>
      <vt:variant>
        <vt:i4>5</vt:i4>
      </vt:variant>
      <vt:variant>
        <vt:lpwstr/>
      </vt:variant>
      <vt:variant>
        <vt:lpwstr>_Toc83368118</vt:lpwstr>
      </vt:variant>
      <vt:variant>
        <vt:i4>1310770</vt:i4>
      </vt:variant>
      <vt:variant>
        <vt:i4>560</vt:i4>
      </vt:variant>
      <vt:variant>
        <vt:i4>0</vt:i4>
      </vt:variant>
      <vt:variant>
        <vt:i4>5</vt:i4>
      </vt:variant>
      <vt:variant>
        <vt:lpwstr/>
      </vt:variant>
      <vt:variant>
        <vt:lpwstr>_Toc83368117</vt:lpwstr>
      </vt:variant>
      <vt:variant>
        <vt:i4>1376306</vt:i4>
      </vt:variant>
      <vt:variant>
        <vt:i4>554</vt:i4>
      </vt:variant>
      <vt:variant>
        <vt:i4>0</vt:i4>
      </vt:variant>
      <vt:variant>
        <vt:i4>5</vt:i4>
      </vt:variant>
      <vt:variant>
        <vt:lpwstr/>
      </vt:variant>
      <vt:variant>
        <vt:lpwstr>_Toc83368116</vt:lpwstr>
      </vt:variant>
      <vt:variant>
        <vt:i4>1441842</vt:i4>
      </vt:variant>
      <vt:variant>
        <vt:i4>548</vt:i4>
      </vt:variant>
      <vt:variant>
        <vt:i4>0</vt:i4>
      </vt:variant>
      <vt:variant>
        <vt:i4>5</vt:i4>
      </vt:variant>
      <vt:variant>
        <vt:lpwstr/>
      </vt:variant>
      <vt:variant>
        <vt:lpwstr>_Toc83368115</vt:lpwstr>
      </vt:variant>
      <vt:variant>
        <vt:i4>1507378</vt:i4>
      </vt:variant>
      <vt:variant>
        <vt:i4>542</vt:i4>
      </vt:variant>
      <vt:variant>
        <vt:i4>0</vt:i4>
      </vt:variant>
      <vt:variant>
        <vt:i4>5</vt:i4>
      </vt:variant>
      <vt:variant>
        <vt:lpwstr/>
      </vt:variant>
      <vt:variant>
        <vt:lpwstr>_Toc83368114</vt:lpwstr>
      </vt:variant>
      <vt:variant>
        <vt:i4>1048626</vt:i4>
      </vt:variant>
      <vt:variant>
        <vt:i4>536</vt:i4>
      </vt:variant>
      <vt:variant>
        <vt:i4>0</vt:i4>
      </vt:variant>
      <vt:variant>
        <vt:i4>5</vt:i4>
      </vt:variant>
      <vt:variant>
        <vt:lpwstr/>
      </vt:variant>
      <vt:variant>
        <vt:lpwstr>_Toc83368113</vt:lpwstr>
      </vt:variant>
      <vt:variant>
        <vt:i4>1114162</vt:i4>
      </vt:variant>
      <vt:variant>
        <vt:i4>530</vt:i4>
      </vt:variant>
      <vt:variant>
        <vt:i4>0</vt:i4>
      </vt:variant>
      <vt:variant>
        <vt:i4>5</vt:i4>
      </vt:variant>
      <vt:variant>
        <vt:lpwstr/>
      </vt:variant>
      <vt:variant>
        <vt:lpwstr>_Toc83368112</vt:lpwstr>
      </vt:variant>
      <vt:variant>
        <vt:i4>1179698</vt:i4>
      </vt:variant>
      <vt:variant>
        <vt:i4>524</vt:i4>
      </vt:variant>
      <vt:variant>
        <vt:i4>0</vt:i4>
      </vt:variant>
      <vt:variant>
        <vt:i4>5</vt:i4>
      </vt:variant>
      <vt:variant>
        <vt:lpwstr/>
      </vt:variant>
      <vt:variant>
        <vt:lpwstr>_Toc83368111</vt:lpwstr>
      </vt:variant>
      <vt:variant>
        <vt:i4>1245234</vt:i4>
      </vt:variant>
      <vt:variant>
        <vt:i4>518</vt:i4>
      </vt:variant>
      <vt:variant>
        <vt:i4>0</vt:i4>
      </vt:variant>
      <vt:variant>
        <vt:i4>5</vt:i4>
      </vt:variant>
      <vt:variant>
        <vt:lpwstr/>
      </vt:variant>
      <vt:variant>
        <vt:lpwstr>_Toc83368110</vt:lpwstr>
      </vt:variant>
      <vt:variant>
        <vt:i4>1703987</vt:i4>
      </vt:variant>
      <vt:variant>
        <vt:i4>512</vt:i4>
      </vt:variant>
      <vt:variant>
        <vt:i4>0</vt:i4>
      </vt:variant>
      <vt:variant>
        <vt:i4>5</vt:i4>
      </vt:variant>
      <vt:variant>
        <vt:lpwstr/>
      </vt:variant>
      <vt:variant>
        <vt:lpwstr>_Toc83368109</vt:lpwstr>
      </vt:variant>
      <vt:variant>
        <vt:i4>1769523</vt:i4>
      </vt:variant>
      <vt:variant>
        <vt:i4>506</vt:i4>
      </vt:variant>
      <vt:variant>
        <vt:i4>0</vt:i4>
      </vt:variant>
      <vt:variant>
        <vt:i4>5</vt:i4>
      </vt:variant>
      <vt:variant>
        <vt:lpwstr/>
      </vt:variant>
      <vt:variant>
        <vt:lpwstr>_Toc83368108</vt:lpwstr>
      </vt:variant>
      <vt:variant>
        <vt:i4>1310771</vt:i4>
      </vt:variant>
      <vt:variant>
        <vt:i4>500</vt:i4>
      </vt:variant>
      <vt:variant>
        <vt:i4>0</vt:i4>
      </vt:variant>
      <vt:variant>
        <vt:i4>5</vt:i4>
      </vt:variant>
      <vt:variant>
        <vt:lpwstr/>
      </vt:variant>
      <vt:variant>
        <vt:lpwstr>_Toc83368107</vt:lpwstr>
      </vt:variant>
      <vt:variant>
        <vt:i4>1376307</vt:i4>
      </vt:variant>
      <vt:variant>
        <vt:i4>494</vt:i4>
      </vt:variant>
      <vt:variant>
        <vt:i4>0</vt:i4>
      </vt:variant>
      <vt:variant>
        <vt:i4>5</vt:i4>
      </vt:variant>
      <vt:variant>
        <vt:lpwstr/>
      </vt:variant>
      <vt:variant>
        <vt:lpwstr>_Toc83368106</vt:lpwstr>
      </vt:variant>
      <vt:variant>
        <vt:i4>1441843</vt:i4>
      </vt:variant>
      <vt:variant>
        <vt:i4>488</vt:i4>
      </vt:variant>
      <vt:variant>
        <vt:i4>0</vt:i4>
      </vt:variant>
      <vt:variant>
        <vt:i4>5</vt:i4>
      </vt:variant>
      <vt:variant>
        <vt:lpwstr/>
      </vt:variant>
      <vt:variant>
        <vt:lpwstr>_Toc83368105</vt:lpwstr>
      </vt:variant>
      <vt:variant>
        <vt:i4>1507379</vt:i4>
      </vt:variant>
      <vt:variant>
        <vt:i4>482</vt:i4>
      </vt:variant>
      <vt:variant>
        <vt:i4>0</vt:i4>
      </vt:variant>
      <vt:variant>
        <vt:i4>5</vt:i4>
      </vt:variant>
      <vt:variant>
        <vt:lpwstr/>
      </vt:variant>
      <vt:variant>
        <vt:lpwstr>_Toc83368104</vt:lpwstr>
      </vt:variant>
      <vt:variant>
        <vt:i4>1048627</vt:i4>
      </vt:variant>
      <vt:variant>
        <vt:i4>476</vt:i4>
      </vt:variant>
      <vt:variant>
        <vt:i4>0</vt:i4>
      </vt:variant>
      <vt:variant>
        <vt:i4>5</vt:i4>
      </vt:variant>
      <vt:variant>
        <vt:lpwstr/>
      </vt:variant>
      <vt:variant>
        <vt:lpwstr>_Toc83368103</vt:lpwstr>
      </vt:variant>
      <vt:variant>
        <vt:i4>1114163</vt:i4>
      </vt:variant>
      <vt:variant>
        <vt:i4>470</vt:i4>
      </vt:variant>
      <vt:variant>
        <vt:i4>0</vt:i4>
      </vt:variant>
      <vt:variant>
        <vt:i4>5</vt:i4>
      </vt:variant>
      <vt:variant>
        <vt:lpwstr/>
      </vt:variant>
      <vt:variant>
        <vt:lpwstr>_Toc83368102</vt:lpwstr>
      </vt:variant>
      <vt:variant>
        <vt:i4>1179699</vt:i4>
      </vt:variant>
      <vt:variant>
        <vt:i4>464</vt:i4>
      </vt:variant>
      <vt:variant>
        <vt:i4>0</vt:i4>
      </vt:variant>
      <vt:variant>
        <vt:i4>5</vt:i4>
      </vt:variant>
      <vt:variant>
        <vt:lpwstr/>
      </vt:variant>
      <vt:variant>
        <vt:lpwstr>_Toc83368101</vt:lpwstr>
      </vt:variant>
      <vt:variant>
        <vt:i4>1245235</vt:i4>
      </vt:variant>
      <vt:variant>
        <vt:i4>458</vt:i4>
      </vt:variant>
      <vt:variant>
        <vt:i4>0</vt:i4>
      </vt:variant>
      <vt:variant>
        <vt:i4>5</vt:i4>
      </vt:variant>
      <vt:variant>
        <vt:lpwstr/>
      </vt:variant>
      <vt:variant>
        <vt:lpwstr>_Toc83368100</vt:lpwstr>
      </vt:variant>
      <vt:variant>
        <vt:i4>1769530</vt:i4>
      </vt:variant>
      <vt:variant>
        <vt:i4>452</vt:i4>
      </vt:variant>
      <vt:variant>
        <vt:i4>0</vt:i4>
      </vt:variant>
      <vt:variant>
        <vt:i4>5</vt:i4>
      </vt:variant>
      <vt:variant>
        <vt:lpwstr/>
      </vt:variant>
      <vt:variant>
        <vt:lpwstr>_Toc83368099</vt:lpwstr>
      </vt:variant>
      <vt:variant>
        <vt:i4>1703994</vt:i4>
      </vt:variant>
      <vt:variant>
        <vt:i4>446</vt:i4>
      </vt:variant>
      <vt:variant>
        <vt:i4>0</vt:i4>
      </vt:variant>
      <vt:variant>
        <vt:i4>5</vt:i4>
      </vt:variant>
      <vt:variant>
        <vt:lpwstr/>
      </vt:variant>
      <vt:variant>
        <vt:lpwstr>_Toc83368098</vt:lpwstr>
      </vt:variant>
      <vt:variant>
        <vt:i4>1376314</vt:i4>
      </vt:variant>
      <vt:variant>
        <vt:i4>440</vt:i4>
      </vt:variant>
      <vt:variant>
        <vt:i4>0</vt:i4>
      </vt:variant>
      <vt:variant>
        <vt:i4>5</vt:i4>
      </vt:variant>
      <vt:variant>
        <vt:lpwstr/>
      </vt:variant>
      <vt:variant>
        <vt:lpwstr>_Toc83368097</vt:lpwstr>
      </vt:variant>
      <vt:variant>
        <vt:i4>1310778</vt:i4>
      </vt:variant>
      <vt:variant>
        <vt:i4>434</vt:i4>
      </vt:variant>
      <vt:variant>
        <vt:i4>0</vt:i4>
      </vt:variant>
      <vt:variant>
        <vt:i4>5</vt:i4>
      </vt:variant>
      <vt:variant>
        <vt:lpwstr/>
      </vt:variant>
      <vt:variant>
        <vt:lpwstr>_Toc83368096</vt:lpwstr>
      </vt:variant>
      <vt:variant>
        <vt:i4>1507386</vt:i4>
      </vt:variant>
      <vt:variant>
        <vt:i4>428</vt:i4>
      </vt:variant>
      <vt:variant>
        <vt:i4>0</vt:i4>
      </vt:variant>
      <vt:variant>
        <vt:i4>5</vt:i4>
      </vt:variant>
      <vt:variant>
        <vt:lpwstr/>
      </vt:variant>
      <vt:variant>
        <vt:lpwstr>_Toc83368095</vt:lpwstr>
      </vt:variant>
      <vt:variant>
        <vt:i4>1441850</vt:i4>
      </vt:variant>
      <vt:variant>
        <vt:i4>422</vt:i4>
      </vt:variant>
      <vt:variant>
        <vt:i4>0</vt:i4>
      </vt:variant>
      <vt:variant>
        <vt:i4>5</vt:i4>
      </vt:variant>
      <vt:variant>
        <vt:lpwstr/>
      </vt:variant>
      <vt:variant>
        <vt:lpwstr>_Toc83368094</vt:lpwstr>
      </vt:variant>
      <vt:variant>
        <vt:i4>1114170</vt:i4>
      </vt:variant>
      <vt:variant>
        <vt:i4>416</vt:i4>
      </vt:variant>
      <vt:variant>
        <vt:i4>0</vt:i4>
      </vt:variant>
      <vt:variant>
        <vt:i4>5</vt:i4>
      </vt:variant>
      <vt:variant>
        <vt:lpwstr/>
      </vt:variant>
      <vt:variant>
        <vt:lpwstr>_Toc83368093</vt:lpwstr>
      </vt:variant>
      <vt:variant>
        <vt:i4>1048634</vt:i4>
      </vt:variant>
      <vt:variant>
        <vt:i4>410</vt:i4>
      </vt:variant>
      <vt:variant>
        <vt:i4>0</vt:i4>
      </vt:variant>
      <vt:variant>
        <vt:i4>5</vt:i4>
      </vt:variant>
      <vt:variant>
        <vt:lpwstr/>
      </vt:variant>
      <vt:variant>
        <vt:lpwstr>_Toc83368092</vt:lpwstr>
      </vt:variant>
      <vt:variant>
        <vt:i4>1245242</vt:i4>
      </vt:variant>
      <vt:variant>
        <vt:i4>404</vt:i4>
      </vt:variant>
      <vt:variant>
        <vt:i4>0</vt:i4>
      </vt:variant>
      <vt:variant>
        <vt:i4>5</vt:i4>
      </vt:variant>
      <vt:variant>
        <vt:lpwstr/>
      </vt:variant>
      <vt:variant>
        <vt:lpwstr>_Toc83368091</vt:lpwstr>
      </vt:variant>
      <vt:variant>
        <vt:i4>1179706</vt:i4>
      </vt:variant>
      <vt:variant>
        <vt:i4>398</vt:i4>
      </vt:variant>
      <vt:variant>
        <vt:i4>0</vt:i4>
      </vt:variant>
      <vt:variant>
        <vt:i4>5</vt:i4>
      </vt:variant>
      <vt:variant>
        <vt:lpwstr/>
      </vt:variant>
      <vt:variant>
        <vt:lpwstr>_Toc83368090</vt:lpwstr>
      </vt:variant>
      <vt:variant>
        <vt:i4>1769531</vt:i4>
      </vt:variant>
      <vt:variant>
        <vt:i4>392</vt:i4>
      </vt:variant>
      <vt:variant>
        <vt:i4>0</vt:i4>
      </vt:variant>
      <vt:variant>
        <vt:i4>5</vt:i4>
      </vt:variant>
      <vt:variant>
        <vt:lpwstr/>
      </vt:variant>
      <vt:variant>
        <vt:lpwstr>_Toc83368089</vt:lpwstr>
      </vt:variant>
      <vt:variant>
        <vt:i4>1703995</vt:i4>
      </vt:variant>
      <vt:variant>
        <vt:i4>386</vt:i4>
      </vt:variant>
      <vt:variant>
        <vt:i4>0</vt:i4>
      </vt:variant>
      <vt:variant>
        <vt:i4>5</vt:i4>
      </vt:variant>
      <vt:variant>
        <vt:lpwstr/>
      </vt:variant>
      <vt:variant>
        <vt:lpwstr>_Toc83368088</vt:lpwstr>
      </vt:variant>
      <vt:variant>
        <vt:i4>1376315</vt:i4>
      </vt:variant>
      <vt:variant>
        <vt:i4>380</vt:i4>
      </vt:variant>
      <vt:variant>
        <vt:i4>0</vt:i4>
      </vt:variant>
      <vt:variant>
        <vt:i4>5</vt:i4>
      </vt:variant>
      <vt:variant>
        <vt:lpwstr/>
      </vt:variant>
      <vt:variant>
        <vt:lpwstr>_Toc83368087</vt:lpwstr>
      </vt:variant>
      <vt:variant>
        <vt:i4>1310779</vt:i4>
      </vt:variant>
      <vt:variant>
        <vt:i4>374</vt:i4>
      </vt:variant>
      <vt:variant>
        <vt:i4>0</vt:i4>
      </vt:variant>
      <vt:variant>
        <vt:i4>5</vt:i4>
      </vt:variant>
      <vt:variant>
        <vt:lpwstr/>
      </vt:variant>
      <vt:variant>
        <vt:lpwstr>_Toc83368086</vt:lpwstr>
      </vt:variant>
      <vt:variant>
        <vt:i4>1507387</vt:i4>
      </vt:variant>
      <vt:variant>
        <vt:i4>368</vt:i4>
      </vt:variant>
      <vt:variant>
        <vt:i4>0</vt:i4>
      </vt:variant>
      <vt:variant>
        <vt:i4>5</vt:i4>
      </vt:variant>
      <vt:variant>
        <vt:lpwstr/>
      </vt:variant>
      <vt:variant>
        <vt:lpwstr>_Toc83368085</vt:lpwstr>
      </vt:variant>
      <vt:variant>
        <vt:i4>1441851</vt:i4>
      </vt:variant>
      <vt:variant>
        <vt:i4>362</vt:i4>
      </vt:variant>
      <vt:variant>
        <vt:i4>0</vt:i4>
      </vt:variant>
      <vt:variant>
        <vt:i4>5</vt:i4>
      </vt:variant>
      <vt:variant>
        <vt:lpwstr/>
      </vt:variant>
      <vt:variant>
        <vt:lpwstr>_Toc83368084</vt:lpwstr>
      </vt:variant>
      <vt:variant>
        <vt:i4>1114171</vt:i4>
      </vt:variant>
      <vt:variant>
        <vt:i4>356</vt:i4>
      </vt:variant>
      <vt:variant>
        <vt:i4>0</vt:i4>
      </vt:variant>
      <vt:variant>
        <vt:i4>5</vt:i4>
      </vt:variant>
      <vt:variant>
        <vt:lpwstr/>
      </vt:variant>
      <vt:variant>
        <vt:lpwstr>_Toc83368083</vt:lpwstr>
      </vt:variant>
      <vt:variant>
        <vt:i4>1048635</vt:i4>
      </vt:variant>
      <vt:variant>
        <vt:i4>350</vt:i4>
      </vt:variant>
      <vt:variant>
        <vt:i4>0</vt:i4>
      </vt:variant>
      <vt:variant>
        <vt:i4>5</vt:i4>
      </vt:variant>
      <vt:variant>
        <vt:lpwstr/>
      </vt:variant>
      <vt:variant>
        <vt:lpwstr>_Toc83368082</vt:lpwstr>
      </vt:variant>
      <vt:variant>
        <vt:i4>1245243</vt:i4>
      </vt:variant>
      <vt:variant>
        <vt:i4>344</vt:i4>
      </vt:variant>
      <vt:variant>
        <vt:i4>0</vt:i4>
      </vt:variant>
      <vt:variant>
        <vt:i4>5</vt:i4>
      </vt:variant>
      <vt:variant>
        <vt:lpwstr/>
      </vt:variant>
      <vt:variant>
        <vt:lpwstr>_Toc83368081</vt:lpwstr>
      </vt:variant>
      <vt:variant>
        <vt:i4>1179707</vt:i4>
      </vt:variant>
      <vt:variant>
        <vt:i4>338</vt:i4>
      </vt:variant>
      <vt:variant>
        <vt:i4>0</vt:i4>
      </vt:variant>
      <vt:variant>
        <vt:i4>5</vt:i4>
      </vt:variant>
      <vt:variant>
        <vt:lpwstr/>
      </vt:variant>
      <vt:variant>
        <vt:lpwstr>_Toc83368080</vt:lpwstr>
      </vt:variant>
      <vt:variant>
        <vt:i4>1769524</vt:i4>
      </vt:variant>
      <vt:variant>
        <vt:i4>332</vt:i4>
      </vt:variant>
      <vt:variant>
        <vt:i4>0</vt:i4>
      </vt:variant>
      <vt:variant>
        <vt:i4>5</vt:i4>
      </vt:variant>
      <vt:variant>
        <vt:lpwstr/>
      </vt:variant>
      <vt:variant>
        <vt:lpwstr>_Toc83368079</vt:lpwstr>
      </vt:variant>
      <vt:variant>
        <vt:i4>1703988</vt:i4>
      </vt:variant>
      <vt:variant>
        <vt:i4>326</vt:i4>
      </vt:variant>
      <vt:variant>
        <vt:i4>0</vt:i4>
      </vt:variant>
      <vt:variant>
        <vt:i4>5</vt:i4>
      </vt:variant>
      <vt:variant>
        <vt:lpwstr/>
      </vt:variant>
      <vt:variant>
        <vt:lpwstr>_Toc83368078</vt:lpwstr>
      </vt:variant>
      <vt:variant>
        <vt:i4>1376308</vt:i4>
      </vt:variant>
      <vt:variant>
        <vt:i4>320</vt:i4>
      </vt:variant>
      <vt:variant>
        <vt:i4>0</vt:i4>
      </vt:variant>
      <vt:variant>
        <vt:i4>5</vt:i4>
      </vt:variant>
      <vt:variant>
        <vt:lpwstr/>
      </vt:variant>
      <vt:variant>
        <vt:lpwstr>_Toc83368077</vt:lpwstr>
      </vt:variant>
      <vt:variant>
        <vt:i4>1310772</vt:i4>
      </vt:variant>
      <vt:variant>
        <vt:i4>314</vt:i4>
      </vt:variant>
      <vt:variant>
        <vt:i4>0</vt:i4>
      </vt:variant>
      <vt:variant>
        <vt:i4>5</vt:i4>
      </vt:variant>
      <vt:variant>
        <vt:lpwstr/>
      </vt:variant>
      <vt:variant>
        <vt:lpwstr>_Toc83368076</vt:lpwstr>
      </vt:variant>
      <vt:variant>
        <vt:i4>1507380</vt:i4>
      </vt:variant>
      <vt:variant>
        <vt:i4>308</vt:i4>
      </vt:variant>
      <vt:variant>
        <vt:i4>0</vt:i4>
      </vt:variant>
      <vt:variant>
        <vt:i4>5</vt:i4>
      </vt:variant>
      <vt:variant>
        <vt:lpwstr/>
      </vt:variant>
      <vt:variant>
        <vt:lpwstr>_Toc83368075</vt:lpwstr>
      </vt:variant>
      <vt:variant>
        <vt:i4>1441844</vt:i4>
      </vt:variant>
      <vt:variant>
        <vt:i4>302</vt:i4>
      </vt:variant>
      <vt:variant>
        <vt:i4>0</vt:i4>
      </vt:variant>
      <vt:variant>
        <vt:i4>5</vt:i4>
      </vt:variant>
      <vt:variant>
        <vt:lpwstr/>
      </vt:variant>
      <vt:variant>
        <vt:lpwstr>_Toc83368074</vt:lpwstr>
      </vt:variant>
      <vt:variant>
        <vt:i4>1114164</vt:i4>
      </vt:variant>
      <vt:variant>
        <vt:i4>296</vt:i4>
      </vt:variant>
      <vt:variant>
        <vt:i4>0</vt:i4>
      </vt:variant>
      <vt:variant>
        <vt:i4>5</vt:i4>
      </vt:variant>
      <vt:variant>
        <vt:lpwstr/>
      </vt:variant>
      <vt:variant>
        <vt:lpwstr>_Toc83368073</vt:lpwstr>
      </vt:variant>
      <vt:variant>
        <vt:i4>1048628</vt:i4>
      </vt:variant>
      <vt:variant>
        <vt:i4>290</vt:i4>
      </vt:variant>
      <vt:variant>
        <vt:i4>0</vt:i4>
      </vt:variant>
      <vt:variant>
        <vt:i4>5</vt:i4>
      </vt:variant>
      <vt:variant>
        <vt:lpwstr/>
      </vt:variant>
      <vt:variant>
        <vt:lpwstr>_Toc83368072</vt:lpwstr>
      </vt:variant>
      <vt:variant>
        <vt:i4>1245236</vt:i4>
      </vt:variant>
      <vt:variant>
        <vt:i4>284</vt:i4>
      </vt:variant>
      <vt:variant>
        <vt:i4>0</vt:i4>
      </vt:variant>
      <vt:variant>
        <vt:i4>5</vt:i4>
      </vt:variant>
      <vt:variant>
        <vt:lpwstr/>
      </vt:variant>
      <vt:variant>
        <vt:lpwstr>_Toc83368071</vt:lpwstr>
      </vt:variant>
      <vt:variant>
        <vt:i4>1179700</vt:i4>
      </vt:variant>
      <vt:variant>
        <vt:i4>278</vt:i4>
      </vt:variant>
      <vt:variant>
        <vt:i4>0</vt:i4>
      </vt:variant>
      <vt:variant>
        <vt:i4>5</vt:i4>
      </vt:variant>
      <vt:variant>
        <vt:lpwstr/>
      </vt:variant>
      <vt:variant>
        <vt:lpwstr>_Toc83368070</vt:lpwstr>
      </vt:variant>
      <vt:variant>
        <vt:i4>1769525</vt:i4>
      </vt:variant>
      <vt:variant>
        <vt:i4>272</vt:i4>
      </vt:variant>
      <vt:variant>
        <vt:i4>0</vt:i4>
      </vt:variant>
      <vt:variant>
        <vt:i4>5</vt:i4>
      </vt:variant>
      <vt:variant>
        <vt:lpwstr/>
      </vt:variant>
      <vt:variant>
        <vt:lpwstr>_Toc83368069</vt:lpwstr>
      </vt:variant>
      <vt:variant>
        <vt:i4>1703989</vt:i4>
      </vt:variant>
      <vt:variant>
        <vt:i4>266</vt:i4>
      </vt:variant>
      <vt:variant>
        <vt:i4>0</vt:i4>
      </vt:variant>
      <vt:variant>
        <vt:i4>5</vt:i4>
      </vt:variant>
      <vt:variant>
        <vt:lpwstr/>
      </vt:variant>
      <vt:variant>
        <vt:lpwstr>_Toc83368068</vt:lpwstr>
      </vt:variant>
      <vt:variant>
        <vt:i4>1376309</vt:i4>
      </vt:variant>
      <vt:variant>
        <vt:i4>260</vt:i4>
      </vt:variant>
      <vt:variant>
        <vt:i4>0</vt:i4>
      </vt:variant>
      <vt:variant>
        <vt:i4>5</vt:i4>
      </vt:variant>
      <vt:variant>
        <vt:lpwstr/>
      </vt:variant>
      <vt:variant>
        <vt:lpwstr>_Toc83368067</vt:lpwstr>
      </vt:variant>
      <vt:variant>
        <vt:i4>1310773</vt:i4>
      </vt:variant>
      <vt:variant>
        <vt:i4>254</vt:i4>
      </vt:variant>
      <vt:variant>
        <vt:i4>0</vt:i4>
      </vt:variant>
      <vt:variant>
        <vt:i4>5</vt:i4>
      </vt:variant>
      <vt:variant>
        <vt:lpwstr/>
      </vt:variant>
      <vt:variant>
        <vt:lpwstr>_Toc83368066</vt:lpwstr>
      </vt:variant>
      <vt:variant>
        <vt:i4>1507381</vt:i4>
      </vt:variant>
      <vt:variant>
        <vt:i4>248</vt:i4>
      </vt:variant>
      <vt:variant>
        <vt:i4>0</vt:i4>
      </vt:variant>
      <vt:variant>
        <vt:i4>5</vt:i4>
      </vt:variant>
      <vt:variant>
        <vt:lpwstr/>
      </vt:variant>
      <vt:variant>
        <vt:lpwstr>_Toc83368065</vt:lpwstr>
      </vt:variant>
      <vt:variant>
        <vt:i4>1441845</vt:i4>
      </vt:variant>
      <vt:variant>
        <vt:i4>242</vt:i4>
      </vt:variant>
      <vt:variant>
        <vt:i4>0</vt:i4>
      </vt:variant>
      <vt:variant>
        <vt:i4>5</vt:i4>
      </vt:variant>
      <vt:variant>
        <vt:lpwstr/>
      </vt:variant>
      <vt:variant>
        <vt:lpwstr>_Toc83368064</vt:lpwstr>
      </vt:variant>
      <vt:variant>
        <vt:i4>1114165</vt:i4>
      </vt:variant>
      <vt:variant>
        <vt:i4>236</vt:i4>
      </vt:variant>
      <vt:variant>
        <vt:i4>0</vt:i4>
      </vt:variant>
      <vt:variant>
        <vt:i4>5</vt:i4>
      </vt:variant>
      <vt:variant>
        <vt:lpwstr/>
      </vt:variant>
      <vt:variant>
        <vt:lpwstr>_Toc83368063</vt:lpwstr>
      </vt:variant>
      <vt:variant>
        <vt:i4>1048629</vt:i4>
      </vt:variant>
      <vt:variant>
        <vt:i4>230</vt:i4>
      </vt:variant>
      <vt:variant>
        <vt:i4>0</vt:i4>
      </vt:variant>
      <vt:variant>
        <vt:i4>5</vt:i4>
      </vt:variant>
      <vt:variant>
        <vt:lpwstr/>
      </vt:variant>
      <vt:variant>
        <vt:lpwstr>_Toc83368062</vt:lpwstr>
      </vt:variant>
      <vt:variant>
        <vt:i4>1245237</vt:i4>
      </vt:variant>
      <vt:variant>
        <vt:i4>224</vt:i4>
      </vt:variant>
      <vt:variant>
        <vt:i4>0</vt:i4>
      </vt:variant>
      <vt:variant>
        <vt:i4>5</vt:i4>
      </vt:variant>
      <vt:variant>
        <vt:lpwstr/>
      </vt:variant>
      <vt:variant>
        <vt:lpwstr>_Toc83368061</vt:lpwstr>
      </vt:variant>
      <vt:variant>
        <vt:i4>1179701</vt:i4>
      </vt:variant>
      <vt:variant>
        <vt:i4>218</vt:i4>
      </vt:variant>
      <vt:variant>
        <vt:i4>0</vt:i4>
      </vt:variant>
      <vt:variant>
        <vt:i4>5</vt:i4>
      </vt:variant>
      <vt:variant>
        <vt:lpwstr/>
      </vt:variant>
      <vt:variant>
        <vt:lpwstr>_Toc83368060</vt:lpwstr>
      </vt:variant>
      <vt:variant>
        <vt:i4>1769526</vt:i4>
      </vt:variant>
      <vt:variant>
        <vt:i4>212</vt:i4>
      </vt:variant>
      <vt:variant>
        <vt:i4>0</vt:i4>
      </vt:variant>
      <vt:variant>
        <vt:i4>5</vt:i4>
      </vt:variant>
      <vt:variant>
        <vt:lpwstr/>
      </vt:variant>
      <vt:variant>
        <vt:lpwstr>_Toc83368059</vt:lpwstr>
      </vt:variant>
      <vt:variant>
        <vt:i4>1703990</vt:i4>
      </vt:variant>
      <vt:variant>
        <vt:i4>206</vt:i4>
      </vt:variant>
      <vt:variant>
        <vt:i4>0</vt:i4>
      </vt:variant>
      <vt:variant>
        <vt:i4>5</vt:i4>
      </vt:variant>
      <vt:variant>
        <vt:lpwstr/>
      </vt:variant>
      <vt:variant>
        <vt:lpwstr>_Toc83368058</vt:lpwstr>
      </vt:variant>
      <vt:variant>
        <vt:i4>1376310</vt:i4>
      </vt:variant>
      <vt:variant>
        <vt:i4>200</vt:i4>
      </vt:variant>
      <vt:variant>
        <vt:i4>0</vt:i4>
      </vt:variant>
      <vt:variant>
        <vt:i4>5</vt:i4>
      </vt:variant>
      <vt:variant>
        <vt:lpwstr/>
      </vt:variant>
      <vt:variant>
        <vt:lpwstr>_Toc83368057</vt:lpwstr>
      </vt:variant>
      <vt:variant>
        <vt:i4>1310774</vt:i4>
      </vt:variant>
      <vt:variant>
        <vt:i4>194</vt:i4>
      </vt:variant>
      <vt:variant>
        <vt:i4>0</vt:i4>
      </vt:variant>
      <vt:variant>
        <vt:i4>5</vt:i4>
      </vt:variant>
      <vt:variant>
        <vt:lpwstr/>
      </vt:variant>
      <vt:variant>
        <vt:lpwstr>_Toc83368056</vt:lpwstr>
      </vt:variant>
      <vt:variant>
        <vt:i4>1507382</vt:i4>
      </vt:variant>
      <vt:variant>
        <vt:i4>188</vt:i4>
      </vt:variant>
      <vt:variant>
        <vt:i4>0</vt:i4>
      </vt:variant>
      <vt:variant>
        <vt:i4>5</vt:i4>
      </vt:variant>
      <vt:variant>
        <vt:lpwstr/>
      </vt:variant>
      <vt:variant>
        <vt:lpwstr>_Toc83368055</vt:lpwstr>
      </vt:variant>
      <vt:variant>
        <vt:i4>1441846</vt:i4>
      </vt:variant>
      <vt:variant>
        <vt:i4>182</vt:i4>
      </vt:variant>
      <vt:variant>
        <vt:i4>0</vt:i4>
      </vt:variant>
      <vt:variant>
        <vt:i4>5</vt:i4>
      </vt:variant>
      <vt:variant>
        <vt:lpwstr/>
      </vt:variant>
      <vt:variant>
        <vt:lpwstr>_Toc83368054</vt:lpwstr>
      </vt:variant>
      <vt:variant>
        <vt:i4>1114166</vt:i4>
      </vt:variant>
      <vt:variant>
        <vt:i4>176</vt:i4>
      </vt:variant>
      <vt:variant>
        <vt:i4>0</vt:i4>
      </vt:variant>
      <vt:variant>
        <vt:i4>5</vt:i4>
      </vt:variant>
      <vt:variant>
        <vt:lpwstr/>
      </vt:variant>
      <vt:variant>
        <vt:lpwstr>_Toc83368053</vt:lpwstr>
      </vt:variant>
      <vt:variant>
        <vt:i4>1048630</vt:i4>
      </vt:variant>
      <vt:variant>
        <vt:i4>170</vt:i4>
      </vt:variant>
      <vt:variant>
        <vt:i4>0</vt:i4>
      </vt:variant>
      <vt:variant>
        <vt:i4>5</vt:i4>
      </vt:variant>
      <vt:variant>
        <vt:lpwstr/>
      </vt:variant>
      <vt:variant>
        <vt:lpwstr>_Toc83368052</vt:lpwstr>
      </vt:variant>
      <vt:variant>
        <vt:i4>1245238</vt:i4>
      </vt:variant>
      <vt:variant>
        <vt:i4>164</vt:i4>
      </vt:variant>
      <vt:variant>
        <vt:i4>0</vt:i4>
      </vt:variant>
      <vt:variant>
        <vt:i4>5</vt:i4>
      </vt:variant>
      <vt:variant>
        <vt:lpwstr/>
      </vt:variant>
      <vt:variant>
        <vt:lpwstr>_Toc83368051</vt:lpwstr>
      </vt:variant>
      <vt:variant>
        <vt:i4>1179702</vt:i4>
      </vt:variant>
      <vt:variant>
        <vt:i4>158</vt:i4>
      </vt:variant>
      <vt:variant>
        <vt:i4>0</vt:i4>
      </vt:variant>
      <vt:variant>
        <vt:i4>5</vt:i4>
      </vt:variant>
      <vt:variant>
        <vt:lpwstr/>
      </vt:variant>
      <vt:variant>
        <vt:lpwstr>_Toc83368050</vt:lpwstr>
      </vt:variant>
      <vt:variant>
        <vt:i4>1769527</vt:i4>
      </vt:variant>
      <vt:variant>
        <vt:i4>152</vt:i4>
      </vt:variant>
      <vt:variant>
        <vt:i4>0</vt:i4>
      </vt:variant>
      <vt:variant>
        <vt:i4>5</vt:i4>
      </vt:variant>
      <vt:variant>
        <vt:lpwstr/>
      </vt:variant>
      <vt:variant>
        <vt:lpwstr>_Toc83368049</vt:lpwstr>
      </vt:variant>
      <vt:variant>
        <vt:i4>1703991</vt:i4>
      </vt:variant>
      <vt:variant>
        <vt:i4>146</vt:i4>
      </vt:variant>
      <vt:variant>
        <vt:i4>0</vt:i4>
      </vt:variant>
      <vt:variant>
        <vt:i4>5</vt:i4>
      </vt:variant>
      <vt:variant>
        <vt:lpwstr/>
      </vt:variant>
      <vt:variant>
        <vt:lpwstr>_Toc83368048</vt:lpwstr>
      </vt:variant>
      <vt:variant>
        <vt:i4>1376311</vt:i4>
      </vt:variant>
      <vt:variant>
        <vt:i4>140</vt:i4>
      </vt:variant>
      <vt:variant>
        <vt:i4>0</vt:i4>
      </vt:variant>
      <vt:variant>
        <vt:i4>5</vt:i4>
      </vt:variant>
      <vt:variant>
        <vt:lpwstr/>
      </vt:variant>
      <vt:variant>
        <vt:lpwstr>_Toc83368047</vt:lpwstr>
      </vt:variant>
      <vt:variant>
        <vt:i4>1310775</vt:i4>
      </vt:variant>
      <vt:variant>
        <vt:i4>134</vt:i4>
      </vt:variant>
      <vt:variant>
        <vt:i4>0</vt:i4>
      </vt:variant>
      <vt:variant>
        <vt:i4>5</vt:i4>
      </vt:variant>
      <vt:variant>
        <vt:lpwstr/>
      </vt:variant>
      <vt:variant>
        <vt:lpwstr>_Toc83368046</vt:lpwstr>
      </vt:variant>
      <vt:variant>
        <vt:i4>1507383</vt:i4>
      </vt:variant>
      <vt:variant>
        <vt:i4>128</vt:i4>
      </vt:variant>
      <vt:variant>
        <vt:i4>0</vt:i4>
      </vt:variant>
      <vt:variant>
        <vt:i4>5</vt:i4>
      </vt:variant>
      <vt:variant>
        <vt:lpwstr/>
      </vt:variant>
      <vt:variant>
        <vt:lpwstr>_Toc83368045</vt:lpwstr>
      </vt:variant>
      <vt:variant>
        <vt:i4>1441847</vt:i4>
      </vt:variant>
      <vt:variant>
        <vt:i4>122</vt:i4>
      </vt:variant>
      <vt:variant>
        <vt:i4>0</vt:i4>
      </vt:variant>
      <vt:variant>
        <vt:i4>5</vt:i4>
      </vt:variant>
      <vt:variant>
        <vt:lpwstr/>
      </vt:variant>
      <vt:variant>
        <vt:lpwstr>_Toc83368044</vt:lpwstr>
      </vt:variant>
      <vt:variant>
        <vt:i4>1114167</vt:i4>
      </vt:variant>
      <vt:variant>
        <vt:i4>116</vt:i4>
      </vt:variant>
      <vt:variant>
        <vt:i4>0</vt:i4>
      </vt:variant>
      <vt:variant>
        <vt:i4>5</vt:i4>
      </vt:variant>
      <vt:variant>
        <vt:lpwstr/>
      </vt:variant>
      <vt:variant>
        <vt:lpwstr>_Toc83368043</vt:lpwstr>
      </vt:variant>
      <vt:variant>
        <vt:i4>1048631</vt:i4>
      </vt:variant>
      <vt:variant>
        <vt:i4>110</vt:i4>
      </vt:variant>
      <vt:variant>
        <vt:i4>0</vt:i4>
      </vt:variant>
      <vt:variant>
        <vt:i4>5</vt:i4>
      </vt:variant>
      <vt:variant>
        <vt:lpwstr/>
      </vt:variant>
      <vt:variant>
        <vt:lpwstr>_Toc83368042</vt:lpwstr>
      </vt:variant>
      <vt:variant>
        <vt:i4>1245239</vt:i4>
      </vt:variant>
      <vt:variant>
        <vt:i4>104</vt:i4>
      </vt:variant>
      <vt:variant>
        <vt:i4>0</vt:i4>
      </vt:variant>
      <vt:variant>
        <vt:i4>5</vt:i4>
      </vt:variant>
      <vt:variant>
        <vt:lpwstr/>
      </vt:variant>
      <vt:variant>
        <vt:lpwstr>_Toc83368041</vt:lpwstr>
      </vt:variant>
      <vt:variant>
        <vt:i4>1179703</vt:i4>
      </vt:variant>
      <vt:variant>
        <vt:i4>98</vt:i4>
      </vt:variant>
      <vt:variant>
        <vt:i4>0</vt:i4>
      </vt:variant>
      <vt:variant>
        <vt:i4>5</vt:i4>
      </vt:variant>
      <vt:variant>
        <vt:lpwstr/>
      </vt:variant>
      <vt:variant>
        <vt:lpwstr>_Toc83368040</vt:lpwstr>
      </vt:variant>
      <vt:variant>
        <vt:i4>1769520</vt:i4>
      </vt:variant>
      <vt:variant>
        <vt:i4>92</vt:i4>
      </vt:variant>
      <vt:variant>
        <vt:i4>0</vt:i4>
      </vt:variant>
      <vt:variant>
        <vt:i4>5</vt:i4>
      </vt:variant>
      <vt:variant>
        <vt:lpwstr/>
      </vt:variant>
      <vt:variant>
        <vt:lpwstr>_Toc83368039</vt:lpwstr>
      </vt:variant>
      <vt:variant>
        <vt:i4>1703984</vt:i4>
      </vt:variant>
      <vt:variant>
        <vt:i4>86</vt:i4>
      </vt:variant>
      <vt:variant>
        <vt:i4>0</vt:i4>
      </vt:variant>
      <vt:variant>
        <vt:i4>5</vt:i4>
      </vt:variant>
      <vt:variant>
        <vt:lpwstr/>
      </vt:variant>
      <vt:variant>
        <vt:lpwstr>_Toc83368038</vt:lpwstr>
      </vt:variant>
      <vt:variant>
        <vt:i4>1376304</vt:i4>
      </vt:variant>
      <vt:variant>
        <vt:i4>80</vt:i4>
      </vt:variant>
      <vt:variant>
        <vt:i4>0</vt:i4>
      </vt:variant>
      <vt:variant>
        <vt:i4>5</vt:i4>
      </vt:variant>
      <vt:variant>
        <vt:lpwstr/>
      </vt:variant>
      <vt:variant>
        <vt:lpwstr>_Toc83368037</vt:lpwstr>
      </vt:variant>
      <vt:variant>
        <vt:i4>1310768</vt:i4>
      </vt:variant>
      <vt:variant>
        <vt:i4>74</vt:i4>
      </vt:variant>
      <vt:variant>
        <vt:i4>0</vt:i4>
      </vt:variant>
      <vt:variant>
        <vt:i4>5</vt:i4>
      </vt:variant>
      <vt:variant>
        <vt:lpwstr/>
      </vt:variant>
      <vt:variant>
        <vt:lpwstr>_Toc83368036</vt:lpwstr>
      </vt:variant>
      <vt:variant>
        <vt:i4>1507376</vt:i4>
      </vt:variant>
      <vt:variant>
        <vt:i4>68</vt:i4>
      </vt:variant>
      <vt:variant>
        <vt:i4>0</vt:i4>
      </vt:variant>
      <vt:variant>
        <vt:i4>5</vt:i4>
      </vt:variant>
      <vt:variant>
        <vt:lpwstr/>
      </vt:variant>
      <vt:variant>
        <vt:lpwstr>_Toc83368035</vt:lpwstr>
      </vt:variant>
      <vt:variant>
        <vt:i4>1441840</vt:i4>
      </vt:variant>
      <vt:variant>
        <vt:i4>62</vt:i4>
      </vt:variant>
      <vt:variant>
        <vt:i4>0</vt:i4>
      </vt:variant>
      <vt:variant>
        <vt:i4>5</vt:i4>
      </vt:variant>
      <vt:variant>
        <vt:lpwstr/>
      </vt:variant>
      <vt:variant>
        <vt:lpwstr>_Toc83368034</vt:lpwstr>
      </vt:variant>
      <vt:variant>
        <vt:i4>1114160</vt:i4>
      </vt:variant>
      <vt:variant>
        <vt:i4>56</vt:i4>
      </vt:variant>
      <vt:variant>
        <vt:i4>0</vt:i4>
      </vt:variant>
      <vt:variant>
        <vt:i4>5</vt:i4>
      </vt:variant>
      <vt:variant>
        <vt:lpwstr/>
      </vt:variant>
      <vt:variant>
        <vt:lpwstr>_Toc83368033</vt:lpwstr>
      </vt:variant>
      <vt:variant>
        <vt:i4>1048624</vt:i4>
      </vt:variant>
      <vt:variant>
        <vt:i4>50</vt:i4>
      </vt:variant>
      <vt:variant>
        <vt:i4>0</vt:i4>
      </vt:variant>
      <vt:variant>
        <vt:i4>5</vt:i4>
      </vt:variant>
      <vt:variant>
        <vt:lpwstr/>
      </vt:variant>
      <vt:variant>
        <vt:lpwstr>_Toc83368032</vt:lpwstr>
      </vt:variant>
      <vt:variant>
        <vt:i4>1245232</vt:i4>
      </vt:variant>
      <vt:variant>
        <vt:i4>44</vt:i4>
      </vt:variant>
      <vt:variant>
        <vt:i4>0</vt:i4>
      </vt:variant>
      <vt:variant>
        <vt:i4>5</vt:i4>
      </vt:variant>
      <vt:variant>
        <vt:lpwstr/>
      </vt:variant>
      <vt:variant>
        <vt:lpwstr>_Toc83368031</vt:lpwstr>
      </vt:variant>
      <vt:variant>
        <vt:i4>1179696</vt:i4>
      </vt:variant>
      <vt:variant>
        <vt:i4>38</vt:i4>
      </vt:variant>
      <vt:variant>
        <vt:i4>0</vt:i4>
      </vt:variant>
      <vt:variant>
        <vt:i4>5</vt:i4>
      </vt:variant>
      <vt:variant>
        <vt:lpwstr/>
      </vt:variant>
      <vt:variant>
        <vt:lpwstr>_Toc83368030</vt:lpwstr>
      </vt:variant>
      <vt:variant>
        <vt:i4>1769521</vt:i4>
      </vt:variant>
      <vt:variant>
        <vt:i4>32</vt:i4>
      </vt:variant>
      <vt:variant>
        <vt:i4>0</vt:i4>
      </vt:variant>
      <vt:variant>
        <vt:i4>5</vt:i4>
      </vt:variant>
      <vt:variant>
        <vt:lpwstr/>
      </vt:variant>
      <vt:variant>
        <vt:lpwstr>_Toc83368029</vt:lpwstr>
      </vt:variant>
      <vt:variant>
        <vt:i4>1703985</vt:i4>
      </vt:variant>
      <vt:variant>
        <vt:i4>26</vt:i4>
      </vt:variant>
      <vt:variant>
        <vt:i4>0</vt:i4>
      </vt:variant>
      <vt:variant>
        <vt:i4>5</vt:i4>
      </vt:variant>
      <vt:variant>
        <vt:lpwstr/>
      </vt:variant>
      <vt:variant>
        <vt:lpwstr>_Toc83368028</vt:lpwstr>
      </vt:variant>
      <vt:variant>
        <vt:i4>1376305</vt:i4>
      </vt:variant>
      <vt:variant>
        <vt:i4>20</vt:i4>
      </vt:variant>
      <vt:variant>
        <vt:i4>0</vt:i4>
      </vt:variant>
      <vt:variant>
        <vt:i4>5</vt:i4>
      </vt:variant>
      <vt:variant>
        <vt:lpwstr/>
      </vt:variant>
      <vt:variant>
        <vt:lpwstr>_Toc83368027</vt:lpwstr>
      </vt:variant>
      <vt:variant>
        <vt:i4>1310769</vt:i4>
      </vt:variant>
      <vt:variant>
        <vt:i4>14</vt:i4>
      </vt:variant>
      <vt:variant>
        <vt:i4>0</vt:i4>
      </vt:variant>
      <vt:variant>
        <vt:i4>5</vt:i4>
      </vt:variant>
      <vt:variant>
        <vt:lpwstr/>
      </vt:variant>
      <vt:variant>
        <vt:lpwstr>_Toc83368026</vt:lpwstr>
      </vt:variant>
      <vt:variant>
        <vt:i4>1507377</vt:i4>
      </vt:variant>
      <vt:variant>
        <vt:i4>8</vt:i4>
      </vt:variant>
      <vt:variant>
        <vt:i4>0</vt:i4>
      </vt:variant>
      <vt:variant>
        <vt:i4>5</vt:i4>
      </vt:variant>
      <vt:variant>
        <vt:lpwstr/>
      </vt:variant>
      <vt:variant>
        <vt:lpwstr>_Toc83368025</vt:lpwstr>
      </vt:variant>
      <vt:variant>
        <vt:i4>3342444</vt:i4>
      </vt:variant>
      <vt:variant>
        <vt:i4>3</vt:i4>
      </vt:variant>
      <vt:variant>
        <vt:i4>0</vt:i4>
      </vt:variant>
      <vt:variant>
        <vt:i4>5</vt:i4>
      </vt:variant>
      <vt:variant>
        <vt:lpwstr>http://www.va-norm.no/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Generell Office '97 mal for bruk i Symfoni '97</dc:title>
  <dc:subject/>
  <dc:creator>Eier</dc:creator>
  <cp:keywords/>
  <cp:lastModifiedBy>Kjell Sverre Bergum</cp:lastModifiedBy>
  <cp:revision>595</cp:revision>
  <cp:lastPrinted>2014-01-03T08:18:00Z</cp:lastPrinted>
  <dcterms:created xsi:type="dcterms:W3CDTF">2025-04-02T07:37:00Z</dcterms:created>
  <dcterms:modified xsi:type="dcterms:W3CDTF">2026-05-19T12:15:00Z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0x01010002EDB98DB2DBD748BB276E0B56122407</vt:lpwstr>
  </property>
</Properties>
</file>